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4AE2">
        <w:rPr>
          <w:rFonts w:ascii="Arial" w:hAnsi="Arial" w:cs="Arial"/>
          <w:b/>
          <w:caps/>
          <w:sz w:val="28"/>
          <w:szCs w:val="28"/>
        </w:rPr>
        <w:t>1595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"/>
        <w:gridCol w:w="8389"/>
      </w:tblGrid>
      <w:tr w:rsidR="00A20933" w:rsidRPr="00BF791A" w:rsidTr="00254AE2">
        <w:trPr>
          <w:trHeight w:val="673"/>
        </w:trPr>
        <w:tc>
          <w:tcPr>
            <w:tcW w:w="1059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89" w:type="dxa"/>
          </w:tcPr>
          <w:p w:rsidR="00A20933" w:rsidRPr="00BF791A" w:rsidRDefault="00254AE2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Açougueiro, comemorado em 9 de outubro.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0933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>Moção Congratulatória pelo transcurso do Dia do Açougueiro, comemorado em 9 de outubro.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da categoria.</w:t>
      </w:r>
      <w:bookmarkStart w:id="0" w:name="_GoBack"/>
      <w:bookmarkEnd w:id="0"/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971CD">
        <w:rPr>
          <w:rFonts w:ascii="Arial" w:hAnsi="Arial" w:cs="Arial"/>
        </w:rPr>
        <w:t>13 de outubro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C0D" w:rsidRDefault="00AE5C0D">
      <w:r>
        <w:separator/>
      </w:r>
    </w:p>
  </w:endnote>
  <w:endnote w:type="continuationSeparator" w:id="0">
    <w:p w:rsidR="00AE5C0D" w:rsidRDefault="00AE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C0D" w:rsidRDefault="00AE5C0D">
      <w:r>
        <w:separator/>
      </w:r>
    </w:p>
  </w:footnote>
  <w:footnote w:type="continuationSeparator" w:id="0">
    <w:p w:rsidR="00AE5C0D" w:rsidRDefault="00AE5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20933"/>
    <w:rsid w:val="00A46B01"/>
    <w:rsid w:val="00A71A73"/>
    <w:rsid w:val="00A92CB9"/>
    <w:rsid w:val="00A944DF"/>
    <w:rsid w:val="00AC4931"/>
    <w:rsid w:val="00AC712C"/>
    <w:rsid w:val="00AE2967"/>
    <w:rsid w:val="00AE5C0D"/>
    <w:rsid w:val="00B062A3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A759E"/>
    <w:rsid w:val="00CB2BAB"/>
    <w:rsid w:val="00D06DF1"/>
    <w:rsid w:val="00D14EB1"/>
    <w:rsid w:val="00D2072E"/>
    <w:rsid w:val="00D3483F"/>
    <w:rsid w:val="00D6122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17</TotalTime>
  <Pages>1</Pages>
  <Words>104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2016-10-11T12:22:00Z</dcterms:created>
  <dcterms:modified xsi:type="dcterms:W3CDTF">2016-10-11T12:39:00Z</dcterms:modified>
</cp:coreProperties>
</file>