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16609">
        <w:rPr>
          <w:rFonts w:ascii="Arial" w:hAnsi="Arial" w:cs="Arial"/>
          <w:b/>
          <w:caps/>
          <w:sz w:val="28"/>
          <w:szCs w:val="28"/>
        </w:rPr>
        <w:t>1601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16609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6609">
              <w:rPr>
                <w:rFonts w:ascii="Arial" w:hAnsi="Arial" w:cs="Arial"/>
                <w:sz w:val="20"/>
                <w:szCs w:val="20"/>
              </w:rPr>
              <w:t xml:space="preserve">Moção Comemorativa ao Dia do Dentista, celebrado em 25 de outubro, com especiais cumprimentos à Associação Paulista de Cirurgiões Dentistas - Regional de Jacareí e aos Dentistas da Rede </w:t>
            </w:r>
            <w:proofErr w:type="gramStart"/>
            <w:r w:rsidRPr="00E16609">
              <w:rPr>
                <w:rFonts w:ascii="Arial" w:hAnsi="Arial" w:cs="Arial"/>
                <w:sz w:val="20"/>
                <w:szCs w:val="20"/>
              </w:rPr>
              <w:t>Municipal.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E16609" w:rsidRPr="00E16609">
        <w:rPr>
          <w:rFonts w:ascii="Arial" w:hAnsi="Arial" w:cs="Arial"/>
        </w:rPr>
        <w:t>Moção Comemorativa ao Dia do Dentista, celebrado em 25 de outubro, com especiais cumprimentos à Associação Paulista de Cirurgiões Dentistas - Regional de Jacareí e aos Dentistas da Rede Municipal.</w:t>
      </w:r>
    </w:p>
    <w:p w:rsidR="00E16609" w:rsidRPr="00E16609" w:rsidRDefault="00E16609" w:rsidP="00E166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foi escolhida em virtude da assinatura do</w:t>
      </w:r>
      <w:r w:rsidRPr="00E16609">
        <w:rPr>
          <w:rFonts w:ascii="Arial" w:hAnsi="Arial" w:cs="Arial"/>
        </w:rPr>
        <w:t xml:space="preserve"> Decreto 9.311, </w:t>
      </w:r>
      <w:r>
        <w:rPr>
          <w:rFonts w:ascii="Arial" w:hAnsi="Arial" w:cs="Arial"/>
        </w:rPr>
        <w:t xml:space="preserve">em 1884, </w:t>
      </w:r>
      <w:r w:rsidRPr="00E16609">
        <w:rPr>
          <w:rFonts w:ascii="Arial" w:hAnsi="Arial" w:cs="Arial"/>
        </w:rPr>
        <w:t>que criou os primeiros cursos de graduação de odontologia do Brasil, no Rio de Janeiro e na Bahia. Uma portaria do Conselho Federal de Odontologia tornou a data oficial para a comemoração do Dia do Dentista Brasileiro.</w:t>
      </w:r>
    </w:p>
    <w:p w:rsidR="00E16609" w:rsidRPr="00BF791A" w:rsidRDefault="00E16609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16609">
        <w:rPr>
          <w:rFonts w:ascii="Arial" w:hAnsi="Arial" w:cs="Arial"/>
        </w:rPr>
        <w:t>O dia 25 de outubro também foi escolhido como o Dia Nacional da Saúde Bucal</w:t>
      </w:r>
      <w:r>
        <w:rPr>
          <w:rFonts w:ascii="Arial" w:hAnsi="Arial" w:cs="Arial"/>
        </w:rPr>
        <w:t>,</w:t>
      </w:r>
      <w:r w:rsidRPr="00E166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visando</w:t>
      </w:r>
      <w:r w:rsidRPr="00E166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orientar</w:t>
      </w:r>
      <w:r w:rsidRPr="00E16609">
        <w:rPr>
          <w:rFonts w:ascii="Arial" w:hAnsi="Arial" w:cs="Arial"/>
        </w:rPr>
        <w:t xml:space="preserve"> a população sobre a importância da higiene da boca, </w:t>
      </w:r>
      <w:r>
        <w:rPr>
          <w:rFonts w:ascii="Arial" w:hAnsi="Arial" w:cs="Arial"/>
        </w:rPr>
        <w:t>fundamental à prevenção de</w:t>
      </w:r>
      <w:r w:rsidRPr="00E16609">
        <w:rPr>
          <w:rFonts w:ascii="Arial" w:hAnsi="Arial" w:cs="Arial"/>
        </w:rPr>
        <w:t xml:space="preserve"> várias doenças.</w:t>
      </w:r>
      <w:bookmarkStart w:id="0" w:name="_GoBack"/>
      <w:bookmarkEnd w:id="0"/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que</w:t>
      </w:r>
      <w:proofErr w:type="gramEnd"/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sejam</w:t>
      </w:r>
      <w:proofErr w:type="gramEnd"/>
      <w:r w:rsidRPr="00BF791A">
        <w:rPr>
          <w:rFonts w:ascii="Arial" w:hAnsi="Arial" w:cs="Arial"/>
        </w:rPr>
        <w:t xml:space="preserve">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E16609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16609">
        <w:rPr>
          <w:rFonts w:ascii="Arial" w:hAnsi="Arial" w:cs="Arial"/>
        </w:rPr>
        <w:t>19 de outubro de 2016.</w:t>
      </w:r>
    </w:p>
    <w:p w:rsidR="00E16609" w:rsidRDefault="00E1660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16609" w:rsidRDefault="00E1660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16609" w:rsidRDefault="00E16609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16609" w:rsidRPr="00A34F2C" w:rsidRDefault="00E16609" w:rsidP="00E16609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E16609" w:rsidRPr="00A34F2C" w:rsidRDefault="00E16609" w:rsidP="00E1660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E16609" w:rsidRPr="00A34F2C" w:rsidRDefault="00E16609" w:rsidP="00E16609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E16609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221" w:rsidRDefault="00FC2221">
      <w:r>
        <w:separator/>
      </w:r>
    </w:p>
  </w:endnote>
  <w:endnote w:type="continuationSeparator" w:id="0">
    <w:p w:rsidR="00FC2221" w:rsidRDefault="00FC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221" w:rsidRDefault="00FC2221">
      <w:r>
        <w:separator/>
      </w:r>
    </w:p>
  </w:footnote>
  <w:footnote w:type="continuationSeparator" w:id="0">
    <w:p w:rsidR="00FC2221" w:rsidRDefault="00FC2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35680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1140D1F" wp14:editId="29485926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790CD03" wp14:editId="6915CD7F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4796013" wp14:editId="3F6771B3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17DFA667" wp14:editId="79FF87E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B0D4B29" wp14:editId="28093E2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05A36632" wp14:editId="68944CD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35680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16609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2B9A"/>
    <w:rsid w:val="00FC222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0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70E71-A2E0-4130-9E1A-5BCA929BB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2016-10-17T11:40:00Z</cp:lastPrinted>
  <dcterms:created xsi:type="dcterms:W3CDTF">2016-10-17T11:40:00Z</dcterms:created>
  <dcterms:modified xsi:type="dcterms:W3CDTF">2016-10-17T11:42:00Z</dcterms:modified>
</cp:coreProperties>
</file>