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B2CBB">
        <w:rPr>
          <w:rFonts w:ascii="Arial" w:hAnsi="Arial" w:cs="Arial"/>
          <w:b/>
          <w:caps/>
          <w:sz w:val="28"/>
          <w:szCs w:val="28"/>
        </w:rPr>
        <w:t>1604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8B2CBB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atendimento na rede pública de saúde do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B2CBB" w:rsidRDefault="008B2CBB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Considerando</w:t>
      </w:r>
      <w:r>
        <w:rPr>
          <w:rFonts w:ascii="Arial" w:hAnsi="Arial" w:cs="Arial"/>
        </w:rPr>
        <w:t xml:space="preserve"> que o Programa Mais Médicos do Governo Federal foi recentemente prorrogado por mais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(três) anos; e</w:t>
      </w:r>
    </w:p>
    <w:p w:rsidR="008B2CBB" w:rsidRPr="008B2CBB" w:rsidRDefault="008B2CBB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Considerando</w:t>
      </w:r>
      <w:r>
        <w:rPr>
          <w:rFonts w:ascii="Arial" w:hAnsi="Arial" w:cs="Arial"/>
        </w:rPr>
        <w:t xml:space="preserve"> as enormes filas enfrentadas pelos pacientes que aguardam o atendimento por médicos especialistas, que estão em falta no Município,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EA03BD" w:rsidRDefault="008B2CBB" w:rsidP="007D576A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Quantos médicos do Programa Mais Médicos se encontram </w:t>
      </w:r>
      <w:r w:rsidR="00FB3DB5">
        <w:rPr>
          <w:rFonts w:ascii="Arial" w:hAnsi="Arial" w:cs="Arial"/>
        </w:rPr>
        <w:t xml:space="preserve">atualmente </w:t>
      </w:r>
      <w:r>
        <w:rPr>
          <w:rFonts w:ascii="Arial" w:hAnsi="Arial" w:cs="Arial"/>
        </w:rPr>
        <w:t>em atividade em Jacareí?</w:t>
      </w:r>
    </w:p>
    <w:p w:rsidR="008B2CBB" w:rsidRPr="00E27482" w:rsidRDefault="008B2CBB" w:rsidP="007D576A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Prefeitura possui algum plano emergencial visando </w:t>
      </w:r>
      <w:proofErr w:type="gramStart"/>
      <w:r w:rsidR="00FB3DB5">
        <w:rPr>
          <w:rFonts w:ascii="Arial" w:hAnsi="Arial" w:cs="Arial"/>
        </w:rPr>
        <w:t>agilizar</w:t>
      </w:r>
      <w:proofErr w:type="gramEnd"/>
      <w:r w:rsidR="00FB3DB5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 xml:space="preserve"> atendimento </w:t>
      </w:r>
      <w:r w:rsidR="00FB3DB5">
        <w:rPr>
          <w:rFonts w:ascii="Arial" w:hAnsi="Arial" w:cs="Arial"/>
        </w:rPr>
        <w:t>dos munícipes que estão nas filas de espera dos</w:t>
      </w:r>
      <w:r>
        <w:rPr>
          <w:rFonts w:ascii="Arial" w:hAnsi="Arial" w:cs="Arial"/>
        </w:rPr>
        <w:t xml:space="preserve"> médicos especialistas?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7D576A" w:rsidRDefault="00F65C85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8B2CBB">
        <w:rPr>
          <w:rFonts w:ascii="Arial" w:hAnsi="Arial" w:cs="Arial"/>
        </w:rPr>
        <w:t xml:space="preserve">19 de </w:t>
      </w:r>
      <w:r w:rsidR="007F6A9A">
        <w:rPr>
          <w:rFonts w:ascii="Arial" w:hAnsi="Arial" w:cs="Arial"/>
        </w:rPr>
        <w:t>outubro</w:t>
      </w:r>
      <w:bookmarkStart w:id="0" w:name="_GoBack"/>
      <w:bookmarkEnd w:id="0"/>
      <w:r w:rsidR="008B2CBB">
        <w:rPr>
          <w:rFonts w:ascii="Arial" w:hAnsi="Arial" w:cs="Arial"/>
        </w:rPr>
        <w:t xml:space="preserve"> de 2016.</w:t>
      </w:r>
    </w:p>
    <w:p w:rsidR="008B2CBB" w:rsidRDefault="008B2CBB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B2CBB" w:rsidRDefault="008B2CBB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B2CBB" w:rsidRDefault="008B2CBB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B2CBB" w:rsidRPr="00A34F2C" w:rsidRDefault="008B2CBB" w:rsidP="008B2CB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MAURÍCIO HAKA</w:t>
      </w:r>
    </w:p>
    <w:p w:rsidR="008B2CBB" w:rsidRPr="00A34F2C" w:rsidRDefault="008B2CBB" w:rsidP="008B2CB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DEM</w:t>
      </w:r>
    </w:p>
    <w:sectPr w:rsidR="008B2CBB" w:rsidRPr="00A34F2C" w:rsidSect="00E608D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65" w:right="709" w:bottom="1418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508" w:rsidRDefault="004C4508">
      <w:r>
        <w:separator/>
      </w:r>
    </w:p>
  </w:endnote>
  <w:endnote w:type="continuationSeparator" w:id="0">
    <w:p w:rsidR="004C4508" w:rsidRDefault="004C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508" w:rsidRDefault="004C4508">
      <w:r>
        <w:separator/>
      </w:r>
    </w:p>
  </w:footnote>
  <w:footnote w:type="continuationSeparator" w:id="0">
    <w:p w:rsidR="004C4508" w:rsidRDefault="004C4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D9BC8F8" wp14:editId="6C79ACE8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2EB1FD1" wp14:editId="61305F2E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17C041C7" wp14:editId="45A82F82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E608DD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EB7C09">
      <w:rPr>
        <w:rFonts w:ascii="Arial" w:hAnsi="Arial" w:cs="Arial"/>
        <w:b/>
        <w:i/>
        <w:noProof/>
        <w:sz w:val="22"/>
        <w:u w:val="single"/>
      </w:rPr>
      <w:t>1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165484F6" wp14:editId="437D848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4152A4A8" wp14:editId="1A83AAE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48405302" wp14:editId="66BD4D9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C4508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6A9A"/>
    <w:rsid w:val="007F75CA"/>
    <w:rsid w:val="0080197E"/>
    <w:rsid w:val="00840569"/>
    <w:rsid w:val="00877E50"/>
    <w:rsid w:val="008909A4"/>
    <w:rsid w:val="008A0EB2"/>
    <w:rsid w:val="008B2CBB"/>
    <w:rsid w:val="008C1FCB"/>
    <w:rsid w:val="00976853"/>
    <w:rsid w:val="009768E6"/>
    <w:rsid w:val="009A2ABD"/>
    <w:rsid w:val="009B207E"/>
    <w:rsid w:val="009B32F8"/>
    <w:rsid w:val="009D50D4"/>
    <w:rsid w:val="009E1F05"/>
    <w:rsid w:val="009E3B5E"/>
    <w:rsid w:val="00A46B01"/>
    <w:rsid w:val="00A77E76"/>
    <w:rsid w:val="00A92CB9"/>
    <w:rsid w:val="00AA1F68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B7C09"/>
    <w:rsid w:val="00EC1C75"/>
    <w:rsid w:val="00ED2065"/>
    <w:rsid w:val="00F27895"/>
    <w:rsid w:val="00F420E5"/>
    <w:rsid w:val="00F65C85"/>
    <w:rsid w:val="00F73DA3"/>
    <w:rsid w:val="00F96044"/>
    <w:rsid w:val="00FA3CFC"/>
    <w:rsid w:val="00FB3DB5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23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2016-10-17T18:28:00Z</cp:lastPrinted>
  <dcterms:created xsi:type="dcterms:W3CDTF">2016-10-17T18:26:00Z</dcterms:created>
  <dcterms:modified xsi:type="dcterms:W3CDTF">2016-10-17T18:46:00Z</dcterms:modified>
</cp:coreProperties>
</file>