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C4766">
        <w:rPr>
          <w:rFonts w:ascii="Arial" w:hAnsi="Arial" w:cs="Arial"/>
          <w:b/>
          <w:caps/>
          <w:sz w:val="28"/>
          <w:szCs w:val="28"/>
        </w:rPr>
        <w:t>1612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C4766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Fisioterapeuta, celebrado em 13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3C4766" w:rsidRPr="003C4766">
        <w:rPr>
          <w:rFonts w:ascii="Arial" w:hAnsi="Arial" w:cs="Arial"/>
        </w:rPr>
        <w:t>Moção Congratulatória pelo transcurso do Dia do Fisioterapeuta, celebrado em 13 de outubro.</w:t>
      </w:r>
    </w:p>
    <w:p w:rsidR="003C4766" w:rsidRPr="00BF791A" w:rsidRDefault="003C4766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da área, desejando-lhes êxito em suas carreiras.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3C4766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C4766">
        <w:rPr>
          <w:rFonts w:ascii="Arial" w:hAnsi="Arial" w:cs="Arial"/>
        </w:rPr>
        <w:t>19 de outubro de 2016.</w:t>
      </w:r>
      <w:bookmarkStart w:id="0" w:name="_GoBack"/>
      <w:bookmarkEnd w:id="0"/>
    </w:p>
    <w:p w:rsidR="003C4766" w:rsidRDefault="003C476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C4766" w:rsidRDefault="003C476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C4766" w:rsidRDefault="003C476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C4766" w:rsidRPr="00A34F2C" w:rsidRDefault="003C4766" w:rsidP="003C4766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3C4766" w:rsidRPr="00A34F2C" w:rsidRDefault="003C4766" w:rsidP="003C476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3C4766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9BE" w:rsidRDefault="002169BE">
      <w:r>
        <w:separator/>
      </w:r>
    </w:p>
  </w:endnote>
  <w:endnote w:type="continuationSeparator" w:id="0">
    <w:p w:rsidR="002169BE" w:rsidRDefault="00216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9BE" w:rsidRDefault="002169BE">
      <w:r>
        <w:separator/>
      </w:r>
    </w:p>
  </w:footnote>
  <w:footnote w:type="continuationSeparator" w:id="0">
    <w:p w:rsidR="002169BE" w:rsidRDefault="00216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6AEE6AC" wp14:editId="0ED43B4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EF34173" wp14:editId="5522C22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317E2E4D" wp14:editId="50C3104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169BE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C4766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1923C-C560-43FA-B40F-692106CCC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2016-10-18T09:40:00Z</dcterms:created>
  <dcterms:modified xsi:type="dcterms:W3CDTF">2016-10-18T09:40:00Z</dcterms:modified>
</cp:coreProperties>
</file>