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E03F9">
        <w:rPr>
          <w:rFonts w:ascii="Arial" w:hAnsi="Arial" w:cs="Arial"/>
          <w:b/>
          <w:caps/>
          <w:sz w:val="28"/>
          <w:szCs w:val="28"/>
        </w:rPr>
        <w:t>1631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E03F9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Sapateiro, comemorado em 25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DE03F9" w:rsidRPr="00DE03F9">
        <w:rPr>
          <w:rFonts w:ascii="Arial" w:hAnsi="Arial" w:cs="Arial"/>
        </w:rPr>
        <w:t>Moção Congratulatória pelo transcurso do Dia do Sapateiro, comemorado em 25 de outubro.</w:t>
      </w:r>
    </w:p>
    <w:p w:rsidR="00DE03F9" w:rsidRPr="00BF791A" w:rsidRDefault="00DE03F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sapateiros de Jacareí, desejando-lhes êxito em seu ofício.</w:t>
      </w:r>
    </w:p>
    <w:p w:rsidR="00BF791A" w:rsidRPr="00BF791A" w:rsidRDefault="00DE03F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E03F9">
        <w:rPr>
          <w:rFonts w:ascii="Arial" w:hAnsi="Arial" w:cs="Arial"/>
        </w:rPr>
        <w:t>26 de outubro de 2016.</w:t>
      </w:r>
    </w:p>
    <w:p w:rsidR="00DE03F9" w:rsidRDefault="00DE03F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03F9" w:rsidRDefault="00DE03F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03F9" w:rsidRDefault="00DE03F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03F9" w:rsidRPr="00A34F2C" w:rsidRDefault="00DE03F9" w:rsidP="00DE03F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DE03F9" w:rsidRPr="00A34F2C" w:rsidRDefault="00DE03F9" w:rsidP="00DE03F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DE03F9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8CC" w:rsidRDefault="007848CC">
      <w:r>
        <w:separator/>
      </w:r>
    </w:p>
  </w:endnote>
  <w:endnote w:type="continuationSeparator" w:id="0">
    <w:p w:rsidR="007848CC" w:rsidRDefault="0078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8CC" w:rsidRDefault="007848CC">
      <w:r>
        <w:separator/>
      </w:r>
    </w:p>
  </w:footnote>
  <w:footnote w:type="continuationSeparator" w:id="0">
    <w:p w:rsidR="007848CC" w:rsidRDefault="00784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5EBC341" wp14:editId="70AE9C4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5AF5ABD" wp14:editId="6338EEF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1A3509CC" wp14:editId="7FC59F3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48CC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DE03F9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AE2D6-B0D6-4662-8C9D-222976C0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2016-10-25T11:48:00Z</dcterms:created>
  <dcterms:modified xsi:type="dcterms:W3CDTF">2016-10-25T11:48:00Z</dcterms:modified>
</cp:coreProperties>
</file>