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758E">
        <w:rPr>
          <w:rFonts w:ascii="Arial" w:hAnsi="Arial" w:cs="Arial"/>
          <w:b/>
          <w:caps/>
          <w:sz w:val="28"/>
          <w:szCs w:val="28"/>
        </w:rPr>
        <w:t>1643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C9758E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problemas enfrentados pelos moradores do Residencial Santa Isaura, localizado na Avenida José Theodoro de Sique</w:t>
            </w:r>
            <w:r w:rsidR="00DA20F7">
              <w:rPr>
                <w:rFonts w:ascii="Arial" w:hAnsi="Arial" w:cs="Arial"/>
                <w:sz w:val="20"/>
                <w:szCs w:val="20"/>
              </w:rPr>
              <w:t>ira, nº 1173, no Jardim M</w:t>
            </w:r>
            <w:r>
              <w:rPr>
                <w:rFonts w:ascii="Arial" w:hAnsi="Arial" w:cs="Arial"/>
                <w:sz w:val="20"/>
                <w:szCs w:val="20"/>
              </w:rPr>
              <w:t>aria Amélia II.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A20F7" w:rsidRPr="00DA20F7" w:rsidRDefault="00DA20F7" w:rsidP="00DA20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os m</w:t>
      </w:r>
      <w:r w:rsidRPr="00DA20F7">
        <w:rPr>
          <w:rFonts w:ascii="Arial" w:hAnsi="Arial" w:cs="Arial"/>
        </w:rPr>
        <w:t>oradores d</w:t>
      </w:r>
      <w:r w:rsidR="00106B45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r</w:t>
      </w:r>
      <w:r w:rsidR="00106B45">
        <w:rPr>
          <w:rFonts w:ascii="Arial" w:hAnsi="Arial" w:cs="Arial"/>
        </w:rPr>
        <w:t>esidencial</w:t>
      </w:r>
      <w:r w:rsidR="00106B45" w:rsidRPr="00106B45">
        <w:rPr>
          <w:rFonts w:ascii="Arial" w:hAnsi="Arial" w:cs="Arial"/>
        </w:rPr>
        <w:t xml:space="preserve"> Santa Isaura, localizado na Avenida José Theodoro de Siqueira, nº </w:t>
      </w:r>
      <w:r w:rsidR="00106B45">
        <w:rPr>
          <w:rFonts w:ascii="Arial" w:hAnsi="Arial" w:cs="Arial"/>
        </w:rPr>
        <w:t xml:space="preserve">1173, no Jardim Maria Amélia II, </w:t>
      </w:r>
      <w:r w:rsidRPr="00DA20F7">
        <w:rPr>
          <w:rFonts w:ascii="Arial" w:hAnsi="Arial" w:cs="Arial"/>
        </w:rPr>
        <w:t>sofre</w:t>
      </w:r>
      <w:r>
        <w:rPr>
          <w:rFonts w:ascii="Arial" w:hAnsi="Arial" w:cs="Arial"/>
        </w:rPr>
        <w:t>m</w:t>
      </w:r>
      <w:r w:rsidRPr="00DA20F7">
        <w:rPr>
          <w:rFonts w:ascii="Arial" w:hAnsi="Arial" w:cs="Arial"/>
        </w:rPr>
        <w:t xml:space="preserve"> com os diversos problemas desde </w:t>
      </w:r>
      <w:r>
        <w:rPr>
          <w:rFonts w:ascii="Arial" w:hAnsi="Arial" w:cs="Arial"/>
        </w:rPr>
        <w:t>a entrega do imóvel pelo o programa M</w:t>
      </w:r>
      <w:r w:rsidRPr="00DA20F7">
        <w:rPr>
          <w:rFonts w:ascii="Arial" w:hAnsi="Arial" w:cs="Arial"/>
        </w:rPr>
        <w:t>inha Casa Minha Vida</w:t>
      </w:r>
      <w:r>
        <w:rPr>
          <w:rFonts w:ascii="Arial" w:hAnsi="Arial" w:cs="Arial"/>
        </w:rPr>
        <w:t>,</w:t>
      </w:r>
      <w:r w:rsidRPr="00DA20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em 2012</w:t>
      </w:r>
      <w:r w:rsidRPr="00DA20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que</w:t>
      </w:r>
      <w:r w:rsidR="00E06BF0">
        <w:rPr>
          <w:rFonts w:ascii="Arial" w:hAnsi="Arial" w:cs="Arial"/>
        </w:rPr>
        <w:t xml:space="preserve"> desde então e</w:t>
      </w:r>
      <w:r w:rsidRPr="00DA20F7">
        <w:rPr>
          <w:rFonts w:ascii="Arial" w:hAnsi="Arial" w:cs="Arial"/>
        </w:rPr>
        <w:t>ste</w:t>
      </w:r>
      <w:r>
        <w:rPr>
          <w:rFonts w:ascii="Arial" w:hAnsi="Arial" w:cs="Arial"/>
        </w:rPr>
        <w:t xml:space="preserve"> v</w:t>
      </w:r>
      <w:r w:rsidRPr="00DA20F7">
        <w:rPr>
          <w:rFonts w:ascii="Arial" w:hAnsi="Arial" w:cs="Arial"/>
        </w:rPr>
        <w:t>ereador acompanha de perto os problema</w:t>
      </w:r>
      <w:r>
        <w:rPr>
          <w:rFonts w:ascii="Arial" w:hAnsi="Arial" w:cs="Arial"/>
        </w:rPr>
        <w:t xml:space="preserve">s enfrentados </w:t>
      </w:r>
      <w:r w:rsidR="00E06BF0">
        <w:rPr>
          <w:rFonts w:ascii="Arial" w:hAnsi="Arial" w:cs="Arial"/>
        </w:rPr>
        <w:t>por eles;</w:t>
      </w:r>
    </w:p>
    <w:p w:rsidR="00DA20F7" w:rsidRPr="00DA20F7" w:rsidRDefault="00DA20F7" w:rsidP="00DA20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este V</w:t>
      </w:r>
      <w:r w:rsidR="00E06BF0">
        <w:rPr>
          <w:rFonts w:ascii="Arial" w:hAnsi="Arial" w:cs="Arial"/>
        </w:rPr>
        <w:t>ereador</w:t>
      </w:r>
      <w:r>
        <w:rPr>
          <w:rFonts w:ascii="Arial" w:hAnsi="Arial" w:cs="Arial"/>
        </w:rPr>
        <w:t xml:space="preserve"> </w:t>
      </w:r>
      <w:r w:rsidRPr="00DA20F7">
        <w:rPr>
          <w:rFonts w:ascii="Arial" w:hAnsi="Arial" w:cs="Arial"/>
        </w:rPr>
        <w:t>já enviou diversos ofícios ao Prefeito,</w:t>
      </w:r>
      <w:r>
        <w:rPr>
          <w:rFonts w:ascii="Arial" w:hAnsi="Arial" w:cs="Arial"/>
        </w:rPr>
        <w:t xml:space="preserve"> </w:t>
      </w:r>
      <w:r w:rsidRPr="00DA20F7">
        <w:rPr>
          <w:rFonts w:ascii="Arial" w:hAnsi="Arial" w:cs="Arial"/>
        </w:rPr>
        <w:t>ao SAAE e</w:t>
      </w:r>
      <w:r>
        <w:rPr>
          <w:rFonts w:ascii="Arial" w:hAnsi="Arial" w:cs="Arial"/>
        </w:rPr>
        <w:t xml:space="preserve"> já até apresentou </w:t>
      </w:r>
      <w:r w:rsidRPr="00DA20F7">
        <w:rPr>
          <w:rFonts w:ascii="Arial" w:hAnsi="Arial" w:cs="Arial"/>
        </w:rPr>
        <w:t xml:space="preserve">vídeos </w:t>
      </w:r>
      <w:r>
        <w:rPr>
          <w:rFonts w:ascii="Arial" w:hAnsi="Arial" w:cs="Arial"/>
        </w:rPr>
        <w:t>na TV</w:t>
      </w:r>
      <w:r w:rsidRPr="00DA20F7">
        <w:rPr>
          <w:rFonts w:ascii="Arial" w:hAnsi="Arial" w:cs="Arial"/>
        </w:rPr>
        <w:t xml:space="preserve"> Câmara</w:t>
      </w:r>
      <w:r>
        <w:rPr>
          <w:rFonts w:ascii="Arial" w:hAnsi="Arial" w:cs="Arial"/>
        </w:rPr>
        <w:t>, mostrando que</w:t>
      </w:r>
      <w:r w:rsidRPr="00DA20F7">
        <w:rPr>
          <w:rFonts w:ascii="Arial" w:hAnsi="Arial" w:cs="Arial"/>
        </w:rPr>
        <w:t xml:space="preserve"> a situação dos moradores </w:t>
      </w:r>
      <w:r>
        <w:rPr>
          <w:rFonts w:ascii="Arial" w:hAnsi="Arial" w:cs="Arial"/>
        </w:rPr>
        <w:t>piora</w:t>
      </w:r>
      <w:r w:rsidRPr="00DA20F7">
        <w:rPr>
          <w:rFonts w:ascii="Arial" w:hAnsi="Arial" w:cs="Arial"/>
        </w:rPr>
        <w:t xml:space="preserve"> a cada dia </w:t>
      </w:r>
      <w:r w:rsidR="00106B45">
        <w:rPr>
          <w:rFonts w:ascii="Arial" w:hAnsi="Arial" w:cs="Arial"/>
        </w:rPr>
        <w:t>e nenhuma providência vem sendo</w:t>
      </w:r>
      <w:r>
        <w:rPr>
          <w:rFonts w:ascii="Arial" w:hAnsi="Arial" w:cs="Arial"/>
        </w:rPr>
        <w:t xml:space="preserve"> tomada;</w:t>
      </w:r>
    </w:p>
    <w:p w:rsidR="00DA20F7" w:rsidRPr="00DA20F7" w:rsidRDefault="00DA20F7" w:rsidP="00DA20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na</w:t>
      </w:r>
      <w:r w:rsidR="00106B45">
        <w:rPr>
          <w:rFonts w:ascii="Arial" w:hAnsi="Arial" w:cs="Arial"/>
        </w:rPr>
        <w:t xml:space="preserve"> data de</w:t>
      </w:r>
      <w:r w:rsidRPr="00DA20F7">
        <w:rPr>
          <w:rFonts w:ascii="Arial" w:hAnsi="Arial" w:cs="Arial"/>
        </w:rPr>
        <w:t xml:space="preserve"> 21/10/2016 este Vereador esteve no local</w:t>
      </w:r>
      <w:r>
        <w:rPr>
          <w:rFonts w:ascii="Arial" w:hAnsi="Arial" w:cs="Arial"/>
        </w:rPr>
        <w:t>,</w:t>
      </w:r>
      <w:r w:rsidRPr="00DA20F7">
        <w:rPr>
          <w:rFonts w:ascii="Arial" w:hAnsi="Arial" w:cs="Arial"/>
        </w:rPr>
        <w:t xml:space="preserve"> a pedido dos moradores</w:t>
      </w:r>
      <w:r w:rsidR="00C81BBE">
        <w:rPr>
          <w:rFonts w:ascii="Arial" w:hAnsi="Arial" w:cs="Arial"/>
        </w:rPr>
        <w:t>, para ouvir seus</w:t>
      </w:r>
      <w:r>
        <w:rPr>
          <w:rFonts w:ascii="Arial" w:hAnsi="Arial" w:cs="Arial"/>
        </w:rPr>
        <w:t xml:space="preserve"> relatos </w:t>
      </w:r>
      <w:r w:rsidR="00C81BBE">
        <w:rPr>
          <w:rFonts w:ascii="Arial" w:hAnsi="Arial" w:cs="Arial"/>
        </w:rPr>
        <w:t xml:space="preserve">dos problemas e foi narrado </w:t>
      </w:r>
      <w:r w:rsidRPr="00DA20F7">
        <w:rPr>
          <w:rFonts w:ascii="Arial" w:hAnsi="Arial" w:cs="Arial"/>
        </w:rPr>
        <w:t>grandes vazamento</w:t>
      </w:r>
      <w:r w:rsidR="00C81BBE">
        <w:rPr>
          <w:rFonts w:ascii="Arial" w:hAnsi="Arial" w:cs="Arial"/>
        </w:rPr>
        <w:t xml:space="preserve">s de água, </w:t>
      </w:r>
      <w:bookmarkStart w:id="0" w:name="_Hlk465435008"/>
      <w:r w:rsidR="00106B45">
        <w:rPr>
          <w:rFonts w:ascii="Arial" w:hAnsi="Arial" w:cs="Arial"/>
        </w:rPr>
        <w:t>que fica acumulada e</w:t>
      </w:r>
      <w:r w:rsidR="00C81BBE">
        <w:rPr>
          <w:rFonts w:ascii="Arial" w:hAnsi="Arial" w:cs="Arial"/>
        </w:rPr>
        <w:t xml:space="preserve"> podre dentro da</w:t>
      </w:r>
      <w:r w:rsidRPr="00DA20F7">
        <w:rPr>
          <w:rFonts w:ascii="Arial" w:hAnsi="Arial" w:cs="Arial"/>
        </w:rPr>
        <w:t xml:space="preserve"> quadra esportiva</w:t>
      </w:r>
      <w:r w:rsidR="00C81BBE">
        <w:rPr>
          <w:rFonts w:ascii="Arial" w:hAnsi="Arial" w:cs="Arial"/>
        </w:rPr>
        <w:t xml:space="preserve">, que é </w:t>
      </w:r>
      <w:bookmarkEnd w:id="0"/>
      <w:r w:rsidR="00C81BBE">
        <w:rPr>
          <w:rFonts w:ascii="Arial" w:hAnsi="Arial" w:cs="Arial"/>
        </w:rPr>
        <w:t xml:space="preserve">utilizada pelas </w:t>
      </w:r>
      <w:r w:rsidRPr="00DA20F7">
        <w:rPr>
          <w:rFonts w:ascii="Arial" w:hAnsi="Arial" w:cs="Arial"/>
        </w:rPr>
        <w:t>crianças</w:t>
      </w:r>
      <w:r w:rsidR="00C81BBE">
        <w:rPr>
          <w:rFonts w:ascii="Arial" w:hAnsi="Arial" w:cs="Arial"/>
        </w:rPr>
        <w:t xml:space="preserve">, além </w:t>
      </w:r>
      <w:r w:rsidR="00C81BBE" w:rsidRPr="00C81BBE">
        <w:rPr>
          <w:rFonts w:ascii="Arial" w:hAnsi="Arial" w:cs="Arial"/>
        </w:rPr>
        <w:t>do mau cheiro saindo das drenagens de uma tubulação,</w:t>
      </w:r>
      <w:r w:rsidR="00C81BBE">
        <w:rPr>
          <w:rFonts w:ascii="Arial" w:hAnsi="Arial" w:cs="Arial"/>
        </w:rPr>
        <w:t xml:space="preserve"> e que, devido a isso, muitas</w:t>
      </w:r>
      <w:r w:rsidRPr="00DA20F7">
        <w:rPr>
          <w:rFonts w:ascii="Arial" w:hAnsi="Arial" w:cs="Arial"/>
        </w:rPr>
        <w:t xml:space="preserve"> estão sofrendo com micoses nos pés e mãos</w:t>
      </w:r>
      <w:r w:rsidR="00C81BBE">
        <w:rPr>
          <w:rFonts w:ascii="Arial" w:hAnsi="Arial" w:cs="Arial"/>
        </w:rPr>
        <w:t>, o que vem</w:t>
      </w:r>
      <w:r w:rsidRPr="00DA20F7">
        <w:rPr>
          <w:rFonts w:ascii="Arial" w:hAnsi="Arial" w:cs="Arial"/>
        </w:rPr>
        <w:t xml:space="preserve"> preocupando as mães</w:t>
      </w:r>
      <w:r w:rsidR="00C81BBE">
        <w:rPr>
          <w:rFonts w:ascii="Arial" w:hAnsi="Arial" w:cs="Arial"/>
        </w:rPr>
        <w:t xml:space="preserve">, já que a quadra </w:t>
      </w:r>
      <w:r w:rsidRPr="00DA20F7">
        <w:rPr>
          <w:rFonts w:ascii="Arial" w:hAnsi="Arial" w:cs="Arial"/>
        </w:rPr>
        <w:t>é a única área de lazer existe</w:t>
      </w:r>
      <w:r w:rsidR="00C81BBE">
        <w:rPr>
          <w:rFonts w:ascii="Arial" w:hAnsi="Arial" w:cs="Arial"/>
        </w:rPr>
        <w:t xml:space="preserve">nte </w:t>
      </w:r>
      <w:r w:rsidR="00106B45">
        <w:rPr>
          <w:rFonts w:ascii="Arial" w:hAnsi="Arial" w:cs="Arial"/>
        </w:rPr>
        <w:t>na região</w:t>
      </w:r>
      <w:r w:rsidR="00C81BBE">
        <w:rPr>
          <w:rFonts w:ascii="Arial" w:hAnsi="Arial" w:cs="Arial"/>
        </w:rPr>
        <w:t>;</w:t>
      </w:r>
    </w:p>
    <w:p w:rsidR="00E06BF0" w:rsidRDefault="00E06BF0" w:rsidP="00DA20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os moradores também reclamam da</w:t>
      </w:r>
      <w:r w:rsidR="00DA20F7" w:rsidRPr="00DA20F7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grandes </w:t>
      </w:r>
      <w:r w:rsidR="00DA20F7" w:rsidRPr="00DA20F7">
        <w:rPr>
          <w:rFonts w:ascii="Arial" w:hAnsi="Arial" w:cs="Arial"/>
        </w:rPr>
        <w:t xml:space="preserve">rachaduras </w:t>
      </w:r>
      <w:r>
        <w:rPr>
          <w:rFonts w:ascii="Arial" w:hAnsi="Arial" w:cs="Arial"/>
        </w:rPr>
        <w:t xml:space="preserve">existentes </w:t>
      </w:r>
      <w:r w:rsidR="00DA20F7" w:rsidRPr="00DA20F7">
        <w:rPr>
          <w:rFonts w:ascii="Arial" w:hAnsi="Arial" w:cs="Arial"/>
        </w:rPr>
        <w:t>dentro das residências</w:t>
      </w:r>
      <w:r>
        <w:rPr>
          <w:rFonts w:ascii="Arial" w:hAnsi="Arial" w:cs="Arial"/>
        </w:rPr>
        <w:t xml:space="preserve">, </w:t>
      </w:r>
      <w:r w:rsidR="00DA20F7" w:rsidRPr="00DA20F7">
        <w:rPr>
          <w:rFonts w:ascii="Arial" w:hAnsi="Arial" w:cs="Arial"/>
        </w:rPr>
        <w:t xml:space="preserve">que o gesso </w:t>
      </w:r>
      <w:r>
        <w:rPr>
          <w:rFonts w:ascii="Arial" w:hAnsi="Arial" w:cs="Arial"/>
        </w:rPr>
        <w:t xml:space="preserve">do acabamento do </w:t>
      </w:r>
      <w:r w:rsidR="00DA20F7" w:rsidRPr="00DA20F7">
        <w:rPr>
          <w:rFonts w:ascii="Arial" w:hAnsi="Arial" w:cs="Arial"/>
        </w:rPr>
        <w:t>teto</w:t>
      </w:r>
      <w:r>
        <w:rPr>
          <w:rFonts w:ascii="Arial" w:hAnsi="Arial" w:cs="Arial"/>
        </w:rPr>
        <w:t xml:space="preserve"> já caiu inteiro</w:t>
      </w:r>
      <w:r w:rsidR="00DA20F7" w:rsidRPr="00DA20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 </w:t>
      </w:r>
      <w:r w:rsidR="00DA20F7" w:rsidRPr="00DA20F7">
        <w:rPr>
          <w:rFonts w:ascii="Arial" w:hAnsi="Arial" w:cs="Arial"/>
        </w:rPr>
        <w:t>os azulejos</w:t>
      </w:r>
      <w:r>
        <w:rPr>
          <w:rFonts w:ascii="Arial" w:hAnsi="Arial" w:cs="Arial"/>
        </w:rPr>
        <w:t xml:space="preserve">, colocados pelos moradores, também </w:t>
      </w:r>
      <w:r w:rsidR="00DA20F7" w:rsidRPr="00DA20F7">
        <w:rPr>
          <w:rFonts w:ascii="Arial" w:hAnsi="Arial" w:cs="Arial"/>
        </w:rPr>
        <w:t>caíram e</w:t>
      </w:r>
      <w:r>
        <w:rPr>
          <w:rFonts w:ascii="Arial" w:hAnsi="Arial" w:cs="Arial"/>
        </w:rPr>
        <w:t xml:space="preserve"> a umidade dos apartamentos é constante; </w:t>
      </w:r>
    </w:p>
    <w:p w:rsidR="00DA20F7" w:rsidRPr="00DA20F7" w:rsidRDefault="00E06BF0" w:rsidP="00DA20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 os m</w:t>
      </w:r>
      <w:r w:rsidR="00DA20F7" w:rsidRPr="00DA20F7">
        <w:rPr>
          <w:rFonts w:ascii="Arial" w:hAnsi="Arial" w:cs="Arial"/>
        </w:rPr>
        <w:t xml:space="preserve">oradores relatam que a Prefeitura </w:t>
      </w:r>
      <w:r>
        <w:rPr>
          <w:rFonts w:ascii="Arial" w:hAnsi="Arial" w:cs="Arial"/>
        </w:rPr>
        <w:t>deveria</w:t>
      </w:r>
      <w:r w:rsidR="00106B45">
        <w:rPr>
          <w:rFonts w:ascii="Arial" w:hAnsi="Arial" w:cs="Arial"/>
        </w:rPr>
        <w:t xml:space="preserve"> se responsabilizar pelos</w:t>
      </w:r>
      <w:r w:rsidR="00DA20F7" w:rsidRPr="00DA20F7">
        <w:rPr>
          <w:rFonts w:ascii="Arial" w:hAnsi="Arial" w:cs="Arial"/>
        </w:rPr>
        <w:t xml:space="preserve"> problemas </w:t>
      </w:r>
      <w:r>
        <w:rPr>
          <w:rFonts w:ascii="Arial" w:hAnsi="Arial" w:cs="Arial"/>
        </w:rPr>
        <w:t>dentro do residencial</w:t>
      </w:r>
      <w:r w:rsidR="00DA20F7" w:rsidRPr="00DA20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A20F7" w:rsidRPr="00DA20F7">
        <w:rPr>
          <w:rFonts w:ascii="Arial" w:hAnsi="Arial" w:cs="Arial"/>
        </w:rPr>
        <w:t xml:space="preserve">porque </w:t>
      </w:r>
      <w:r>
        <w:rPr>
          <w:rFonts w:ascii="Arial" w:hAnsi="Arial" w:cs="Arial"/>
        </w:rPr>
        <w:t>também pagam IPTU</w:t>
      </w:r>
      <w:r w:rsidR="00106B4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também deveria</w:t>
      </w:r>
      <w:r w:rsidR="00106B45">
        <w:rPr>
          <w:rFonts w:ascii="Arial" w:hAnsi="Arial" w:cs="Arial"/>
        </w:rPr>
        <w:t>m receber</w:t>
      </w:r>
      <w:r>
        <w:rPr>
          <w:rFonts w:ascii="Arial" w:hAnsi="Arial" w:cs="Arial"/>
        </w:rPr>
        <w:t xml:space="preserve"> </w:t>
      </w:r>
      <w:r w:rsidR="00DA20F7" w:rsidRPr="00DA20F7">
        <w:rPr>
          <w:rFonts w:ascii="Arial" w:hAnsi="Arial" w:cs="Arial"/>
        </w:rPr>
        <w:t xml:space="preserve">uma atenção </w:t>
      </w:r>
      <w:r>
        <w:rPr>
          <w:rFonts w:ascii="Arial" w:hAnsi="Arial" w:cs="Arial"/>
        </w:rPr>
        <w:t>maior por parte do Executivo</w:t>
      </w:r>
      <w:r w:rsidR="00DA20F7" w:rsidRPr="00DA20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A20F7" w:rsidRPr="00DA20F7">
        <w:rPr>
          <w:rFonts w:ascii="Arial" w:hAnsi="Arial" w:cs="Arial"/>
        </w:rPr>
        <w:t xml:space="preserve">não somente </w:t>
      </w:r>
      <w:r w:rsidR="00106B45">
        <w:rPr>
          <w:rFonts w:ascii="Arial" w:hAnsi="Arial" w:cs="Arial"/>
        </w:rPr>
        <w:t>ser passada</w:t>
      </w:r>
      <w:r w:rsidR="00DA20F7" w:rsidRPr="00DA20F7"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>mpre a mesma informação</w:t>
      </w:r>
      <w:r w:rsidR="00106B45">
        <w:rPr>
          <w:rFonts w:ascii="Arial" w:hAnsi="Arial" w:cs="Arial"/>
        </w:rPr>
        <w:t>, de</w:t>
      </w:r>
      <w:r>
        <w:rPr>
          <w:rFonts w:ascii="Arial" w:hAnsi="Arial" w:cs="Arial"/>
        </w:rPr>
        <w:t xml:space="preserve"> que esses problemas são da responsabilidade da construtora,</w:t>
      </w:r>
    </w:p>
    <w:p w:rsidR="00E06BF0" w:rsidRDefault="00E06BF0" w:rsidP="00E06B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06BF0" w:rsidRPr="00F65C85" w:rsidRDefault="00E06BF0" w:rsidP="00E06BF0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1643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</w:t>
      </w:r>
      <w:r w:rsidR="0020138D">
        <w:rPr>
          <w:rFonts w:ascii="Arial" w:hAnsi="Arial" w:cs="Arial"/>
          <w:b/>
          <w:caps/>
          <w:sz w:val="28"/>
          <w:szCs w:val="28"/>
        </w:rPr>
        <w:t>fls. 02/03</w:t>
      </w:r>
    </w:p>
    <w:p w:rsidR="00E06BF0" w:rsidRDefault="00E06BF0" w:rsidP="00E06B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06BF0" w:rsidRDefault="00E06BF0" w:rsidP="00E06B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06BF0" w:rsidRDefault="00E06BF0" w:rsidP="00E06B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E06BF0" w:rsidRPr="00E06BF0" w:rsidRDefault="00106B45" w:rsidP="00E06BF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Devido à</w:t>
      </w:r>
      <w:r w:rsidR="00E06BF0" w:rsidRPr="00E06BF0">
        <w:rPr>
          <w:rFonts w:ascii="Arial" w:hAnsi="Arial" w:cs="Arial"/>
        </w:rPr>
        <w:t xml:space="preserve"> situação </w:t>
      </w:r>
      <w:r>
        <w:rPr>
          <w:rFonts w:ascii="Arial" w:hAnsi="Arial" w:cs="Arial"/>
        </w:rPr>
        <w:t xml:space="preserve">em </w:t>
      </w:r>
      <w:r w:rsidR="00E06BF0" w:rsidRPr="00E06BF0">
        <w:rPr>
          <w:rFonts w:ascii="Arial" w:hAnsi="Arial" w:cs="Arial"/>
        </w:rPr>
        <w:t>que se encontra o residencial, qual será a solução tomada pela a Prefeitura?</w:t>
      </w:r>
    </w:p>
    <w:p w:rsidR="00E06BF0" w:rsidRPr="00E06BF0" w:rsidRDefault="00E06BF0" w:rsidP="00E06BF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E06BF0">
        <w:rPr>
          <w:rFonts w:ascii="Arial" w:hAnsi="Arial" w:cs="Arial"/>
        </w:rPr>
        <w:t>Referente ao</w:t>
      </w:r>
      <w:r>
        <w:rPr>
          <w:rFonts w:ascii="Arial" w:hAnsi="Arial" w:cs="Arial"/>
        </w:rPr>
        <w:t xml:space="preserve"> </w:t>
      </w:r>
      <w:r w:rsidRPr="00E06BF0">
        <w:rPr>
          <w:rFonts w:ascii="Arial" w:hAnsi="Arial" w:cs="Arial"/>
        </w:rPr>
        <w:t>vazamento de esgoto</w:t>
      </w:r>
      <w:r w:rsidR="00106B45">
        <w:rPr>
          <w:rFonts w:ascii="Arial" w:hAnsi="Arial" w:cs="Arial"/>
        </w:rPr>
        <w:t>,</w:t>
      </w:r>
      <w:r w:rsidRPr="00E06BF0">
        <w:rPr>
          <w:rFonts w:ascii="Arial" w:hAnsi="Arial" w:cs="Arial"/>
        </w:rPr>
        <w:t xml:space="preserve"> o responsáv</w:t>
      </w:r>
      <w:r w:rsidR="00106B45">
        <w:rPr>
          <w:rFonts w:ascii="Arial" w:hAnsi="Arial" w:cs="Arial"/>
        </w:rPr>
        <w:t xml:space="preserve">el </w:t>
      </w:r>
      <w:proofErr w:type="gramStart"/>
      <w:r w:rsidR="00106B45">
        <w:rPr>
          <w:rFonts w:ascii="Arial" w:hAnsi="Arial" w:cs="Arial"/>
        </w:rPr>
        <w:t xml:space="preserve">pelo </w:t>
      </w:r>
      <w:bookmarkStart w:id="1" w:name="_GoBack"/>
      <w:bookmarkEnd w:id="1"/>
      <w:proofErr w:type="gramEnd"/>
      <w:r>
        <w:rPr>
          <w:rFonts w:ascii="Arial" w:hAnsi="Arial" w:cs="Arial"/>
        </w:rPr>
        <w:t xml:space="preserve">serviço não </w:t>
      </w:r>
      <w:r w:rsidRPr="00E06BF0">
        <w:rPr>
          <w:rFonts w:ascii="Arial" w:hAnsi="Arial" w:cs="Arial"/>
        </w:rPr>
        <w:t>seria o SAAE?</w:t>
      </w:r>
    </w:p>
    <w:p w:rsidR="00E06BF0" w:rsidRPr="00F65C85" w:rsidRDefault="00E06BF0" w:rsidP="00E06B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06BF0" w:rsidRPr="00F65C85" w:rsidRDefault="00E06BF0" w:rsidP="00E06BF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E06BF0" w:rsidRPr="00F65C85" w:rsidRDefault="00E06BF0" w:rsidP="00E06BF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06BF0" w:rsidRPr="00F65C85" w:rsidRDefault="00E06BF0" w:rsidP="00E06BF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04 de novembro de 2016.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DA20F7" w:rsidRDefault="00DA20F7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DA20F7" w:rsidRPr="00F65C85" w:rsidRDefault="00DA20F7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C9758E" w:rsidRDefault="00C9758E" w:rsidP="00F65C85"/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DA20F7" w:rsidRPr="00DA20F7" w:rsidTr="001F5998">
        <w:tc>
          <w:tcPr>
            <w:tcW w:w="9212" w:type="dxa"/>
          </w:tcPr>
          <w:p w:rsidR="00DA20F7" w:rsidRPr="00DA20F7" w:rsidRDefault="00DA20F7" w:rsidP="00DA20F7">
            <w:pPr>
              <w:jc w:val="center"/>
              <w:rPr>
                <w:rFonts w:ascii="Arial" w:hAnsi="Arial"/>
                <w:b/>
                <w:smallCaps/>
              </w:rPr>
            </w:pPr>
            <w:r w:rsidRPr="00DA20F7">
              <w:rPr>
                <w:rFonts w:ascii="Arial" w:hAnsi="Arial"/>
                <w:b/>
                <w:smallCaps/>
              </w:rPr>
              <w:t>VALMIR DO PARQUE MEIA LUA</w:t>
            </w:r>
          </w:p>
          <w:p w:rsidR="00DA20F7" w:rsidRPr="00DA20F7" w:rsidRDefault="00DA20F7" w:rsidP="00DA20F7">
            <w:pPr>
              <w:jc w:val="center"/>
              <w:rPr>
                <w:rFonts w:ascii="Arial" w:hAnsi="Arial" w:cs="Arial"/>
                <w:b/>
              </w:rPr>
            </w:pPr>
            <w:r w:rsidRPr="00DA20F7">
              <w:rPr>
                <w:rFonts w:ascii="Arial" w:hAnsi="Arial"/>
              </w:rPr>
              <w:t>Vereador - PSDC</w:t>
            </w:r>
          </w:p>
        </w:tc>
      </w:tr>
    </w:tbl>
    <w:p w:rsidR="00DA20F7" w:rsidRPr="00DA20F7" w:rsidRDefault="00DA20F7" w:rsidP="00DA20F7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DA20F7" w:rsidRPr="00DA20F7" w:rsidRDefault="00DA20F7" w:rsidP="00DA20F7">
      <w:pPr>
        <w:spacing w:line="360" w:lineRule="auto"/>
        <w:jc w:val="both"/>
        <w:rPr>
          <w:rFonts w:ascii="Arial" w:hAnsi="Arial"/>
        </w:rPr>
      </w:pPr>
    </w:p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C9758E" w:rsidRDefault="00C9758E" w:rsidP="00F65C85"/>
    <w:p w:rsidR="00E06BF0" w:rsidRPr="00F65C85" w:rsidRDefault="00E06BF0" w:rsidP="00E06BF0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1643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fls. 03</w:t>
      </w:r>
      <w:r w:rsidR="0020138D">
        <w:rPr>
          <w:rFonts w:ascii="Arial" w:hAnsi="Arial" w:cs="Arial"/>
          <w:b/>
          <w:caps/>
          <w:sz w:val="28"/>
          <w:szCs w:val="28"/>
        </w:rPr>
        <w:t>/03</w:t>
      </w:r>
    </w:p>
    <w:p w:rsidR="00C9758E" w:rsidRDefault="00C9758E" w:rsidP="00F65C85"/>
    <w:p w:rsidR="0020138D" w:rsidRDefault="0020138D" w:rsidP="00F65C85"/>
    <w:p w:rsidR="0020138D" w:rsidRDefault="00C9758E" w:rsidP="0020138D">
      <w:pPr>
        <w:jc w:val="center"/>
      </w:pPr>
      <w:r>
        <w:rPr>
          <w:noProof/>
        </w:rPr>
        <w:drawing>
          <wp:inline distT="0" distB="0" distL="0" distR="0">
            <wp:extent cx="2316480" cy="1737360"/>
            <wp:effectExtent l="0" t="0" r="7620" b="0"/>
            <wp:docPr id="8" name="Imagem 8" descr="C:\Users\Salete\AppData\Local\Microsoft\Windows\Temporary Internet Files\Content.Word\27-02-2015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lete\AppData\Local\Microsoft\Windows\Temporary Internet Files\Content.Word\27-02-2015 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38D">
        <w:t xml:space="preserve">                 </w:t>
      </w:r>
      <w:r w:rsidR="0020138D">
        <w:rPr>
          <w:noProof/>
        </w:rPr>
        <w:drawing>
          <wp:inline distT="0" distB="0" distL="0" distR="0" wp14:anchorId="2206857E" wp14:editId="6F3BF010">
            <wp:extent cx="2288540" cy="1716405"/>
            <wp:effectExtent l="0" t="0" r="0" b="0"/>
            <wp:docPr id="7" name="Imagem 7" descr="C:\Users\Salete\AppData\Local\Microsoft\Windows\Temporary Internet Files\Content.Word\DSCN9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te\AppData\Local\Microsoft\Windows\Temporary Internet Files\Content.Word\DSCN92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540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38D" w:rsidRDefault="0020138D" w:rsidP="00F65C85"/>
    <w:p w:rsidR="0020138D" w:rsidRDefault="0020138D" w:rsidP="00F65C85"/>
    <w:p w:rsidR="0020138D" w:rsidRDefault="0020138D" w:rsidP="00F65C85"/>
    <w:p w:rsidR="0020138D" w:rsidRDefault="00C9758E" w:rsidP="0020138D">
      <w:pPr>
        <w:jc w:val="center"/>
      </w:pPr>
      <w:r>
        <w:rPr>
          <w:noProof/>
        </w:rPr>
        <w:drawing>
          <wp:inline distT="0" distB="0" distL="0" distR="0">
            <wp:extent cx="2303780" cy="1727835"/>
            <wp:effectExtent l="0" t="0" r="1270" b="5715"/>
            <wp:docPr id="6" name="Imagem 6" descr="C:\Users\Salete\AppData\Local\Microsoft\Windows\Temporary Internet Files\Content.Word\14695357_1405949366096848_290853330977030244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14695357_1405949366096848_2908533309770302447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38D">
        <w:t xml:space="preserve">                  </w:t>
      </w:r>
      <w:r w:rsidR="0020138D">
        <w:rPr>
          <w:noProof/>
        </w:rPr>
        <w:drawing>
          <wp:inline distT="0" distB="0" distL="0" distR="0" wp14:anchorId="158251E4" wp14:editId="438C636E">
            <wp:extent cx="2265680" cy="1699260"/>
            <wp:effectExtent l="0" t="0" r="1270" b="0"/>
            <wp:docPr id="5" name="Imagem 5" descr="C:\Users\Salete\AppData\Local\Microsoft\Windows\Temporary Internet Files\Content.Word\14642108_1405949289430189_860065784785581925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14642108_1405949289430189_8600657847855819255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8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38D" w:rsidRDefault="0020138D" w:rsidP="00F65C85">
      <w:r>
        <w:t xml:space="preserve">  </w:t>
      </w:r>
    </w:p>
    <w:p w:rsidR="0020138D" w:rsidRDefault="0020138D" w:rsidP="00F65C85"/>
    <w:p w:rsidR="0020138D" w:rsidRDefault="0020138D" w:rsidP="00F65C85"/>
    <w:p w:rsidR="00C9758E" w:rsidRDefault="00C9758E" w:rsidP="0020138D">
      <w:pPr>
        <w:jc w:val="center"/>
      </w:pPr>
      <w:r>
        <w:rPr>
          <w:noProof/>
        </w:rPr>
        <w:drawing>
          <wp:inline distT="0" distB="0" distL="0" distR="0">
            <wp:extent cx="2278380" cy="1708785"/>
            <wp:effectExtent l="0" t="0" r="7620" b="5715"/>
            <wp:docPr id="4" name="Imagem 4" descr="C:\Users\Salete\AppData\Local\Microsoft\Windows\Temporary Internet Files\Content.Word\14642088_1405949246096860_353456897875840885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14642088_1405949246096860_3534568978758408855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78380" cy="170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58E" w:rsidRDefault="00C9758E" w:rsidP="00F65C85"/>
    <w:p w:rsidR="00C9758E" w:rsidRPr="00F65C85" w:rsidRDefault="00C9758E" w:rsidP="00F65C85"/>
    <w:sectPr w:rsidR="00C9758E" w:rsidRPr="00F65C85" w:rsidSect="002F02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53A" w:rsidRDefault="00D5053A">
      <w:r>
        <w:separator/>
      </w:r>
    </w:p>
  </w:endnote>
  <w:endnote w:type="continuationSeparator" w:id="0">
    <w:p w:rsidR="00D5053A" w:rsidRDefault="00D5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53A" w:rsidRDefault="00D5053A">
      <w:r>
        <w:separator/>
      </w:r>
    </w:p>
  </w:footnote>
  <w:footnote w:type="continuationSeparator" w:id="0">
    <w:p w:rsidR="00D5053A" w:rsidRDefault="00D50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5BF57DC"/>
    <w:multiLevelType w:val="hybridMultilevel"/>
    <w:tmpl w:val="8820A6C6"/>
    <w:lvl w:ilvl="0" w:tplc="32EE28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A4473"/>
    <w:rsid w:val="000C175E"/>
    <w:rsid w:val="00106B45"/>
    <w:rsid w:val="0014591F"/>
    <w:rsid w:val="00172E81"/>
    <w:rsid w:val="00181CD2"/>
    <w:rsid w:val="001F13C3"/>
    <w:rsid w:val="0020138D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D7566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D0FC1"/>
    <w:rsid w:val="00BA1565"/>
    <w:rsid w:val="00BD3C47"/>
    <w:rsid w:val="00BF791A"/>
    <w:rsid w:val="00C0485B"/>
    <w:rsid w:val="00C06BEA"/>
    <w:rsid w:val="00C36E68"/>
    <w:rsid w:val="00C44D39"/>
    <w:rsid w:val="00C81BBE"/>
    <w:rsid w:val="00C9758E"/>
    <w:rsid w:val="00CA759E"/>
    <w:rsid w:val="00CB2BAB"/>
    <w:rsid w:val="00D14EB1"/>
    <w:rsid w:val="00D2072E"/>
    <w:rsid w:val="00D5053A"/>
    <w:rsid w:val="00DA20F7"/>
    <w:rsid w:val="00DB48F6"/>
    <w:rsid w:val="00E06BF0"/>
    <w:rsid w:val="00E11F92"/>
    <w:rsid w:val="00E14F37"/>
    <w:rsid w:val="00E1794D"/>
    <w:rsid w:val="00E3022D"/>
    <w:rsid w:val="00E440F5"/>
    <w:rsid w:val="00E86C30"/>
    <w:rsid w:val="00E90C30"/>
    <w:rsid w:val="00EB04D6"/>
    <w:rsid w:val="00EB6839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06BF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A44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44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56</TotalTime>
  <Pages>3</Pages>
  <Words>407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2016-11-03T10:07:00Z</cp:lastPrinted>
  <dcterms:created xsi:type="dcterms:W3CDTF">2016-10-28T17:58:00Z</dcterms:created>
  <dcterms:modified xsi:type="dcterms:W3CDTF">2016-11-03T10:09:00Z</dcterms:modified>
</cp:coreProperties>
</file>