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72FC">
        <w:rPr>
          <w:rFonts w:ascii="Arial" w:hAnsi="Arial" w:cs="Arial"/>
          <w:b/>
          <w:caps/>
          <w:sz w:val="28"/>
          <w:szCs w:val="28"/>
        </w:rPr>
        <w:t>16</w:t>
      </w:r>
      <w:r w:rsidR="007C4442">
        <w:rPr>
          <w:rFonts w:ascii="Arial" w:hAnsi="Arial" w:cs="Arial"/>
          <w:b/>
          <w:caps/>
          <w:sz w:val="28"/>
          <w:szCs w:val="28"/>
        </w:rPr>
        <w:t>51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C4442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4442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Comerciário, comemorado em 30 de </w:t>
            </w:r>
            <w:proofErr w:type="gramStart"/>
            <w:r w:rsidRPr="007C4442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C4442" w:rsidRPr="007C4442">
        <w:rPr>
          <w:rFonts w:ascii="Arial" w:hAnsi="Arial" w:cs="Arial"/>
        </w:rPr>
        <w:t>Moção Congratulatória pelo transcurso do Dia do Comerciário, comemorado em 30 de outubro.</w:t>
      </w:r>
    </w:p>
    <w:p w:rsidR="008072FC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profissionais da área, desejando-lhes êxito em </w:t>
      </w:r>
      <w:r w:rsidR="007C4442">
        <w:rPr>
          <w:rFonts w:ascii="Arial" w:hAnsi="Arial" w:cs="Arial"/>
        </w:rPr>
        <w:t>suas carreiras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BF791A" w:rsidRPr="00BF791A" w:rsidRDefault="008072F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072FC">
        <w:rPr>
          <w:rFonts w:ascii="Arial" w:hAnsi="Arial" w:cs="Arial"/>
        </w:rPr>
        <w:t>4</w:t>
      </w:r>
      <w:proofErr w:type="gramEnd"/>
      <w:r w:rsidR="008072FC">
        <w:rPr>
          <w:rFonts w:ascii="Arial" w:hAnsi="Arial" w:cs="Arial"/>
        </w:rPr>
        <w:t xml:space="preserve"> de novembro de 2016.</w:t>
      </w: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Default="008072F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072FC" w:rsidRPr="00A34F2C" w:rsidRDefault="008072FC" w:rsidP="008072F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072FC" w:rsidRPr="00A34F2C" w:rsidRDefault="008072FC" w:rsidP="008072F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8072F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B57" w:rsidRDefault="00CD2B57">
      <w:r>
        <w:separator/>
      </w:r>
    </w:p>
  </w:endnote>
  <w:endnote w:type="continuationSeparator" w:id="0">
    <w:p w:rsidR="00CD2B57" w:rsidRDefault="00CD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B57" w:rsidRDefault="00CD2B57">
      <w:r>
        <w:separator/>
      </w:r>
    </w:p>
  </w:footnote>
  <w:footnote w:type="continuationSeparator" w:id="0">
    <w:p w:rsidR="00CD2B57" w:rsidRDefault="00CD2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EFD79AE" wp14:editId="2D31AEB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608D6FB" wp14:editId="7C2C4A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A4532F5" wp14:editId="5BC0CE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4442"/>
    <w:rsid w:val="007F75CA"/>
    <w:rsid w:val="0080197E"/>
    <w:rsid w:val="008072FC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D2B57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F3C0-2405-4392-90DF-644F4A21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2016-11-03T11:23:00Z</dcterms:created>
  <dcterms:modified xsi:type="dcterms:W3CDTF">2016-11-03T11:23:00Z</dcterms:modified>
</cp:coreProperties>
</file>