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7392A">
        <w:rPr>
          <w:rFonts w:ascii="Arial" w:hAnsi="Arial" w:cs="Arial"/>
          <w:b/>
          <w:caps/>
          <w:sz w:val="28"/>
          <w:szCs w:val="28"/>
        </w:rPr>
        <w:t>1677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7392A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392A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 árvore localizada na Avenida Sebastião Lopes, nº 507, Jardim Nova Esperança, neste </w:t>
            </w:r>
            <w:proofErr w:type="gramStart"/>
            <w:r w:rsidRPr="0027392A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27392A" w:rsidRPr="0027392A">
        <w:rPr>
          <w:rFonts w:ascii="Arial" w:hAnsi="Arial" w:cs="Arial"/>
        </w:rPr>
        <w:t>à EDP - Bandeirante Energia S/A solicitando a poda da árvore localizada na Avenida Sebastião Lopes, nº 507, Jardim Nova Esperança, neste Município.</w:t>
      </w:r>
    </w:p>
    <w:p w:rsidR="0027392A" w:rsidRPr="00691CF5" w:rsidRDefault="0027392A" w:rsidP="0027392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7392A">
        <w:rPr>
          <w:rFonts w:ascii="Arial" w:hAnsi="Arial" w:cs="Arial"/>
        </w:rPr>
        <w:t>Solicitamos caráter de urgência para esta operação, pois os ramos da referida árvore estão tocando os fios da rede elétrica</w:t>
      </w:r>
      <w:r>
        <w:rPr>
          <w:rFonts w:ascii="Arial" w:hAnsi="Arial" w:cs="Arial"/>
        </w:rPr>
        <w:t>, conforme fotos anexas,</w:t>
      </w:r>
      <w:r w:rsidRPr="0027392A">
        <w:rPr>
          <w:rFonts w:ascii="Arial" w:hAnsi="Arial" w:cs="Arial"/>
        </w:rPr>
        <w:t xml:space="preserve"> e os moradores e comerciantes do local temem que um curto-circuito possa causar acidentes graves, além de prejuízos materiais como a queima de eletroeletrônicos nas residências.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</w:t>
      </w:r>
      <w:r w:rsidR="0027392A">
        <w:rPr>
          <w:rFonts w:ascii="Arial" w:hAnsi="Arial" w:cs="Arial"/>
        </w:rPr>
        <w:t>a empresa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  <w:bookmarkStart w:id="0" w:name="_GoBack"/>
      <w:bookmarkEnd w:id="0"/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proofErr w:type="gramStart"/>
      <w:r w:rsidR="0027392A">
        <w:rPr>
          <w:rFonts w:ascii="Arial" w:hAnsi="Arial" w:cs="Arial"/>
        </w:rPr>
        <w:t>9</w:t>
      </w:r>
      <w:proofErr w:type="gramEnd"/>
      <w:r w:rsidR="0027392A">
        <w:rPr>
          <w:rFonts w:ascii="Arial" w:hAnsi="Arial" w:cs="Arial"/>
        </w:rPr>
        <w:t xml:space="preserve"> de novembro de 2016.</w:t>
      </w:r>
    </w:p>
    <w:p w:rsidR="0027392A" w:rsidRDefault="0027392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7392A" w:rsidRDefault="0027392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7392A" w:rsidRDefault="0027392A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7392A" w:rsidRPr="00A34F2C" w:rsidRDefault="0027392A" w:rsidP="0027392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27392A" w:rsidRPr="00A34F2C" w:rsidRDefault="0027392A" w:rsidP="0027392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27392A" w:rsidRDefault="0027392A" w:rsidP="0027392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p w:rsidR="0027392A" w:rsidRDefault="002739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7392A" w:rsidRDefault="0027392A" w:rsidP="0027392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2880000" cy="5115600"/>
            <wp:effectExtent l="0" t="0" r="0" b="8890"/>
            <wp:docPr id="4" name="Imagem 4" descr="C:\Documents and Settings\User\Meus documentos\_Trabalhos\2016\SO 37 - 20161109\1.Arquivos\1677 - REQ\Poda Av. Sebastião Lopes - Jd. Nova Esperanç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7 - 20161109\1.Arquivos\1677 - REQ\Poda Av. Sebastião Lopes - Jd. Nova Esperança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51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880000" cy="5115600"/>
            <wp:effectExtent l="0" t="0" r="0" b="8890"/>
            <wp:docPr id="5" name="Imagem 5" descr="C:\Documents and Settings\User\Meus documentos\_Trabalhos\2016\SO 37 - 20161109\1.Arquivos\1677 - REQ\Poda Av. Sebastião Lopes - Jd. Nova Esperança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7 - 20161109\1.Arquivos\1677 - REQ\Poda Av. Sebastião Lopes - Jd. Nova Esperança 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51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92A" w:rsidRDefault="0027392A" w:rsidP="0027392A">
      <w:pPr>
        <w:jc w:val="center"/>
        <w:rPr>
          <w:rFonts w:ascii="Arial" w:hAnsi="Arial" w:cs="Arial"/>
          <w:sz w:val="18"/>
          <w:szCs w:val="18"/>
        </w:rPr>
      </w:pPr>
    </w:p>
    <w:p w:rsidR="0027392A" w:rsidRPr="0027392A" w:rsidRDefault="0027392A" w:rsidP="0027392A">
      <w:pPr>
        <w:jc w:val="center"/>
        <w:rPr>
          <w:rFonts w:ascii="Arial" w:hAnsi="Arial" w:cs="Arial"/>
          <w:i/>
          <w:sz w:val="18"/>
          <w:szCs w:val="18"/>
        </w:rPr>
      </w:pPr>
      <w:r w:rsidRPr="0027392A">
        <w:rPr>
          <w:rFonts w:ascii="Arial" w:hAnsi="Arial" w:cs="Arial"/>
          <w:b/>
          <w:i/>
          <w:sz w:val="18"/>
          <w:szCs w:val="18"/>
        </w:rPr>
        <w:t>FOTOS:</w:t>
      </w:r>
      <w:r w:rsidRPr="0027392A">
        <w:rPr>
          <w:rFonts w:ascii="Arial" w:hAnsi="Arial" w:cs="Arial"/>
          <w:i/>
          <w:sz w:val="18"/>
          <w:szCs w:val="18"/>
        </w:rPr>
        <w:t xml:space="preserve"> Árvore localizada na Avenida Sebastião Lopes, nº 507, Jardim Nova Esperança, Jacareí.</w:t>
      </w:r>
    </w:p>
    <w:sectPr w:rsidR="0027392A" w:rsidRPr="0027392A" w:rsidSect="007E3F6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F0" w:rsidRDefault="00ED2DF0">
      <w:r>
        <w:separator/>
      </w:r>
    </w:p>
  </w:endnote>
  <w:endnote w:type="continuationSeparator" w:id="0">
    <w:p w:rsidR="00ED2DF0" w:rsidRDefault="00ED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F0" w:rsidRDefault="00ED2DF0">
      <w:r>
        <w:separator/>
      </w:r>
    </w:p>
  </w:footnote>
  <w:footnote w:type="continuationSeparator" w:id="0">
    <w:p w:rsidR="00ED2DF0" w:rsidRDefault="00ED2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58497F">
      <w:rPr>
        <w:rFonts w:ascii="Arial" w:hAnsi="Arial" w:cs="Arial"/>
        <w:b/>
        <w:i/>
        <w:sz w:val="22"/>
        <w:szCs w:val="22"/>
        <w:u w:val="single"/>
      </w:rPr>
      <w:t xml:space="preserve"> 1677/16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</w:t>
    </w:r>
    <w:r w:rsidR="0058497F">
      <w:rPr>
        <w:rFonts w:ascii="Arial" w:hAnsi="Arial" w:cs="Arial"/>
        <w:b/>
        <w:i/>
        <w:sz w:val="22"/>
        <w:szCs w:val="22"/>
        <w:u w:val="single"/>
      </w:rPr>
      <w:t xml:space="preserve"> Arildo Batista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5849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5849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399E8B" wp14:editId="33843D0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25D2B0" wp14:editId="0D109D0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164EF62" wp14:editId="2840544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E399275" wp14:editId="01B48CB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68705DA" wp14:editId="04F8269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3EEDF1CE" wp14:editId="4962347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7392A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497F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ED2DF0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03454-17F7-41FF-8F22-A205B152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2016-11-07T18:52:00Z</dcterms:created>
  <dcterms:modified xsi:type="dcterms:W3CDTF">2016-11-07T18:53:00Z</dcterms:modified>
</cp:coreProperties>
</file>