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D42" w:rsidRPr="00C86D42" w:rsidRDefault="00915737" w:rsidP="00C86D4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C86D42" w:rsidRPr="00C86D42">
        <w:rPr>
          <w:rFonts w:ascii="Arial" w:hAnsi="Arial" w:cs="Arial"/>
          <w:color w:val="000000"/>
        </w:rPr>
        <w:t>que seja solicitada ao SAAE – Serviço Autônomo de Água e Esgoto de Jacareí a vistoria de causa e o fechamento do buraco na Avenida Sebastião Lopes, em frente ao nº 336, no Jardim Nova Esperança.</w:t>
      </w:r>
      <w:r w:rsidR="00C86D42">
        <w:rPr>
          <w:rFonts w:ascii="Arial" w:hAnsi="Arial" w:cs="Arial"/>
          <w:color w:val="000000"/>
        </w:rPr>
        <w:t xml:space="preserve"> </w:t>
      </w:r>
      <w:r w:rsidR="00C86D42" w:rsidRPr="00D125ED">
        <w:rPr>
          <w:rFonts w:ascii="Arial" w:hAnsi="Arial" w:cs="Arial"/>
          <w:color w:val="000000"/>
          <w:u w:val="single"/>
        </w:rPr>
        <w:t>Seguem fotos</w:t>
      </w:r>
      <w:r w:rsidR="00C86D42">
        <w:rPr>
          <w:rFonts w:ascii="Arial" w:hAnsi="Arial" w:cs="Arial"/>
          <w:color w:val="000000"/>
        </w:rPr>
        <w:t>.</w:t>
      </w:r>
    </w:p>
    <w:p w:rsidR="002C6191" w:rsidRDefault="00C86D42" w:rsidP="00C86D4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C86D42">
        <w:rPr>
          <w:rFonts w:ascii="Arial" w:hAnsi="Arial" w:cs="Arial"/>
          <w:color w:val="000000"/>
        </w:rPr>
        <w:t>Tal solicitação visa atender aos pedidos de munícipes que residem próximos à referida área, bem como assegurar a segurança de motoristas e pedestres que transitam pelo local. Segundo informações recebidas em conversa direta com os moradores, o problema vem se agravando a cada dia, e as crianças que brincam nas imediações estão correndo riscos de acidentes graves.</w:t>
      </w:r>
    </w:p>
    <w:p w:rsidR="00D125ED" w:rsidRPr="002C6191" w:rsidRDefault="00D125ED" w:rsidP="00C86D4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bookmarkStart w:id="0" w:name="_GoBack"/>
      <w:bookmarkEnd w:id="0"/>
    </w:p>
    <w:p w:rsidR="00A34FDD" w:rsidRDefault="00E7708B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p w:rsidR="00C86D42" w:rsidRDefault="00C86D42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C86D42" w:rsidRDefault="00C86D42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5753100" cy="3238500"/>
            <wp:effectExtent l="0" t="0" r="0" b="0"/>
            <wp:docPr id="3" name="Imagem 3" descr="C:\Documents and Settings\User\Meus documentos\_Trabalhos\2016\SO 37 - 20161109\1.Arquivos\1678 - IND\Buraco Av. Sebastião Lopes - Jd. Nova Esperanç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37 - 20161109\1.Arquivos\1678 - IND\Buraco Av. Sebastião Lopes - Jd. Nova Esperança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D42" w:rsidRDefault="00C86D42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C86D42" w:rsidRDefault="00C86D42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</w:rPr>
        <w:drawing>
          <wp:inline distT="0" distB="0" distL="0" distR="0">
            <wp:extent cx="5753100" cy="3238500"/>
            <wp:effectExtent l="0" t="0" r="0" b="0"/>
            <wp:docPr id="6" name="Imagem 6" descr="C:\Documents and Settings\User\Meus documentos\_Trabalhos\2016\SO 37 - 20161109\1.Arquivos\1678 - IND\Buraco Av. Sebastião Lopes - Jd. Nova Esperanç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37 - 20161109\1.Arquivos\1678 - IND\Buraco Av. Sebastião Lopes - Jd. Nova Esperança 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D42" w:rsidRDefault="00C86D42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C86D42" w:rsidRPr="00C86D42" w:rsidRDefault="00C86D42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C86D42">
        <w:rPr>
          <w:rFonts w:ascii="Arial" w:hAnsi="Arial" w:cs="Arial"/>
          <w:b/>
          <w:i/>
          <w:color w:val="000000"/>
          <w:sz w:val="18"/>
          <w:szCs w:val="18"/>
        </w:rPr>
        <w:t>FOTOS:</w:t>
      </w:r>
      <w:r>
        <w:rPr>
          <w:rFonts w:ascii="Arial" w:hAnsi="Arial" w:cs="Arial"/>
          <w:i/>
          <w:color w:val="000000"/>
          <w:sz w:val="18"/>
          <w:szCs w:val="18"/>
        </w:rPr>
        <w:t xml:space="preserve"> B</w:t>
      </w:r>
      <w:r w:rsidRPr="00C86D42">
        <w:rPr>
          <w:rFonts w:ascii="Arial" w:hAnsi="Arial" w:cs="Arial"/>
          <w:i/>
          <w:color w:val="000000"/>
          <w:sz w:val="18"/>
          <w:szCs w:val="18"/>
        </w:rPr>
        <w:t>uraco na Avenida Sebastião Lopes, em frente ao nº 336, no Jardim Nova Esperança</w:t>
      </w:r>
      <w:r>
        <w:rPr>
          <w:rFonts w:ascii="Arial" w:hAnsi="Arial" w:cs="Arial"/>
          <w:i/>
          <w:color w:val="000000"/>
          <w:sz w:val="18"/>
          <w:szCs w:val="18"/>
        </w:rPr>
        <w:t>.</w:t>
      </w:r>
    </w:p>
    <w:sectPr w:rsidR="00C86D42" w:rsidRPr="00C86D42" w:rsidSect="002C6191">
      <w:headerReference w:type="default" r:id="rId11"/>
      <w:footerReference w:type="default" r:id="rId12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308" w:rsidRDefault="00930308">
      <w:r>
        <w:separator/>
      </w:r>
    </w:p>
  </w:endnote>
  <w:endnote w:type="continuationSeparator" w:id="0">
    <w:p w:rsidR="00930308" w:rsidRDefault="0093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0C259C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A</w:t>
    </w:r>
    <w:r w:rsidR="00052F0D">
      <w:rPr>
        <w:rFonts w:ascii="Arial" w:hAnsi="Arial" w:cs="Arial"/>
        <w:b/>
      </w:rPr>
      <w:t>RILDO BATISTA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0C259C">
      <w:rPr>
        <w:rFonts w:ascii="Arial" w:hAnsi="Arial" w:cs="Arial"/>
        <w:sz w:val="20"/>
        <w:szCs w:val="20"/>
      </w:rPr>
      <w:t>T</w:t>
    </w:r>
    <w:r w:rsidR="00052F0D">
      <w:rPr>
        <w:rFonts w:ascii="Arial" w:hAnsi="Arial" w:cs="Arial"/>
        <w:sz w:val="20"/>
        <w:szCs w:val="20"/>
      </w:rPr>
      <w:t xml:space="preserve"> / 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308" w:rsidRDefault="00930308">
      <w:r>
        <w:separator/>
      </w:r>
    </w:p>
  </w:footnote>
  <w:footnote w:type="continuationSeparator" w:id="0">
    <w:p w:rsidR="00930308" w:rsidRDefault="00930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8338C8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81FF06" wp14:editId="0621479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5C477D2" wp14:editId="1D3598D2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C34687D" wp14:editId="71993FB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1F2EA4E1" wp14:editId="5B780B3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D125ED" w:rsidP="00686DF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1678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686DF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D125ED" w:rsidP="00D125ED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686DF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D125ED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D125ED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1AA8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67CFD"/>
    <w:rsid w:val="00681863"/>
    <w:rsid w:val="00686DF0"/>
    <w:rsid w:val="00695D9B"/>
    <w:rsid w:val="006B65AA"/>
    <w:rsid w:val="006C48FA"/>
    <w:rsid w:val="006E592C"/>
    <w:rsid w:val="006F77EF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338C8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30308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86D42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25ED"/>
    <w:rsid w:val="00D1667F"/>
    <w:rsid w:val="00D26A60"/>
    <w:rsid w:val="00D372B8"/>
    <w:rsid w:val="00D4586D"/>
    <w:rsid w:val="00D553E1"/>
    <w:rsid w:val="00D5723F"/>
    <w:rsid w:val="00D71AAA"/>
    <w:rsid w:val="00D749B6"/>
    <w:rsid w:val="00D84295"/>
    <w:rsid w:val="00DA4075"/>
    <w:rsid w:val="00DB07BD"/>
    <w:rsid w:val="00DD3449"/>
    <w:rsid w:val="00DF3CFC"/>
    <w:rsid w:val="00E2059A"/>
    <w:rsid w:val="00E7708B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53423-EC54-4053-A884-62556B835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2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781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2016-11-08T10:52:00Z</dcterms:created>
  <dcterms:modified xsi:type="dcterms:W3CDTF">2016-11-08T10:52:00Z</dcterms:modified>
</cp:coreProperties>
</file>