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6E0" w:rsidRPr="004866E0" w:rsidRDefault="004866E0" w:rsidP="004866E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MANUTENÇÃO NA ESTRADA PARATEÍ</w:t>
      </w:r>
      <w:r w:rsidRPr="004866E0">
        <w:rPr>
          <w:rFonts w:ascii="Arial" w:hAnsi="Arial" w:cs="Arial"/>
          <w:b/>
          <w:color w:val="000000"/>
        </w:rPr>
        <w:t xml:space="preserve"> DE BAIXO – BAIRRO DOS REMÉDIOS.</w:t>
      </w:r>
    </w:p>
    <w:p w:rsidR="004866E0" w:rsidRPr="004866E0" w:rsidRDefault="004866E0" w:rsidP="004866E0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4866E0">
        <w:rPr>
          <w:rFonts w:ascii="Arial" w:hAnsi="Arial" w:cs="Arial"/>
          <w:color w:val="000000"/>
        </w:rPr>
        <w:t>Trata-se de pedido do Sr. Vicente Leite Soares e demais moradores da via, que reclamam da situação em que a estrada se encontra: em tempo seco, a poeira é intensa e as crianças sofrem com problemas respiratórios; em dias de chuva, a via fica tomada por buracos tornando impossível o trânsito de veículos e pedestres.</w:t>
      </w:r>
    </w:p>
    <w:p w:rsidR="004866E0" w:rsidRDefault="004866E0" w:rsidP="004866E0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4866E0">
        <w:rPr>
          <w:rFonts w:ascii="Arial" w:hAnsi="Arial" w:cs="Arial"/>
          <w:color w:val="000000"/>
        </w:rPr>
        <w:t>Informamos que a reivindicação já foi protocolada na prefeitura sob o nº 20029/2016 e até o presente momento não houve nenhum posicionamento.</w:t>
      </w:r>
    </w:p>
    <w:p w:rsidR="004866E0" w:rsidRPr="004866E0" w:rsidRDefault="004866E0" w:rsidP="004866E0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</w:p>
    <w:p w:rsidR="004866E0" w:rsidRPr="004866E0" w:rsidRDefault="004866E0" w:rsidP="004866E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b/>
          <w:color w:val="000000"/>
        </w:rPr>
      </w:pPr>
      <w:r w:rsidRPr="004866E0">
        <w:rPr>
          <w:rFonts w:ascii="Arial" w:hAnsi="Arial" w:cs="Arial"/>
          <w:b/>
          <w:color w:val="000000"/>
        </w:rPr>
        <w:t xml:space="preserve">MOTONIVELAMENTO E CASCALHAMENTO EM TODA A </w:t>
      </w:r>
      <w:r>
        <w:rPr>
          <w:rFonts w:ascii="Arial" w:hAnsi="Arial" w:cs="Arial"/>
          <w:b/>
          <w:color w:val="000000"/>
        </w:rPr>
        <w:t xml:space="preserve">EXTENSÃO DA </w:t>
      </w:r>
      <w:r w:rsidRPr="004866E0">
        <w:rPr>
          <w:rFonts w:ascii="Arial" w:hAnsi="Arial" w:cs="Arial"/>
          <w:b/>
          <w:color w:val="000000"/>
        </w:rPr>
        <w:t xml:space="preserve">ESTRADA DALTRO SANTOS (ESTRADA DO </w:t>
      </w:r>
      <w:r>
        <w:rPr>
          <w:rFonts w:ascii="Arial" w:hAnsi="Arial" w:cs="Arial"/>
          <w:b/>
          <w:color w:val="000000"/>
        </w:rPr>
        <w:t>RIO PARATEÍ</w:t>
      </w:r>
      <w:bookmarkStart w:id="0" w:name="_GoBack"/>
      <w:bookmarkEnd w:id="0"/>
      <w:r w:rsidRPr="004866E0">
        <w:rPr>
          <w:rFonts w:ascii="Arial" w:hAnsi="Arial" w:cs="Arial"/>
          <w:b/>
          <w:color w:val="000000"/>
        </w:rPr>
        <w:t>) – CONJUNTO 22 DE ABRIL.</w:t>
      </w:r>
    </w:p>
    <w:p w:rsidR="004866E0" w:rsidRPr="004866E0" w:rsidRDefault="004866E0" w:rsidP="004866E0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4866E0">
        <w:rPr>
          <w:rFonts w:ascii="Arial" w:hAnsi="Arial" w:cs="Arial"/>
          <w:color w:val="000000"/>
        </w:rPr>
        <w:t>Trata-se de pedido do Sr. Mateus Santos e demais moradores da via, que reclamam da situação em que a estrada se encontra: em tempo seco, a poeira é intensa e as crianças sofrem com problemas respiratórios; em dias de chuva, a via fica tomada por buracos tornando impossível o trânsito de veículos e pedestres.</w:t>
      </w:r>
    </w:p>
    <w:p w:rsidR="002C6191" w:rsidRPr="002C6191" w:rsidRDefault="002C6191" w:rsidP="004866E0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</w:p>
    <w:p w:rsidR="00A34FDD" w:rsidRPr="00A34FDD" w:rsidRDefault="00376F7B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----------------------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>
        <w:rPr>
          <w:rFonts w:ascii="Arial" w:hAnsi="Arial" w:cs="Arial"/>
          <w:b/>
          <w:color w:val="000000"/>
          <w:sz w:val="18"/>
          <w:szCs w:val="18"/>
        </w:rPr>
        <w:t>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</w:t>
      </w:r>
      <w:r>
        <w:rPr>
          <w:rFonts w:ascii="Arial" w:hAnsi="Arial" w:cs="Arial"/>
          <w:b/>
          <w:color w:val="000000"/>
          <w:sz w:val="18"/>
          <w:szCs w:val="18"/>
        </w:rPr>
        <w:t>ESTA SESSÃO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-----------------------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1C8" w:rsidRDefault="005461C8">
      <w:r>
        <w:separator/>
      </w:r>
    </w:p>
  </w:endnote>
  <w:endnote w:type="continuationSeparator" w:id="0">
    <w:p w:rsidR="005461C8" w:rsidRDefault="00546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E648B8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FERNANDO DA ÓTICA ORIGINAL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E648B8">
      <w:rPr>
        <w:rFonts w:ascii="Arial" w:hAnsi="Arial" w:cs="Arial"/>
        <w:sz w:val="20"/>
        <w:szCs w:val="20"/>
      </w:rPr>
      <w:t>PSC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1C8" w:rsidRDefault="005461C8">
      <w:r>
        <w:separator/>
      </w:r>
    </w:p>
  </w:footnote>
  <w:footnote w:type="continuationSeparator" w:id="0">
    <w:p w:rsidR="005461C8" w:rsidRDefault="005461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6F77EF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6323A08" wp14:editId="0FE91981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C84201C" wp14:editId="73D0BF7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2A4F1F37" wp14:editId="386D3DC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4866E0" w:rsidP="00F61690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1687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</w:t>
          </w:r>
          <w:r w:rsidR="00F61690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4866E0" w:rsidP="004866E0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09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>
            <w:rPr>
              <w:rFonts w:ascii="Arial Black" w:hAnsi="Arial Black" w:cs="Arial"/>
              <w:b/>
              <w:spacing w:val="10"/>
            </w:rPr>
            <w:t>11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F61690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4866E0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4866E0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66BE2"/>
    <w:rsid w:val="00370CD0"/>
    <w:rsid w:val="00376F7B"/>
    <w:rsid w:val="00384699"/>
    <w:rsid w:val="0038736D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866E0"/>
    <w:rsid w:val="00491505"/>
    <w:rsid w:val="004933F8"/>
    <w:rsid w:val="004C0493"/>
    <w:rsid w:val="004D4805"/>
    <w:rsid w:val="004F03FF"/>
    <w:rsid w:val="00507D0E"/>
    <w:rsid w:val="00510692"/>
    <w:rsid w:val="005379A8"/>
    <w:rsid w:val="005461C8"/>
    <w:rsid w:val="00552CA1"/>
    <w:rsid w:val="00555AA1"/>
    <w:rsid w:val="00555EC3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84BDD"/>
    <w:rsid w:val="006B65AA"/>
    <w:rsid w:val="006C48FA"/>
    <w:rsid w:val="006E592C"/>
    <w:rsid w:val="006F77EF"/>
    <w:rsid w:val="007005FA"/>
    <w:rsid w:val="00722F7D"/>
    <w:rsid w:val="00730BCE"/>
    <w:rsid w:val="00741117"/>
    <w:rsid w:val="00760EC0"/>
    <w:rsid w:val="0076364C"/>
    <w:rsid w:val="007656A9"/>
    <w:rsid w:val="00767750"/>
    <w:rsid w:val="007A6715"/>
    <w:rsid w:val="007B5856"/>
    <w:rsid w:val="007C4E7D"/>
    <w:rsid w:val="007E33E1"/>
    <w:rsid w:val="007F3A85"/>
    <w:rsid w:val="007F3FDF"/>
    <w:rsid w:val="007F6AD7"/>
    <w:rsid w:val="0081775B"/>
    <w:rsid w:val="008256BD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627D7"/>
    <w:rsid w:val="00974B05"/>
    <w:rsid w:val="00995705"/>
    <w:rsid w:val="009B6D6A"/>
    <w:rsid w:val="009C3466"/>
    <w:rsid w:val="009C4F52"/>
    <w:rsid w:val="009D2C49"/>
    <w:rsid w:val="009E1BF6"/>
    <w:rsid w:val="00A34FDD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A7801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648B8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1690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B3369-849B-4547-9BC8-F3B5F2D7A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1</Pages>
  <Words>165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1058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2</cp:revision>
  <cp:lastPrinted>2014-08-05T19:44:00Z</cp:lastPrinted>
  <dcterms:created xsi:type="dcterms:W3CDTF">2016-11-08T11:00:00Z</dcterms:created>
  <dcterms:modified xsi:type="dcterms:W3CDTF">2016-11-08T11:00:00Z</dcterms:modified>
</cp:coreProperties>
</file>