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79B0">
        <w:rPr>
          <w:rFonts w:ascii="Arial" w:hAnsi="Arial" w:cs="Arial"/>
          <w:b/>
          <w:caps/>
          <w:sz w:val="28"/>
          <w:szCs w:val="28"/>
        </w:rPr>
        <w:t>1691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A20933" w:rsidRPr="00BF791A" w:rsidTr="00926090">
        <w:tc>
          <w:tcPr>
            <w:tcW w:w="1030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A20933" w:rsidRPr="00BF791A" w:rsidRDefault="003079B0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Comemorativa ao Dia do Biomédico, celebrado em 20 de novembro. 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1294B" w:rsidRPr="0001294B" w:rsidRDefault="00A20933" w:rsidP="0001294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294B">
        <w:rPr>
          <w:rFonts w:ascii="Arial" w:hAnsi="Arial" w:cs="Arial"/>
          <w:b/>
          <w:sz w:val="22"/>
          <w:szCs w:val="22"/>
        </w:rPr>
        <w:t>REQUEREMOS</w:t>
      </w:r>
      <w:r w:rsidRPr="0001294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Excelentíssimo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1294B">
          <w:rPr>
            <w:rFonts w:ascii="Arial" w:hAnsi="Arial" w:cs="Arial"/>
            <w:sz w:val="22"/>
            <w:szCs w:val="22"/>
          </w:rPr>
          <w:t>Senhor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Presidente</w:t>
        </w:r>
      </w:smartTag>
      <w:r w:rsidRPr="0001294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Casa</w:t>
        </w:r>
      </w:smartTag>
      <w:r w:rsidRPr="0001294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formalidades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regimentais</w:t>
        </w:r>
      </w:smartTag>
      <w:r w:rsidRPr="0001294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Ata</w:t>
        </w:r>
      </w:smartTag>
      <w:r w:rsidRPr="0001294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trabalhos</w:t>
        </w:r>
      </w:smartTag>
      <w:r w:rsidRPr="0001294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Sessão</w:t>
        </w:r>
      </w:smartTag>
      <w:r w:rsidRPr="0001294B">
        <w:rPr>
          <w:rFonts w:ascii="Arial" w:hAnsi="Arial" w:cs="Arial"/>
          <w:sz w:val="22"/>
          <w:szCs w:val="22"/>
        </w:rPr>
        <w:t xml:space="preserve"> o registro de </w:t>
      </w:r>
      <w:r w:rsidR="003079B0" w:rsidRPr="0001294B">
        <w:rPr>
          <w:rFonts w:ascii="Arial" w:hAnsi="Arial" w:cs="Arial"/>
          <w:sz w:val="22"/>
          <w:szCs w:val="22"/>
        </w:rPr>
        <w:t>Moção Comemorativa ao Dia do Biomédico, celebrado em 20 de novembro.</w:t>
      </w:r>
    </w:p>
    <w:p w:rsidR="0001294B" w:rsidRPr="0001294B" w:rsidRDefault="0001294B" w:rsidP="0001294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294B">
        <w:rPr>
          <w:rFonts w:ascii="Arial" w:hAnsi="Arial" w:cs="Arial"/>
          <w:sz w:val="22"/>
          <w:szCs w:val="22"/>
        </w:rPr>
        <w:t>No dia 3 de agosto de 2006, a Lei nº 11.339/2006 foi sancionada pela Presidência da República instituindo o Dia Nacional do Biomédico, a ser comemorado anu</w:t>
      </w:r>
      <w:r w:rsidRPr="0001294B">
        <w:rPr>
          <w:rFonts w:ascii="Arial" w:hAnsi="Arial" w:cs="Arial"/>
          <w:sz w:val="22"/>
          <w:szCs w:val="22"/>
        </w:rPr>
        <w:t xml:space="preserve">almente no dia 20 de novembro. </w:t>
      </w:r>
      <w:r w:rsidRPr="0001294B">
        <w:rPr>
          <w:rFonts w:ascii="Arial" w:hAnsi="Arial" w:cs="Arial"/>
          <w:sz w:val="22"/>
          <w:szCs w:val="22"/>
        </w:rPr>
        <w:t>A data faz referência a uma das principais conquistas da categoria, que foi o dia da vitória no Supremo Tribunal Federal, que lhe deu ganho de causa para que a profissão fosse regulamentada.</w:t>
      </w:r>
    </w:p>
    <w:p w:rsidR="0001294B" w:rsidRPr="0001294B" w:rsidRDefault="0001294B" w:rsidP="0001294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294B">
        <w:rPr>
          <w:rFonts w:ascii="Arial" w:hAnsi="Arial" w:cs="Arial"/>
          <w:sz w:val="22"/>
          <w:szCs w:val="22"/>
        </w:rPr>
        <w:t>Ao biomédico</w:t>
      </w:r>
      <w:r w:rsidRPr="0001294B">
        <w:rPr>
          <w:rFonts w:ascii="Arial" w:hAnsi="Arial" w:cs="Arial"/>
          <w:sz w:val="22"/>
          <w:szCs w:val="22"/>
        </w:rPr>
        <w:t xml:space="preserve"> compete atuar em equipes de saúde, em nível tecnológico, nas atividades complementares de diagnósticos realizando análises físico-químicas e microbiológicas de interesse para o saneamento do meio ambiente; realizando serviços de radiografia, excluída a interpretação; atuando sob supervisão médica, em serviços de hemoterapia, de radiodiagnóstico e de outros para os quais</w:t>
      </w:r>
      <w:r w:rsidRPr="0001294B">
        <w:rPr>
          <w:rFonts w:ascii="Arial" w:hAnsi="Arial" w:cs="Arial"/>
          <w:sz w:val="22"/>
          <w:szCs w:val="22"/>
        </w:rPr>
        <w:t xml:space="preserve"> esteja legalmente habilitado; </w:t>
      </w:r>
      <w:r w:rsidRPr="0001294B">
        <w:rPr>
          <w:rFonts w:ascii="Arial" w:hAnsi="Arial" w:cs="Arial"/>
          <w:sz w:val="22"/>
          <w:szCs w:val="22"/>
        </w:rPr>
        <w:t>planejar e executar pesquisas científicas em institu</w:t>
      </w:r>
      <w:r w:rsidRPr="0001294B">
        <w:rPr>
          <w:rFonts w:ascii="Arial" w:hAnsi="Arial" w:cs="Arial"/>
          <w:sz w:val="22"/>
          <w:szCs w:val="22"/>
        </w:rPr>
        <w:t>ições públicas e privadas</w:t>
      </w:r>
      <w:r w:rsidRPr="0001294B">
        <w:rPr>
          <w:rFonts w:ascii="Arial" w:hAnsi="Arial" w:cs="Arial"/>
          <w:sz w:val="22"/>
          <w:szCs w:val="22"/>
        </w:rPr>
        <w:t xml:space="preserve"> na área de sua especialidade profissional.</w:t>
      </w:r>
      <w:r w:rsidRPr="0001294B">
        <w:rPr>
          <w:rFonts w:ascii="Arial" w:hAnsi="Arial" w:cs="Arial"/>
          <w:sz w:val="22"/>
          <w:szCs w:val="22"/>
        </w:rPr>
        <w:t xml:space="preserve"> </w:t>
      </w:r>
    </w:p>
    <w:p w:rsidR="0001294B" w:rsidRPr="0001294B" w:rsidRDefault="0001294B" w:rsidP="0001294B">
      <w:pPr>
        <w:tabs>
          <w:tab w:val="left" w:pos="-600"/>
        </w:tabs>
        <w:spacing w:line="324" w:lineRule="auto"/>
        <w:ind w:firstLine="1701"/>
        <w:jc w:val="both"/>
        <w:rPr>
          <w:sz w:val="22"/>
          <w:szCs w:val="22"/>
        </w:rPr>
      </w:pPr>
      <w:r w:rsidRPr="0001294B">
        <w:rPr>
          <w:rFonts w:ascii="Arial" w:hAnsi="Arial" w:cs="Arial"/>
          <w:sz w:val="22"/>
          <w:szCs w:val="22"/>
        </w:rPr>
        <w:t>A cada dia, a Biomedicina vence uma barreira, desbrava fronteir</w:t>
      </w:r>
      <w:r w:rsidRPr="0001294B">
        <w:rPr>
          <w:rFonts w:ascii="Arial" w:hAnsi="Arial" w:cs="Arial"/>
          <w:sz w:val="22"/>
          <w:szCs w:val="22"/>
        </w:rPr>
        <w:t>as do corpo humano e da ciência;</w:t>
      </w:r>
      <w:r w:rsidRPr="0001294B">
        <w:rPr>
          <w:rFonts w:ascii="Arial" w:hAnsi="Arial" w:cs="Arial"/>
          <w:sz w:val="22"/>
          <w:szCs w:val="22"/>
        </w:rPr>
        <w:t xml:space="preserve"> está inserida no dia-a-dia e nas histórias das universidades, laboratórios, hospitais, bancos de sangue, clínicas, empresas, institutos de pesquisa e indústria, percebendo assim a importância do profissional biomédico frente a sua atuação no mercado de trabalho com a aplicação do saber em prol da humanidade. Outro setor de grande atuação do biomédico é na pesquisa, cujo objetivo é desenvolver e implantar novas tecnologias nas universidades e laboratórios.</w:t>
      </w:r>
    </w:p>
    <w:p w:rsidR="00A20933" w:rsidRPr="0001294B" w:rsidRDefault="00A20933" w:rsidP="0001294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1294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fim</w:t>
        </w:r>
      </w:smartTag>
      <w:r w:rsidRPr="0001294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respeitosamente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r w:rsidRPr="0001294B">
        <w:rPr>
          <w:rFonts w:ascii="Arial" w:hAnsi="Arial" w:cs="Arial"/>
          <w:b/>
          <w:sz w:val="22"/>
          <w:szCs w:val="22"/>
        </w:rPr>
        <w:t>REQUEREMOS</w:t>
      </w:r>
      <w:r w:rsidRPr="0001294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Presidência</w:t>
        </w:r>
      </w:smartTag>
      <w:r w:rsidRPr="0001294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Casa</w:t>
        </w:r>
      </w:smartTag>
      <w:r w:rsidRPr="0001294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providências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habituais</w:t>
        </w:r>
      </w:smartTag>
      <w:r w:rsidRPr="0001294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01294B">
          <w:rPr>
            <w:rFonts w:ascii="Arial" w:hAnsi="Arial" w:cs="Arial"/>
            <w:sz w:val="22"/>
            <w:szCs w:val="22"/>
          </w:rPr>
          <w:t>para</w:t>
        </w:r>
      </w:smartTag>
      <w:r w:rsidRPr="0001294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01294B">
          <w:rPr>
            <w:rFonts w:ascii="Arial" w:hAnsi="Arial" w:cs="Arial"/>
            <w:sz w:val="22"/>
            <w:szCs w:val="22"/>
          </w:rPr>
          <w:t>divulgação</w:t>
        </w:r>
      </w:smartTag>
      <w:r w:rsidRPr="0001294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01294B">
          <w:rPr>
            <w:rFonts w:ascii="Arial" w:hAnsi="Arial" w:cs="Arial"/>
            <w:sz w:val="22"/>
            <w:szCs w:val="22"/>
          </w:rPr>
          <w:t>presente</w:t>
        </w:r>
      </w:smartTag>
      <w:r w:rsidRPr="0001294B">
        <w:rPr>
          <w:rFonts w:ascii="Arial" w:hAnsi="Arial" w:cs="Arial"/>
          <w:sz w:val="22"/>
          <w:szCs w:val="22"/>
        </w:rPr>
        <w:t xml:space="preserve"> manifestação.</w:t>
      </w:r>
    </w:p>
    <w:p w:rsidR="00A20933" w:rsidRPr="0001294B" w:rsidRDefault="00A20933" w:rsidP="0001294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20933" w:rsidRPr="0001294B" w:rsidRDefault="00A20933" w:rsidP="0001294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01294B">
          <w:rPr>
            <w:rFonts w:ascii="Arial" w:hAnsi="Arial" w:cs="Arial"/>
            <w:sz w:val="22"/>
            <w:szCs w:val="22"/>
          </w:rPr>
          <w:t>Sala</w:t>
        </w:r>
      </w:smartTag>
      <w:r w:rsidRPr="0001294B">
        <w:rPr>
          <w:rFonts w:ascii="Arial" w:hAnsi="Arial" w:cs="Arial"/>
          <w:sz w:val="22"/>
          <w:szCs w:val="22"/>
        </w:rPr>
        <w:t xml:space="preserve"> das Sessões, </w:t>
      </w:r>
      <w:r w:rsidR="003079B0" w:rsidRPr="0001294B">
        <w:rPr>
          <w:rFonts w:ascii="Arial" w:hAnsi="Arial" w:cs="Arial"/>
          <w:sz w:val="22"/>
          <w:szCs w:val="22"/>
        </w:rPr>
        <w:t>17 de novembro de 2016.</w:t>
      </w:r>
    </w:p>
    <w:p w:rsidR="0001294B" w:rsidRDefault="0001294B" w:rsidP="0001294B">
      <w:pPr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</w:p>
    <w:p w:rsidR="0001294B" w:rsidRDefault="0001294B" w:rsidP="0001294B">
      <w:pPr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</w:p>
    <w:p w:rsidR="0001294B" w:rsidRDefault="0001294B" w:rsidP="0001294B">
      <w:pPr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3079B0" w:rsidRPr="003079B0" w:rsidRDefault="003079B0" w:rsidP="0001294B">
      <w:pPr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  <w:r w:rsidRPr="003079B0">
        <w:rPr>
          <w:rFonts w:ascii="Arial" w:hAnsi="Arial" w:cs="Arial"/>
          <w:b/>
          <w:sz w:val="22"/>
          <w:szCs w:val="22"/>
        </w:rPr>
        <w:t>ANA LINO</w:t>
      </w:r>
    </w:p>
    <w:p w:rsidR="003079B0" w:rsidRPr="003079B0" w:rsidRDefault="003079B0" w:rsidP="0001294B">
      <w:pPr>
        <w:spacing w:line="324" w:lineRule="auto"/>
        <w:jc w:val="center"/>
        <w:rPr>
          <w:rFonts w:ascii="Arial" w:hAnsi="Arial" w:cs="Arial"/>
          <w:sz w:val="22"/>
          <w:szCs w:val="22"/>
        </w:rPr>
      </w:pPr>
      <w:r w:rsidRPr="003079B0">
        <w:rPr>
          <w:rFonts w:ascii="Arial" w:hAnsi="Arial" w:cs="Arial"/>
          <w:sz w:val="22"/>
          <w:szCs w:val="22"/>
        </w:rPr>
        <w:t>Vereadora - PSD</w:t>
      </w:r>
    </w:p>
    <w:p w:rsidR="003079B0" w:rsidRPr="003079B0" w:rsidRDefault="003079B0" w:rsidP="0001294B">
      <w:pPr>
        <w:tabs>
          <w:tab w:val="left" w:pos="6480"/>
        </w:tabs>
        <w:spacing w:line="324" w:lineRule="auto"/>
        <w:jc w:val="center"/>
        <w:rPr>
          <w:rFonts w:ascii="Arial" w:hAnsi="Arial"/>
          <w:sz w:val="22"/>
          <w:szCs w:val="22"/>
        </w:rPr>
      </w:pPr>
      <w:r w:rsidRPr="003079B0">
        <w:rPr>
          <w:rFonts w:ascii="Arial" w:hAnsi="Arial"/>
          <w:sz w:val="22"/>
          <w:szCs w:val="22"/>
        </w:rPr>
        <w:t>2ª Secretária</w:t>
      </w:r>
    </w:p>
    <w:sectPr w:rsidR="003079B0" w:rsidRPr="003079B0" w:rsidSect="00012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709" w:bottom="142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3F" w:rsidRDefault="007E543F">
      <w:r>
        <w:separator/>
      </w:r>
    </w:p>
  </w:endnote>
  <w:endnote w:type="continuationSeparator" w:id="0">
    <w:p w:rsidR="007E543F" w:rsidRDefault="007E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3F" w:rsidRDefault="007E543F">
      <w:r>
        <w:separator/>
      </w:r>
    </w:p>
  </w:footnote>
  <w:footnote w:type="continuationSeparator" w:id="0">
    <w:p w:rsidR="007E543F" w:rsidRDefault="007E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6" name="Imagem 2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1294B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E72AF"/>
    <w:rsid w:val="002F02DB"/>
    <w:rsid w:val="003079B0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81EFA"/>
    <w:rsid w:val="007E543F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1294B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5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318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2016-11-16T10:34:00Z</dcterms:created>
  <dcterms:modified xsi:type="dcterms:W3CDTF">2016-11-16T10:41:00Z</dcterms:modified>
</cp:coreProperties>
</file>