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820A4">
        <w:rPr>
          <w:rFonts w:ascii="Arial" w:hAnsi="Arial" w:cs="Arial"/>
          <w:b/>
          <w:caps/>
          <w:sz w:val="28"/>
          <w:szCs w:val="28"/>
        </w:rPr>
        <w:t>1692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8820A4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20A4">
              <w:rPr>
                <w:rFonts w:ascii="Arial" w:hAnsi="Arial" w:cs="Arial"/>
                <w:sz w:val="20"/>
                <w:szCs w:val="20"/>
              </w:rPr>
              <w:t xml:space="preserve">Moção Comemorativa ao Dia da Bandeira, celebrado em 19 de </w:t>
            </w:r>
            <w:proofErr w:type="gramStart"/>
            <w:r w:rsidRPr="008820A4">
              <w:rPr>
                <w:rFonts w:ascii="Arial" w:hAnsi="Arial" w:cs="Arial"/>
                <w:sz w:val="20"/>
                <w:szCs w:val="20"/>
              </w:rPr>
              <w:t>novembro.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5CEF" w:rsidRDefault="00B75CEF" w:rsidP="00826C5D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="008820A4" w:rsidRPr="008820A4">
        <w:rPr>
          <w:rFonts w:ascii="Arial" w:hAnsi="Arial" w:cs="Arial"/>
        </w:rPr>
        <w:t>Moção Comemorativa ao Dia da Bandeira, celebrado em 19 de novembro.</w:t>
      </w:r>
    </w:p>
    <w:p w:rsidR="00826C5D" w:rsidRPr="00826C5D" w:rsidRDefault="00826C5D" w:rsidP="00826C5D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26C5D">
        <w:rPr>
          <w:rFonts w:ascii="Arial" w:hAnsi="Arial" w:cs="Arial"/>
        </w:rPr>
        <w:t>Nesta data, no ano de 1889, foi promulgado o Decreto que estabeleceu as dimensões e cores da atual bandeira do Brasil. O símbolo foi idealizado por</w:t>
      </w:r>
      <w:r>
        <w:rPr>
          <w:rFonts w:ascii="Arial" w:hAnsi="Arial" w:cs="Arial"/>
        </w:rPr>
        <w:t>:</w:t>
      </w:r>
      <w:r w:rsidRPr="00826C5D">
        <w:rPr>
          <w:rFonts w:ascii="Arial" w:hAnsi="Arial" w:cs="Arial"/>
        </w:rPr>
        <w:t xml:space="preserve"> Raimundo Teixeira Mendes, positivista; Miguel Lemos, diretor do Apostolado Positivista do Brasil; Manuel Pereira Reis, astrônomo; e Décio </w:t>
      </w:r>
      <w:proofErr w:type="spellStart"/>
      <w:r w:rsidRPr="00826C5D">
        <w:rPr>
          <w:rFonts w:ascii="Arial" w:hAnsi="Arial" w:cs="Arial"/>
        </w:rPr>
        <w:t>Vilares</w:t>
      </w:r>
      <w:proofErr w:type="spellEnd"/>
      <w:r w:rsidRPr="00826C5D">
        <w:rPr>
          <w:rFonts w:ascii="Arial" w:hAnsi="Arial" w:cs="Arial"/>
        </w:rPr>
        <w:t>, pintor.</w:t>
      </w:r>
    </w:p>
    <w:p w:rsidR="00826C5D" w:rsidRPr="00826C5D" w:rsidRDefault="00826C5D" w:rsidP="00826C5D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26C5D">
        <w:rPr>
          <w:rFonts w:ascii="Arial" w:hAnsi="Arial" w:cs="Arial"/>
        </w:rPr>
        <w:t>O estandarte é composto por quatro cores, cada uma com seu significado particular. Primeiramente, um retângulo verde, que tem como simbolismo a abundância das matas verdes. Logo após, inserido nesse retângulo verde, um losango amarelo, representando as riquezas minerais. Dentro do losango, um círculo de cor azul, simbolizando o céu brasileiro. Dentro desse circulo azul estão contidas várias estrelas, vinte e sete ao todo, cada qual representando uma Unidade Federativa, bem como o Distrito Federal. Cruzando o círculo, uma faixa branca representando a paz, com os dizeres “ORDEM E PROGRESSO” na cor verde. Esta frase tem por influência Augusto Comte, filósofo francês fundador do positivismo.</w:t>
      </w:r>
    </w:p>
    <w:p w:rsidR="00826C5D" w:rsidRPr="00826C5D" w:rsidRDefault="00826C5D" w:rsidP="00826C5D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26C5D">
        <w:rPr>
          <w:rFonts w:ascii="Arial" w:hAnsi="Arial" w:cs="Arial"/>
        </w:rPr>
        <w:t xml:space="preserve">As estrelas do pavilhão estão distribuídas conforme o céu do Rio de Janeiro às oito horas e 30 minutos do dia quinze de novembro de 1889. Porém, o criador Raimundo Teixeira Mendes </w:t>
      </w:r>
      <w:r w:rsidR="00667508">
        <w:rPr>
          <w:rFonts w:ascii="Arial" w:hAnsi="Arial" w:cs="Arial"/>
        </w:rPr>
        <w:t>tomou algumas liberdades artísticas ao elaborar</w:t>
      </w:r>
      <w:r w:rsidRPr="00826C5D">
        <w:rPr>
          <w:rFonts w:ascii="Arial" w:hAnsi="Arial" w:cs="Arial"/>
        </w:rPr>
        <w:t xml:space="preserve"> o desenho</w:t>
      </w:r>
      <w:r w:rsidR="00667508">
        <w:rPr>
          <w:rFonts w:ascii="Arial" w:hAnsi="Arial" w:cs="Arial"/>
        </w:rPr>
        <w:t>,</w:t>
      </w:r>
      <w:r w:rsidRPr="00826C5D">
        <w:rPr>
          <w:rFonts w:ascii="Arial" w:hAnsi="Arial" w:cs="Arial"/>
        </w:rPr>
        <w:t xml:space="preserve"> contrariando alguns aspectos astronômicos </w:t>
      </w:r>
      <w:r w:rsidR="00667508">
        <w:rPr>
          <w:rFonts w:ascii="Arial" w:hAnsi="Arial" w:cs="Arial"/>
        </w:rPr>
        <w:t>para priorizar</w:t>
      </w:r>
      <w:r w:rsidRPr="00826C5D">
        <w:rPr>
          <w:rFonts w:ascii="Arial" w:hAnsi="Arial" w:cs="Arial"/>
        </w:rPr>
        <w:t xml:space="preserve"> a estética </w:t>
      </w:r>
      <w:r w:rsidR="00667508">
        <w:rPr>
          <w:rFonts w:ascii="Arial" w:hAnsi="Arial" w:cs="Arial"/>
        </w:rPr>
        <w:t>n</w:t>
      </w:r>
      <w:bookmarkStart w:id="0" w:name="_GoBack"/>
      <w:bookmarkEnd w:id="0"/>
      <w:r w:rsidRPr="00826C5D">
        <w:rPr>
          <w:rFonts w:ascii="Arial" w:hAnsi="Arial" w:cs="Arial"/>
        </w:rPr>
        <w:t>a disposição das estrelas.</w:t>
      </w:r>
    </w:p>
    <w:p w:rsidR="00826C5D" w:rsidRPr="00BF791A" w:rsidRDefault="00826C5D" w:rsidP="00826C5D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26C5D">
        <w:rPr>
          <w:rFonts w:ascii="Arial" w:hAnsi="Arial" w:cs="Arial"/>
        </w:rPr>
        <w:lastRenderedPageBreak/>
        <w:t xml:space="preserve">A substituição da bandeira imperial por uma bandeira republicana representou as mudanças pelas quais o Brasil passava naquele momento; na forma de governar e no regime, do imperial para uma república federativa. Além disso, a nova bandeira simbolizava a ideologia do republicanismo, com os conceitos de </w:t>
      </w:r>
      <w:proofErr w:type="gramStart"/>
      <w:r w:rsidRPr="00826C5D">
        <w:rPr>
          <w:rFonts w:ascii="Arial" w:hAnsi="Arial" w:cs="Arial"/>
        </w:rPr>
        <w:t>um Estado-Nação</w:t>
      </w:r>
      <w:proofErr w:type="gramEnd"/>
      <w:r w:rsidRPr="00826C5D">
        <w:rPr>
          <w:rFonts w:ascii="Arial" w:hAnsi="Arial" w:cs="Arial"/>
        </w:rPr>
        <w:t>, do patriotismo e do surgimento do sentimento nacionalista, ou seja, a construção de uma nova identidade para o povo brasileiro.</w:t>
      </w:r>
    </w:p>
    <w:p w:rsidR="00B75CEF" w:rsidRPr="00BF791A" w:rsidRDefault="00B75CEF" w:rsidP="00826C5D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56288" w:rsidRDefault="00B75CE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26C5D">
        <w:rPr>
          <w:rFonts w:ascii="Arial" w:hAnsi="Arial" w:cs="Arial"/>
        </w:rPr>
        <w:t>17 de novembro de 2016.</w:t>
      </w:r>
    </w:p>
    <w:p w:rsidR="00826C5D" w:rsidRDefault="00826C5D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26C5D" w:rsidRDefault="00826C5D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26C5D" w:rsidRDefault="00826C5D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26C5D" w:rsidRPr="00A34F2C" w:rsidRDefault="00826C5D" w:rsidP="00826C5D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ANA LINO</w:t>
      </w:r>
    </w:p>
    <w:p w:rsidR="00826C5D" w:rsidRPr="00A34F2C" w:rsidRDefault="00826C5D" w:rsidP="00826C5D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Vereadora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</w:p>
    <w:p w:rsidR="00826C5D" w:rsidRPr="00A34F2C" w:rsidRDefault="00826C5D" w:rsidP="00826C5D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2ª Secretária</w:t>
      </w:r>
    </w:p>
    <w:sectPr w:rsidR="00826C5D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1FA" w:rsidRDefault="00DB51FA">
      <w:r>
        <w:separator/>
      </w:r>
    </w:p>
  </w:endnote>
  <w:endnote w:type="continuationSeparator" w:id="0">
    <w:p w:rsidR="00DB51FA" w:rsidRDefault="00DB5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1FA" w:rsidRDefault="00DB51FA">
      <w:r>
        <w:separator/>
      </w:r>
    </w:p>
  </w:footnote>
  <w:footnote w:type="continuationSeparator" w:id="0">
    <w:p w:rsidR="00DB51FA" w:rsidRDefault="00DB51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826C5D">
      <w:rPr>
        <w:rFonts w:ascii="Arial" w:hAnsi="Arial" w:cs="Arial"/>
        <w:b/>
        <w:i/>
        <w:sz w:val="22"/>
        <w:szCs w:val="22"/>
        <w:u w:val="single"/>
      </w:rPr>
      <w:t xml:space="preserve"> nº 1692/16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</w:t>
    </w:r>
    <w:r w:rsidR="00C06926">
      <w:rPr>
        <w:rFonts w:ascii="Arial" w:hAnsi="Arial" w:cs="Arial"/>
        <w:b/>
        <w:i/>
        <w:sz w:val="22"/>
        <w:szCs w:val="22"/>
        <w:u w:val="single"/>
      </w:rPr>
      <w:t>- Ver.</w:t>
    </w:r>
    <w:r w:rsidR="00826C5D">
      <w:rPr>
        <w:rFonts w:ascii="Arial" w:hAnsi="Arial" w:cs="Arial"/>
        <w:b/>
        <w:i/>
        <w:sz w:val="22"/>
        <w:szCs w:val="22"/>
        <w:u w:val="single"/>
      </w:rPr>
      <w:t xml:space="preserve"> Ana Lino</w:t>
    </w:r>
    <w:r w:rsidR="00C06926">
      <w:rPr>
        <w:rFonts w:ascii="Arial" w:hAnsi="Arial" w:cs="Arial"/>
        <w:b/>
        <w:i/>
        <w:sz w:val="22"/>
        <w:szCs w:val="22"/>
        <w:u w:val="single"/>
      </w:rPr>
      <w:t xml:space="preserve">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826C5D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826C5D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89983E1" wp14:editId="64653F0E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B30E0A4" wp14:editId="3D26C447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1344A353" wp14:editId="4B3A5E39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0BC61B41" wp14:editId="4A1048A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6DBF3548" wp14:editId="5B6C017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59812B3D" wp14:editId="4B64AA6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624472"/>
    <w:rsid w:val="006426AE"/>
    <w:rsid w:val="00667508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26C5D"/>
    <w:rsid w:val="00870972"/>
    <w:rsid w:val="00877E50"/>
    <w:rsid w:val="008820A4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DB51FA"/>
    <w:rsid w:val="00E0249F"/>
    <w:rsid w:val="00E11F92"/>
    <w:rsid w:val="00E14F37"/>
    <w:rsid w:val="00E3022D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FBAD4-A3EE-4D83-81B0-70A9476BD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2</Pages>
  <Words>367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2014-12-11T13:13:00Z</cp:lastPrinted>
  <dcterms:created xsi:type="dcterms:W3CDTF">2016-11-16T11:01:00Z</dcterms:created>
  <dcterms:modified xsi:type="dcterms:W3CDTF">2016-11-16T11:03:00Z</dcterms:modified>
</cp:coreProperties>
</file>