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245A0">
        <w:rPr>
          <w:rFonts w:ascii="Arial" w:hAnsi="Arial" w:cs="Arial"/>
          <w:b/>
          <w:caps/>
          <w:sz w:val="28"/>
          <w:szCs w:val="28"/>
        </w:rPr>
        <w:t>1710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245A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Mundial do Diabetes, 14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</w:t>
      </w:r>
      <w:r w:rsidR="003245A0" w:rsidRPr="003245A0">
        <w:rPr>
          <w:rFonts w:ascii="Arial" w:hAnsi="Arial" w:cs="Arial"/>
        </w:rPr>
        <w:t>o transcurso do Dia Mundial do Diabetes, 14 de novembro.</w:t>
      </w:r>
    </w:p>
    <w:p w:rsidR="003245A0" w:rsidRPr="00BF791A" w:rsidRDefault="003245A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data </w:t>
      </w:r>
      <w:bookmarkStart w:id="0" w:name="_GoBack"/>
      <w:bookmarkEnd w:id="0"/>
      <w:r>
        <w:rPr>
          <w:rFonts w:ascii="Arial" w:hAnsi="Arial" w:cs="Arial"/>
        </w:rPr>
        <w:t>convida-nos a refletir, primordialmente, sobre a importância do diagnóstico precoce desta doença, um mal silencioso que acomete milhões de pessoas em todo o mundo.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245A0">
        <w:rPr>
          <w:rFonts w:ascii="Arial" w:hAnsi="Arial" w:cs="Arial"/>
        </w:rPr>
        <w:t>17 de novembro de 2016.</w:t>
      </w:r>
    </w:p>
    <w:p w:rsidR="003245A0" w:rsidRDefault="003245A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245A0" w:rsidRDefault="003245A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245A0" w:rsidRDefault="003245A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245A0" w:rsidRPr="00A34F2C" w:rsidRDefault="003245A0" w:rsidP="003245A0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3245A0" w:rsidRPr="00A34F2C" w:rsidRDefault="003245A0" w:rsidP="003245A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3245A0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770" w:rsidRDefault="00724770">
      <w:r>
        <w:separator/>
      </w:r>
    </w:p>
  </w:endnote>
  <w:endnote w:type="continuationSeparator" w:id="0">
    <w:p w:rsidR="00724770" w:rsidRDefault="00724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770" w:rsidRDefault="00724770">
      <w:r>
        <w:separator/>
      </w:r>
    </w:p>
  </w:footnote>
  <w:footnote w:type="continuationSeparator" w:id="0">
    <w:p w:rsidR="00724770" w:rsidRDefault="00724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8B5E8CF" wp14:editId="75B1362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A782242" wp14:editId="5DC7039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36E16184" wp14:editId="7F66DE7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245A0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4770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3660C-AE74-4DB6-ACA5-5802EFA06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2016-11-16T11:46:00Z</dcterms:created>
  <dcterms:modified xsi:type="dcterms:W3CDTF">2016-11-16T11:46:00Z</dcterms:modified>
</cp:coreProperties>
</file>