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46AA5">
        <w:rPr>
          <w:rFonts w:cs="Arial"/>
          <w:b/>
          <w:caps/>
          <w:sz w:val="28"/>
          <w:szCs w:val="28"/>
        </w:rPr>
        <w:t>1712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846AA5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Moção Congratulatória pelo transcurso do Dia do Conselheiro Tutelar, celebrado em 18 de novembro.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846AA5" w:rsidRPr="00846AA5">
        <w:rPr>
          <w:rFonts w:cs="Arial"/>
        </w:rPr>
        <w:t>Moção Congratulatória pelo transcurso do Dia do Conselheiro Tutelar, celebrado em 18 de novembro</w:t>
      </w:r>
      <w:r w:rsidR="00846AA5">
        <w:rPr>
          <w:rFonts w:cs="Arial"/>
        </w:rPr>
        <w:t>.</w:t>
      </w:r>
    </w:p>
    <w:p w:rsidR="00846AA5" w:rsidRPr="009A031F" w:rsidRDefault="00846AA5" w:rsidP="00846AA5">
      <w:pPr>
        <w:tabs>
          <w:tab w:val="left" w:pos="-600"/>
        </w:tabs>
        <w:spacing w:before="240" w:after="240"/>
        <w:ind w:firstLine="1701"/>
        <w:rPr>
          <w:rFonts w:cs="Arial"/>
        </w:rPr>
      </w:pPr>
      <w:r>
        <w:rPr>
          <w:rFonts w:cs="Arial"/>
        </w:rPr>
        <w:t xml:space="preserve">Parabenizamos </w:t>
      </w:r>
      <w:r w:rsidR="008A3B42">
        <w:rPr>
          <w:rFonts w:cs="Arial"/>
        </w:rPr>
        <w:t xml:space="preserve">todos </w:t>
      </w:r>
      <w:r>
        <w:rPr>
          <w:rFonts w:cs="Arial"/>
        </w:rPr>
        <w:t>os Conselheiros Tutelares</w:t>
      </w:r>
      <w:r w:rsidR="008A3B42">
        <w:rPr>
          <w:rFonts w:cs="Arial"/>
        </w:rPr>
        <w:t>,</w:t>
      </w:r>
      <w:r>
        <w:rPr>
          <w:rFonts w:cs="Arial"/>
        </w:rPr>
        <w:t xml:space="preserve"> cujo trabalho</w:t>
      </w:r>
      <w:r w:rsidR="008A3B42">
        <w:rPr>
          <w:rFonts w:cs="Arial"/>
        </w:rPr>
        <w:t>, de extrema importância para</w:t>
      </w:r>
      <w:r w:rsidR="008A3B42" w:rsidRPr="008A3B42">
        <w:rPr>
          <w:rFonts w:cs="Arial"/>
        </w:rPr>
        <w:t xml:space="preserve"> nossa sociedade</w:t>
      </w:r>
      <w:r w:rsidR="008A3B42">
        <w:rPr>
          <w:rFonts w:cs="Arial"/>
        </w:rPr>
        <w:t xml:space="preserve">, </w:t>
      </w:r>
      <w:r>
        <w:rPr>
          <w:rFonts w:cs="Arial"/>
        </w:rPr>
        <w:t>é tema de comemoração na</w:t>
      </w:r>
      <w:r w:rsidR="00A15695">
        <w:rPr>
          <w:rFonts w:cs="Arial"/>
        </w:rPr>
        <w:t xml:space="preserve"> data</w:t>
      </w:r>
      <w:bookmarkStart w:id="0" w:name="_GoBack"/>
      <w:bookmarkEnd w:id="0"/>
      <w:r w:rsidR="00A15695">
        <w:rPr>
          <w:rFonts w:cs="Arial"/>
        </w:rPr>
        <w:t xml:space="preserve"> </w:t>
      </w:r>
      <w:r>
        <w:rPr>
          <w:rFonts w:cs="Arial"/>
        </w:rPr>
        <w:t>dedicada à função que exercem</w:t>
      </w:r>
      <w:r w:rsidR="008A3B42">
        <w:rPr>
          <w:rFonts w:cs="Arial"/>
        </w:rPr>
        <w:t>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8A3B42">
        <w:rPr>
          <w:rFonts w:cs="Arial"/>
        </w:rPr>
        <w:t>17 de novembro de 2016.</w:t>
      </w:r>
    </w:p>
    <w:p w:rsidR="008A3B42" w:rsidRDefault="008A3B4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A3B42" w:rsidRDefault="008A3B4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A3B42" w:rsidRPr="00A73B31" w:rsidRDefault="008A3B42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8A3B42" w:rsidRPr="00A73B31" w:rsidRDefault="008A3B42" w:rsidP="00E73E69">
      <w:pPr>
        <w:spacing w:line="240" w:lineRule="auto"/>
        <w:jc w:val="center"/>
      </w:pPr>
      <w:r w:rsidRPr="00A73B31">
        <w:t>Vereador – PSDC</w:t>
      </w:r>
    </w:p>
    <w:sectPr w:rsidR="008A3B42" w:rsidRPr="00A73B31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946" w:rsidRDefault="005A1946">
      <w:r>
        <w:separator/>
      </w:r>
    </w:p>
  </w:endnote>
  <w:endnote w:type="continuationSeparator" w:id="0">
    <w:p w:rsidR="005A1946" w:rsidRDefault="005A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946" w:rsidRDefault="005A1946">
      <w:r>
        <w:separator/>
      </w:r>
    </w:p>
  </w:footnote>
  <w:footnote w:type="continuationSeparator" w:id="0">
    <w:p w:rsidR="005A1946" w:rsidRDefault="005A1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0B3F80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29C536A" wp14:editId="6238BC28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80"/>
    <w:rsid w:val="000023C6"/>
    <w:rsid w:val="00022779"/>
    <w:rsid w:val="0003551B"/>
    <w:rsid w:val="0006195F"/>
    <w:rsid w:val="00066797"/>
    <w:rsid w:val="00093E1A"/>
    <w:rsid w:val="00094612"/>
    <w:rsid w:val="000B3F80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1946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46AA5"/>
    <w:rsid w:val="00855136"/>
    <w:rsid w:val="0087424A"/>
    <w:rsid w:val="008766A9"/>
    <w:rsid w:val="00885D6A"/>
    <w:rsid w:val="008863D0"/>
    <w:rsid w:val="00894DEA"/>
    <w:rsid w:val="008956A1"/>
    <w:rsid w:val="008A3B42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15695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16</TotalTime>
  <Pages>1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2013-04-18T10:50:00Z</cp:lastPrinted>
  <dcterms:created xsi:type="dcterms:W3CDTF">2016-11-16T10:27:00Z</dcterms:created>
  <dcterms:modified xsi:type="dcterms:W3CDTF">2016-11-16T10:43:00Z</dcterms:modified>
</cp:coreProperties>
</file>