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191B">
        <w:rPr>
          <w:rFonts w:ascii="Arial" w:hAnsi="Arial" w:cs="Arial"/>
          <w:b/>
          <w:caps/>
          <w:sz w:val="28"/>
          <w:szCs w:val="28"/>
        </w:rPr>
        <w:t>1731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7191B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91B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urgente substituição do poste de madeira existente na Rua Waldomiro de Paula, no Parque Imperial, neste </w:t>
            </w:r>
            <w:proofErr w:type="gramStart"/>
            <w:r w:rsidRPr="0087191B">
              <w:rPr>
                <w:rFonts w:ascii="Arial" w:hAnsi="Arial" w:cs="Arial"/>
                <w:sz w:val="20"/>
                <w:szCs w:val="20"/>
              </w:rPr>
              <w:t>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Pr="00691CF5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5E6FD7" w:rsidRPr="0087191B">
        <w:rPr>
          <w:rFonts w:ascii="Arial" w:hAnsi="Arial" w:cs="Arial"/>
        </w:rPr>
        <w:t>à</w:t>
      </w:r>
      <w:r w:rsidR="0087191B" w:rsidRPr="0087191B">
        <w:rPr>
          <w:rFonts w:ascii="Arial" w:hAnsi="Arial" w:cs="Arial"/>
        </w:rPr>
        <w:t xml:space="preserve"> EDP - Bandeirante Energia S/A solicitando a urgente substituição do poste de madeira existente na Rua </w:t>
      </w:r>
      <w:bookmarkStart w:id="0" w:name="_GoBack"/>
      <w:bookmarkEnd w:id="0"/>
      <w:r w:rsidR="0087191B" w:rsidRPr="0087191B">
        <w:rPr>
          <w:rFonts w:ascii="Arial" w:hAnsi="Arial" w:cs="Arial"/>
        </w:rPr>
        <w:t>Waldomiro de Paula, no Parque Imperial, neste Município.</w:t>
      </w:r>
    </w:p>
    <w:p w:rsidR="0087191B" w:rsidRDefault="0087191B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nas fotos anexas, o referido poste está muito inclinado, oferecendo iminente risco de queda, o que causa muita preocupação aos moradores.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87191B">
        <w:rPr>
          <w:rFonts w:ascii="Arial" w:hAnsi="Arial" w:cs="Arial"/>
        </w:rPr>
        <w:t>essa empresa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87191B">
        <w:rPr>
          <w:rFonts w:ascii="Arial" w:hAnsi="Arial" w:cs="Arial"/>
        </w:rPr>
        <w:t>23 de novembro de 2017.</w:t>
      </w:r>
    </w:p>
    <w:p w:rsidR="0087191B" w:rsidRDefault="0087191B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191B" w:rsidRDefault="0087191B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191B" w:rsidRDefault="0087191B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7191B" w:rsidRPr="00A34F2C" w:rsidRDefault="0087191B" w:rsidP="0087191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87191B" w:rsidRPr="00A34F2C" w:rsidRDefault="0087191B" w:rsidP="0087191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422D7F" w:rsidRDefault="0087191B" w:rsidP="0087191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p w:rsidR="0087191B" w:rsidRDefault="0087191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7191B" w:rsidRDefault="0087191B" w:rsidP="0087191B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lastRenderedPageBreak/>
        <w:drawing>
          <wp:inline distT="0" distB="0" distL="0" distR="0">
            <wp:extent cx="2160000" cy="3844800"/>
            <wp:effectExtent l="0" t="0" r="0" b="3810"/>
            <wp:docPr id="4" name="Imagem 4" descr="C:\Documents and Settings\User\Meus documentos\_Trabalhos\2016\SO 39 - 20161123\1.Arquivos\1723 - REQ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9 - 20161123\1.Arquivos\1723 - REQ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3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sz w:val="18"/>
          <w:szCs w:val="18"/>
        </w:rPr>
        <w:t xml:space="preserve">    </w:t>
      </w: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2160000" cy="3844800"/>
            <wp:effectExtent l="0" t="0" r="0" b="3810"/>
            <wp:docPr id="5" name="Imagem 5" descr="C:\Documents and Settings\User\Meus documentos\_Trabalhos\2016\SO 39 - 20161123\1.Arquivos\1723 - REQ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9 - 20161123\1.Arquivos\1723 - REQ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3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91B" w:rsidRDefault="0087191B" w:rsidP="0087191B">
      <w:pPr>
        <w:jc w:val="center"/>
        <w:rPr>
          <w:rFonts w:ascii="Arial" w:hAnsi="Arial" w:cs="Arial"/>
          <w:i/>
          <w:sz w:val="18"/>
          <w:szCs w:val="18"/>
        </w:rPr>
      </w:pPr>
    </w:p>
    <w:p w:rsidR="0087191B" w:rsidRDefault="0087191B" w:rsidP="0087191B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 wp14:anchorId="0268212A" wp14:editId="6FCCF5BD">
            <wp:extent cx="2160000" cy="3844800"/>
            <wp:effectExtent l="0" t="0" r="0" b="3810"/>
            <wp:docPr id="9" name="Imagem 9" descr="C:\Documents and Settings\User\Meus documentos\_Trabalhos\2016\SO 39 - 20161123\1.Arquivos\1723 - REQ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39 - 20161123\1.Arquivos\1723 - REQ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3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91B" w:rsidRDefault="0087191B" w:rsidP="0087191B">
      <w:pPr>
        <w:jc w:val="center"/>
        <w:rPr>
          <w:rFonts w:ascii="Arial" w:hAnsi="Arial" w:cs="Arial"/>
          <w:i/>
          <w:sz w:val="18"/>
          <w:szCs w:val="18"/>
        </w:rPr>
      </w:pPr>
    </w:p>
    <w:p w:rsidR="0087191B" w:rsidRPr="00562194" w:rsidRDefault="0087191B" w:rsidP="0087191B">
      <w:pPr>
        <w:jc w:val="center"/>
        <w:rPr>
          <w:rFonts w:ascii="Arial" w:hAnsi="Arial" w:cs="Arial"/>
          <w:i/>
          <w:sz w:val="18"/>
          <w:szCs w:val="18"/>
        </w:rPr>
      </w:pPr>
      <w:r w:rsidRPr="0087191B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Poste localizado na Rua Waldomiro de Paula, no Parque Imperial (Jacareí - SP).</w:t>
      </w:r>
    </w:p>
    <w:sectPr w:rsidR="0087191B" w:rsidRPr="00562194" w:rsidSect="007E3F6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D9D" w:rsidRDefault="005E3D9D">
      <w:r>
        <w:separator/>
      </w:r>
    </w:p>
  </w:endnote>
  <w:endnote w:type="continuationSeparator" w:id="0">
    <w:p w:rsidR="005E3D9D" w:rsidRDefault="005E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D9D" w:rsidRDefault="005E3D9D">
      <w:r>
        <w:separator/>
      </w:r>
    </w:p>
  </w:footnote>
  <w:footnote w:type="continuationSeparator" w:id="0">
    <w:p w:rsidR="005E3D9D" w:rsidRDefault="005E3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AF7CEB">
      <w:rPr>
        <w:rFonts w:ascii="Arial" w:hAnsi="Arial" w:cs="Arial"/>
        <w:b/>
        <w:i/>
        <w:sz w:val="22"/>
        <w:szCs w:val="22"/>
        <w:u w:val="single"/>
      </w:rPr>
      <w:t xml:space="preserve">1731/16 </w:t>
    </w:r>
    <w:r w:rsidR="00445324">
      <w:rPr>
        <w:rFonts w:ascii="Arial" w:hAnsi="Arial" w:cs="Arial"/>
        <w:b/>
        <w:i/>
        <w:sz w:val="22"/>
        <w:szCs w:val="22"/>
        <w:u w:val="single"/>
      </w:rPr>
      <w:t>- Ver.</w:t>
    </w:r>
    <w:r w:rsidR="00AF7CEB">
      <w:rPr>
        <w:rFonts w:ascii="Arial" w:hAnsi="Arial" w:cs="Arial"/>
        <w:b/>
        <w:i/>
        <w:sz w:val="22"/>
        <w:szCs w:val="22"/>
        <w:u w:val="single"/>
      </w:rPr>
      <w:t xml:space="preserve"> Paulinho do Esporte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FE7AE8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FE7AE8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B33405D" wp14:editId="6838F9E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CD76BF4" wp14:editId="1F555E7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2915A139" wp14:editId="3DD6BEB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FAB0EDB" wp14:editId="5065AD9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7C259DE" wp14:editId="25FE80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FA0FD10" wp14:editId="4E1923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168AE"/>
    <w:rsid w:val="00422D7F"/>
    <w:rsid w:val="00445324"/>
    <w:rsid w:val="00461C6E"/>
    <w:rsid w:val="00487D64"/>
    <w:rsid w:val="00493115"/>
    <w:rsid w:val="004A33B1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5E3D9D"/>
    <w:rsid w:val="005E6FD7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191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48EC"/>
    <w:rsid w:val="00A21A8C"/>
    <w:rsid w:val="00A349F1"/>
    <w:rsid w:val="00A46B01"/>
    <w:rsid w:val="00A92CB9"/>
    <w:rsid w:val="00AC712C"/>
    <w:rsid w:val="00AD6B47"/>
    <w:rsid w:val="00AF7CEB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10402"/>
    <w:rsid w:val="00F27895"/>
    <w:rsid w:val="00F420E5"/>
    <w:rsid w:val="00F5150F"/>
    <w:rsid w:val="00F65C85"/>
    <w:rsid w:val="00F73DA3"/>
    <w:rsid w:val="00FA3CFC"/>
    <w:rsid w:val="00FE28F8"/>
    <w:rsid w:val="00FE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422B-2495-4D32-8E9E-2B110DA3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9</cp:revision>
  <cp:lastPrinted>2016-11-22T12:33:00Z</cp:lastPrinted>
  <dcterms:created xsi:type="dcterms:W3CDTF">2016-11-21T14:43:00Z</dcterms:created>
  <dcterms:modified xsi:type="dcterms:W3CDTF">2016-11-22T12:33:00Z</dcterms:modified>
</cp:coreProperties>
</file>