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2C04">
        <w:rPr>
          <w:rFonts w:ascii="Arial" w:hAnsi="Arial" w:cs="Arial"/>
          <w:b/>
          <w:caps/>
          <w:sz w:val="28"/>
          <w:szCs w:val="28"/>
        </w:rPr>
        <w:t>1744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E2C0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2C04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Esteticista, comemorado em 20 de </w:t>
            </w:r>
            <w:proofErr w:type="gramStart"/>
            <w:r w:rsidRPr="008E2C04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E2C04" w:rsidRPr="008E2C04">
        <w:rPr>
          <w:rFonts w:ascii="Arial" w:hAnsi="Arial" w:cs="Arial"/>
        </w:rPr>
        <w:t>Moção Congratulatória pelo transcurso do Dia do Esteticista, comemorado em 20 de novembro.</w:t>
      </w:r>
    </w:p>
    <w:p w:rsidR="008E2C04" w:rsidRPr="00BF791A" w:rsidRDefault="008E2C0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do ramo, desejando-lhes êxito em suas carreiras.</w:t>
      </w:r>
    </w:p>
    <w:p w:rsidR="00BF791A" w:rsidRPr="00BF791A" w:rsidRDefault="008E2C0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2C04">
        <w:rPr>
          <w:rFonts w:ascii="Arial" w:hAnsi="Arial" w:cs="Arial"/>
        </w:rPr>
        <w:t>23 de novembro de 2016.</w:t>
      </w: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Pr="00A34F2C" w:rsidRDefault="008E2C04" w:rsidP="008E2C0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E2C04" w:rsidRPr="00A34F2C" w:rsidRDefault="008E2C04" w:rsidP="008E2C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8E2C0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D5" w:rsidRDefault="007D0BD5">
      <w:r>
        <w:separator/>
      </w:r>
    </w:p>
  </w:endnote>
  <w:endnote w:type="continuationSeparator" w:id="0">
    <w:p w:rsidR="007D0BD5" w:rsidRDefault="007D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D5" w:rsidRDefault="007D0BD5">
      <w:r>
        <w:separator/>
      </w:r>
    </w:p>
  </w:footnote>
  <w:footnote w:type="continuationSeparator" w:id="0">
    <w:p w:rsidR="007D0BD5" w:rsidRDefault="007D0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6C695E0" wp14:editId="2B7072D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F1777F" wp14:editId="3182062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431BBEF" wp14:editId="6303B6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0BD5"/>
    <w:rsid w:val="007F75CA"/>
    <w:rsid w:val="0080197E"/>
    <w:rsid w:val="00865F0D"/>
    <w:rsid w:val="00877E50"/>
    <w:rsid w:val="008909A4"/>
    <w:rsid w:val="008A0EB2"/>
    <w:rsid w:val="008E2C04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439DD-9D82-4984-BBE3-5292B9F0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2016-11-22T10:44:00Z</dcterms:created>
  <dcterms:modified xsi:type="dcterms:W3CDTF">2016-11-22T10:44:00Z</dcterms:modified>
</cp:coreProperties>
</file>