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9021B">
        <w:rPr>
          <w:rFonts w:cs="Arial"/>
          <w:b/>
          <w:caps/>
          <w:sz w:val="28"/>
          <w:szCs w:val="28"/>
        </w:rPr>
        <w:t>1746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9021B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do Eletricista, comemorado em 23 de novembro.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BE126B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9021B" w:rsidRPr="00C9021B">
        <w:rPr>
          <w:rFonts w:cs="Arial"/>
        </w:rPr>
        <w:t>Moção Congratulatória pelo transcurso do Dia do Eletricista, comemorado em 23 de novembro</w:t>
      </w:r>
      <w:r w:rsidR="00C9021B">
        <w:rPr>
          <w:rFonts w:cs="Arial"/>
        </w:rPr>
        <w:t>.</w:t>
      </w:r>
    </w:p>
    <w:p w:rsidR="00C9021B" w:rsidRDefault="00C9021B" w:rsidP="00BE126B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Cumprimentamos todos os profissionais da área pelos excelentes serviços pres</w:t>
      </w:r>
      <w:r w:rsidR="0066241B">
        <w:rPr>
          <w:rFonts w:cs="Arial"/>
        </w:rPr>
        <w:t>t</w:t>
      </w:r>
      <w:r>
        <w:rPr>
          <w:rFonts w:cs="Arial"/>
        </w:rPr>
        <w:t xml:space="preserve">ados, os quais são de elevada importância </w:t>
      </w:r>
      <w:r w:rsidR="0066241B">
        <w:rPr>
          <w:rFonts w:cs="Arial"/>
        </w:rPr>
        <w:t xml:space="preserve">para </w:t>
      </w:r>
      <w:r>
        <w:rPr>
          <w:rFonts w:cs="Arial"/>
        </w:rPr>
        <w:t>nossa sociedade.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</w:t>
        </w:r>
        <w:bookmarkStart w:id="0" w:name="_GoBack"/>
        <w:bookmarkEnd w:id="0"/>
        <w:r w:rsidRPr="009E5FF6">
          <w:rPr>
            <w:rFonts w:cs="Arial"/>
          </w:rPr>
          <w:t>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BE126B" w:rsidRDefault="008B6411" w:rsidP="00BE126B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BE126B">
        <w:rPr>
          <w:rFonts w:cs="Arial"/>
        </w:rPr>
        <w:t>23 de novembro de 2016.</w:t>
      </w:r>
    </w:p>
    <w:p w:rsidR="00BE126B" w:rsidRDefault="00BE126B" w:rsidP="00BE126B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E126B" w:rsidRDefault="00BE126B" w:rsidP="00BE126B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E126B" w:rsidRPr="00A73B31" w:rsidRDefault="00BE126B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BE126B" w:rsidRDefault="00BE126B" w:rsidP="0066241B">
      <w:pPr>
        <w:spacing w:line="240" w:lineRule="auto"/>
        <w:jc w:val="center"/>
        <w:rPr>
          <w:rFonts w:cs="Arial"/>
        </w:rPr>
      </w:pPr>
      <w:r w:rsidRPr="00A73B31">
        <w:t>Vereador – PSDC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BE126B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3E" w:rsidRDefault="00AA2C3E">
      <w:r>
        <w:separator/>
      </w:r>
    </w:p>
  </w:endnote>
  <w:endnote w:type="continuationSeparator" w:id="0">
    <w:p w:rsidR="00AA2C3E" w:rsidRDefault="00AA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3E" w:rsidRDefault="00AA2C3E">
      <w:r>
        <w:separator/>
      </w:r>
    </w:p>
  </w:footnote>
  <w:footnote w:type="continuationSeparator" w:id="0">
    <w:p w:rsidR="00AA2C3E" w:rsidRDefault="00AA2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635B9C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B9C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35B9C"/>
    <w:rsid w:val="006407AF"/>
    <w:rsid w:val="00652FBB"/>
    <w:rsid w:val="00655927"/>
    <w:rsid w:val="0066241B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A2C3E"/>
    <w:rsid w:val="00AC063B"/>
    <w:rsid w:val="00AF409F"/>
    <w:rsid w:val="00B57E95"/>
    <w:rsid w:val="00B7346A"/>
    <w:rsid w:val="00B80FC2"/>
    <w:rsid w:val="00BC6994"/>
    <w:rsid w:val="00BD0E65"/>
    <w:rsid w:val="00BD2D2A"/>
    <w:rsid w:val="00BE126B"/>
    <w:rsid w:val="00C01906"/>
    <w:rsid w:val="00C22DF0"/>
    <w:rsid w:val="00C317D6"/>
    <w:rsid w:val="00C32B42"/>
    <w:rsid w:val="00C35177"/>
    <w:rsid w:val="00C60E2B"/>
    <w:rsid w:val="00C861F6"/>
    <w:rsid w:val="00C9021B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6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2016-11-22T10:14:00Z</dcterms:created>
  <dcterms:modified xsi:type="dcterms:W3CDTF">2016-11-22T10:21:00Z</dcterms:modified>
</cp:coreProperties>
</file>