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A5B23">
        <w:rPr>
          <w:rFonts w:ascii="Arial" w:hAnsi="Arial" w:cs="Arial"/>
          <w:b/>
          <w:caps/>
          <w:sz w:val="28"/>
          <w:szCs w:val="28"/>
        </w:rPr>
        <w:t>178</w:t>
      </w:r>
      <w:r w:rsidR="007C463C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A20933" w:rsidRPr="00BF791A" w:rsidTr="00830F3E">
        <w:trPr>
          <w:trHeight w:val="734"/>
        </w:trPr>
        <w:tc>
          <w:tcPr>
            <w:tcW w:w="1067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A20933" w:rsidRPr="00BF791A" w:rsidRDefault="007C463C" w:rsidP="005934D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da Criança Especial, 9 de dezembro. 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971CD" w:rsidRDefault="00A20933" w:rsidP="007C463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7C463C">
        <w:rPr>
          <w:rFonts w:ascii="Arial" w:hAnsi="Arial" w:cs="Arial"/>
        </w:rPr>
        <w:t xml:space="preserve"> o registro do transcurso do Dia da Criança Especial, 9 de dezembro. </w:t>
      </w:r>
    </w:p>
    <w:p w:rsidR="00C138AB" w:rsidRPr="00C138AB" w:rsidRDefault="00C138AB" w:rsidP="00C138A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138AB">
        <w:rPr>
          <w:rFonts w:ascii="Arial" w:hAnsi="Arial" w:cs="Arial"/>
        </w:rPr>
        <w:t>A data é uma oportunidade para a reflexão sobre a importância da inclusão social destas pessoas.</w:t>
      </w:r>
    </w:p>
    <w:p w:rsidR="007C463C" w:rsidRDefault="00C138AB" w:rsidP="00C138A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Crianças</w:t>
      </w:r>
      <w:r w:rsidRPr="00C138AB">
        <w:rPr>
          <w:rFonts w:ascii="Arial" w:hAnsi="Arial" w:cs="Arial"/>
        </w:rPr>
        <w:t xml:space="preserve"> com Autismo, deficiência mental, auditiva e visual, Síndrome de Down e outras síndromes menos conhecidas, mas que também interferem no</w:t>
      </w:r>
      <w:r>
        <w:rPr>
          <w:rFonts w:ascii="Arial" w:hAnsi="Arial" w:cs="Arial"/>
        </w:rPr>
        <w:t xml:space="preserve"> relacionamento com a sociedade</w:t>
      </w:r>
      <w:r w:rsidR="00BC4334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são consideradas especiais.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A5B23">
        <w:rPr>
          <w:rFonts w:ascii="Arial" w:hAnsi="Arial" w:cs="Arial"/>
        </w:rPr>
        <w:t xml:space="preserve">07 de dezembro </w:t>
      </w:r>
      <w:r w:rsidR="000971CD">
        <w:rPr>
          <w:rFonts w:ascii="Arial" w:hAnsi="Arial" w:cs="Arial"/>
        </w:rPr>
        <w:t>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2D3" w:rsidRDefault="007E02D3">
      <w:r>
        <w:separator/>
      </w:r>
    </w:p>
  </w:endnote>
  <w:endnote w:type="continuationSeparator" w:id="0">
    <w:p w:rsidR="007E02D3" w:rsidRDefault="007E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2D3" w:rsidRDefault="007E02D3">
      <w:r>
        <w:separator/>
      </w:r>
    </w:p>
  </w:footnote>
  <w:footnote w:type="continuationSeparator" w:id="0">
    <w:p w:rsidR="007E02D3" w:rsidRDefault="007E0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36EB7"/>
    <w:rsid w:val="000704B8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2C18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5351A"/>
    <w:rsid w:val="00564368"/>
    <w:rsid w:val="005775D2"/>
    <w:rsid w:val="005934DE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B3F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C463C"/>
    <w:rsid w:val="007E02D3"/>
    <w:rsid w:val="007F3A41"/>
    <w:rsid w:val="007F75CA"/>
    <w:rsid w:val="0080197E"/>
    <w:rsid w:val="00827AB6"/>
    <w:rsid w:val="00830F3E"/>
    <w:rsid w:val="00871689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36BE0"/>
    <w:rsid w:val="00A43633"/>
    <w:rsid w:val="00A46B01"/>
    <w:rsid w:val="00A71A73"/>
    <w:rsid w:val="00A92CB9"/>
    <w:rsid w:val="00A944DF"/>
    <w:rsid w:val="00AA5B23"/>
    <w:rsid w:val="00AC4931"/>
    <w:rsid w:val="00AC712C"/>
    <w:rsid w:val="00AE2967"/>
    <w:rsid w:val="00AE5C0D"/>
    <w:rsid w:val="00B05C40"/>
    <w:rsid w:val="00B062A3"/>
    <w:rsid w:val="00B844AA"/>
    <w:rsid w:val="00BA1565"/>
    <w:rsid w:val="00BA5BD4"/>
    <w:rsid w:val="00BB7A80"/>
    <w:rsid w:val="00BC4334"/>
    <w:rsid w:val="00BD3C47"/>
    <w:rsid w:val="00BF01D5"/>
    <w:rsid w:val="00BF791A"/>
    <w:rsid w:val="00C06BEA"/>
    <w:rsid w:val="00C138AB"/>
    <w:rsid w:val="00C224D9"/>
    <w:rsid w:val="00C36E68"/>
    <w:rsid w:val="00C44D39"/>
    <w:rsid w:val="00C465FE"/>
    <w:rsid w:val="00C944C8"/>
    <w:rsid w:val="00C9657F"/>
    <w:rsid w:val="00CA2C10"/>
    <w:rsid w:val="00CA759E"/>
    <w:rsid w:val="00CB2BAB"/>
    <w:rsid w:val="00CE240E"/>
    <w:rsid w:val="00D01932"/>
    <w:rsid w:val="00D06DF1"/>
    <w:rsid w:val="00D14EB1"/>
    <w:rsid w:val="00D2072E"/>
    <w:rsid w:val="00D22B8A"/>
    <w:rsid w:val="00D3483F"/>
    <w:rsid w:val="00D61225"/>
    <w:rsid w:val="00D9218C"/>
    <w:rsid w:val="00DB48F6"/>
    <w:rsid w:val="00E11F92"/>
    <w:rsid w:val="00E1482F"/>
    <w:rsid w:val="00E14F37"/>
    <w:rsid w:val="00E3022D"/>
    <w:rsid w:val="00E86C30"/>
    <w:rsid w:val="00E90C30"/>
    <w:rsid w:val="00EB04D6"/>
    <w:rsid w:val="00EB1055"/>
    <w:rsid w:val="00EC5FC4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16</TotalTime>
  <Pages>1</Pages>
  <Words>134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2016-12-05T17:51:00Z</dcterms:created>
  <dcterms:modified xsi:type="dcterms:W3CDTF">2016-12-06T12:24:00Z</dcterms:modified>
</cp:coreProperties>
</file>