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5134C">
        <w:rPr>
          <w:rFonts w:ascii="Arial" w:hAnsi="Arial" w:cs="Arial"/>
          <w:b/>
          <w:caps/>
          <w:sz w:val="28"/>
          <w:szCs w:val="28"/>
        </w:rPr>
        <w:t>1765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5134C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34C">
              <w:rPr>
                <w:rFonts w:ascii="Arial" w:hAnsi="Arial" w:cs="Arial"/>
                <w:sz w:val="20"/>
                <w:szCs w:val="20"/>
              </w:rPr>
              <w:t xml:space="preserve">Registra o transcurso do Dia Internacional de Combate ao Câncer, 27 de </w:t>
            </w:r>
            <w:proofErr w:type="gramStart"/>
            <w:r w:rsidRPr="0005134C"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05134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05134C">
        <w:rPr>
          <w:rFonts w:ascii="Arial" w:hAnsi="Arial" w:cs="Arial"/>
        </w:rPr>
        <w:t>d</w:t>
      </w:r>
      <w:r w:rsidR="0005134C" w:rsidRPr="0005134C">
        <w:rPr>
          <w:rFonts w:ascii="Arial" w:hAnsi="Arial" w:cs="Arial"/>
        </w:rPr>
        <w:t>o transcurso do Dia Internacional de Combate ao Câncer, 27 de novembro.</w:t>
      </w:r>
    </w:p>
    <w:p w:rsidR="0005134C" w:rsidRPr="00BF791A" w:rsidRDefault="0005134C" w:rsidP="0005134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05134C">
        <w:rPr>
          <w:rFonts w:ascii="Arial" w:hAnsi="Arial" w:cs="Arial"/>
        </w:rPr>
        <w:t>A data foi criada em 1988 com o intuito de ampliar o conhecimento da população sobre as formas de prevenção e de tratamento da doença.</w:t>
      </w:r>
    </w:p>
    <w:p w:rsidR="00B75CEF" w:rsidRPr="00BF791A" w:rsidRDefault="00B75CEF" w:rsidP="0005134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56288" w:rsidRDefault="00B75CEF" w:rsidP="0005134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5134C">
        <w:rPr>
          <w:rFonts w:ascii="Arial" w:hAnsi="Arial" w:cs="Arial"/>
        </w:rPr>
        <w:t>30 de novembro de 2016.</w:t>
      </w:r>
      <w:bookmarkStart w:id="0" w:name="_GoBack"/>
      <w:bookmarkEnd w:id="0"/>
    </w:p>
    <w:p w:rsidR="0005134C" w:rsidRDefault="0005134C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134C" w:rsidRDefault="0005134C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134C" w:rsidRDefault="0005134C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134C" w:rsidRPr="00A34F2C" w:rsidRDefault="0005134C" w:rsidP="0005134C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05134C" w:rsidRPr="00A34F2C" w:rsidRDefault="0005134C" w:rsidP="0005134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05134C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23D" w:rsidRDefault="0072623D">
      <w:r>
        <w:separator/>
      </w:r>
    </w:p>
  </w:endnote>
  <w:endnote w:type="continuationSeparator" w:id="0">
    <w:p w:rsidR="0072623D" w:rsidRDefault="00726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23D" w:rsidRDefault="0072623D">
      <w:r>
        <w:separator/>
      </w:r>
    </w:p>
  </w:footnote>
  <w:footnote w:type="continuationSeparator" w:id="0">
    <w:p w:rsidR="0072623D" w:rsidRDefault="00726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5624E2F" wp14:editId="275E092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D924A8D" wp14:editId="5042E933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31F92B89" wp14:editId="3F07F0B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2EAACDC3" wp14:editId="69A4828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6730B3A9" wp14:editId="526937D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298FAD43" wp14:editId="07F6B6B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134C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2623D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C7058-FF1E-4F49-822F-87FDD6C2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112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2016-11-29T11:11:00Z</dcterms:created>
  <dcterms:modified xsi:type="dcterms:W3CDTF">2016-11-29T11:11:00Z</dcterms:modified>
</cp:coreProperties>
</file>