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A511B3">
        <w:rPr>
          <w:rFonts w:cs="Arial"/>
          <w:b/>
          <w:caps/>
          <w:sz w:val="28"/>
          <w:szCs w:val="28"/>
        </w:rPr>
        <w:t>1767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A511B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A511B3">
              <w:rPr>
                <w:rFonts w:cs="Arial"/>
                <w:sz w:val="20"/>
                <w:szCs w:val="20"/>
              </w:rPr>
              <w:t xml:space="preserve">Moção Congratulatória pelo transcurso do Dia do Síndico, comemorado em 30 de </w:t>
            </w:r>
            <w:proofErr w:type="gramStart"/>
            <w:r w:rsidRPr="00A511B3">
              <w:rPr>
                <w:rFonts w:cs="Arial"/>
                <w:sz w:val="20"/>
                <w:szCs w:val="20"/>
              </w:rPr>
              <w:t>novembro.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A511B3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A511B3" w:rsidRPr="00A511B3">
        <w:rPr>
          <w:rFonts w:cs="Arial"/>
        </w:rPr>
        <w:t>Moção Congratulatória pelo transcurso do Dia do Síndico, comemorado em 30 de novembro.</w:t>
      </w:r>
    </w:p>
    <w:p w:rsidR="00A511B3" w:rsidRDefault="00A511B3" w:rsidP="00A511B3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Felicitamos todos os profissionais da área em celebração à data que os homenageia, fazendo votos que tenham muito sucesso em suas carreiras.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A511B3">
        <w:rPr>
          <w:rFonts w:cs="Arial"/>
        </w:rPr>
        <w:t>30 de novembro de 2016.</w:t>
      </w:r>
    </w:p>
    <w:p w:rsidR="00A511B3" w:rsidRDefault="00A511B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A511B3" w:rsidRDefault="00A511B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A511B3" w:rsidRPr="00A73B31" w:rsidRDefault="00A511B3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A511B3" w:rsidRPr="00A73B31" w:rsidRDefault="00A511B3" w:rsidP="00E73E69">
      <w:pPr>
        <w:spacing w:line="240" w:lineRule="auto"/>
        <w:jc w:val="center"/>
      </w:pPr>
      <w:r w:rsidRPr="00A73B31">
        <w:t>Vereador – PSDC</w:t>
      </w:r>
    </w:p>
    <w:p w:rsidR="00A511B3" w:rsidRDefault="00A511B3" w:rsidP="008B6411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  <w:bookmarkStart w:id="0" w:name="_GoBack"/>
      <w:bookmarkEnd w:id="0"/>
    </w:p>
    <w:sectPr w:rsidR="00A511B3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549" w:rsidRDefault="007A6549">
      <w:r>
        <w:separator/>
      </w:r>
    </w:p>
  </w:endnote>
  <w:endnote w:type="continuationSeparator" w:id="0">
    <w:p w:rsidR="007A6549" w:rsidRDefault="007A6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549" w:rsidRDefault="007A6549">
      <w:r>
        <w:separator/>
      </w:r>
    </w:p>
  </w:footnote>
  <w:footnote w:type="continuationSeparator" w:id="0">
    <w:p w:rsidR="007A6549" w:rsidRDefault="007A6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7F0C17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C17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A6549"/>
    <w:rsid w:val="007E5956"/>
    <w:rsid w:val="007F0C17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11B3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3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2013-04-18T10:50:00Z</cp:lastPrinted>
  <dcterms:created xsi:type="dcterms:W3CDTF">2016-11-29T13:55:00Z</dcterms:created>
  <dcterms:modified xsi:type="dcterms:W3CDTF">2016-11-29T13:58:00Z</dcterms:modified>
</cp:coreProperties>
</file>