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0C" w:rsidRPr="004E4177" w:rsidRDefault="004B430C" w:rsidP="004E417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bookmarkStart w:id="0" w:name="_GoBack"/>
      <w:bookmarkEnd w:id="0"/>
      <w:r w:rsidRPr="004E4177">
        <w:rPr>
          <w:rFonts w:ascii="Arial" w:hAnsi="Arial" w:cs="Arial"/>
          <w:b/>
          <w:color w:val="000000"/>
          <w:sz w:val="28"/>
          <w:szCs w:val="28"/>
          <w:u w:val="single"/>
        </w:rPr>
        <w:t>BAIRRO CAMPO GRANDE</w:t>
      </w:r>
    </w:p>
    <w:p w:rsidR="004B430C" w:rsidRP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276" w:lineRule="auto"/>
        <w:ind w:left="567" w:right="-284"/>
        <w:jc w:val="both"/>
        <w:rPr>
          <w:rFonts w:ascii="Arial" w:hAnsi="Arial" w:cs="Arial"/>
          <w:b/>
          <w:i/>
          <w:color w:val="000000"/>
        </w:rPr>
      </w:pPr>
      <w:r w:rsidRPr="004E4177">
        <w:rPr>
          <w:rFonts w:ascii="Arial" w:hAnsi="Arial" w:cs="Arial"/>
          <w:b/>
          <w:i/>
          <w:color w:val="000000"/>
        </w:rPr>
        <w:t>Manutenção na iluminação pública do espaço de lazer no entorno do campo de futebol do E. C. Santa Rita, na Rua Francisco Eugênio Azevedo Bicudo.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Trata-se de solicitação dos senhores Almir Donizete Martins e João Sérgio Rezende, dos esportistas que utilizam o campo de futebol, dos pais e responsáveis pelas crianças que frequentam o referido espaço e dos demais moradores do bairro, por intermédio deste Vereador.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Há tempos a iluminação deste local não recebe manutenção, tornando insegura a permanência dos usuários no período noturno, pois muitos não dispõem de tempo para levarem seus filhos para se divertirem durante o dia.</w:t>
      </w:r>
    </w:p>
    <w:p w:rsid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“O período entre a chegada do trabalho e o escurecer, que é o tempo que temos para trazer as crianças aqui, é muito curto, não dá para aproveitar quase nada. Com o local iluminado, as crianças poderiam se divertir mais, principalmente em dias de calor”, relata uma moradora.</w:t>
      </w:r>
    </w:p>
    <w:p w:rsidR="004E4177" w:rsidRPr="004B430C" w:rsidRDefault="004E4177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4B430C" w:rsidRPr="004E4177" w:rsidRDefault="004B430C" w:rsidP="004E417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4E4177">
        <w:rPr>
          <w:rFonts w:ascii="Arial" w:hAnsi="Arial" w:cs="Arial"/>
          <w:b/>
          <w:color w:val="000000"/>
          <w:sz w:val="28"/>
          <w:szCs w:val="28"/>
          <w:u w:val="single"/>
        </w:rPr>
        <w:t>BAIRRO CIDADE JARDIM</w:t>
      </w:r>
    </w:p>
    <w:p w:rsidR="004B430C" w:rsidRP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276" w:lineRule="auto"/>
        <w:ind w:left="567" w:right="-284"/>
        <w:jc w:val="both"/>
        <w:rPr>
          <w:rFonts w:ascii="Arial" w:hAnsi="Arial" w:cs="Arial"/>
          <w:b/>
          <w:i/>
          <w:color w:val="000000"/>
        </w:rPr>
      </w:pPr>
      <w:r w:rsidRPr="004E4177">
        <w:rPr>
          <w:rFonts w:ascii="Arial" w:hAnsi="Arial" w:cs="Arial"/>
          <w:b/>
          <w:i/>
          <w:color w:val="000000"/>
        </w:rPr>
        <w:t xml:space="preserve">Recapeamento asfáltico na Rua </w:t>
      </w:r>
      <w:proofErr w:type="spellStart"/>
      <w:r w:rsidRPr="004E4177">
        <w:rPr>
          <w:rFonts w:ascii="Arial" w:hAnsi="Arial" w:cs="Arial"/>
          <w:b/>
          <w:i/>
          <w:color w:val="000000"/>
        </w:rPr>
        <w:t>Elpídeo</w:t>
      </w:r>
      <w:proofErr w:type="spellEnd"/>
      <w:r w:rsidRPr="004E4177">
        <w:rPr>
          <w:rFonts w:ascii="Arial" w:hAnsi="Arial" w:cs="Arial"/>
          <w:b/>
          <w:i/>
          <w:color w:val="000000"/>
        </w:rPr>
        <w:t xml:space="preserve"> Dantas, em toda a sua extensão.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Trata-se de pedido do Sr. Artur Batista Ferdinando e dos demais moradores da referida rua, por intermédio deste Vereador.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Segundo o relato do Sr. Artur, a referida via foi pavimentada há muitos anos, recebeu o chamado “asfalto frio”, que para os especialistas não comporta muito peso e, durante todos esses anos, não recebeu manutenção. Hoje, a rua encontra-se tomada por buracos, com água empoçada, propiciando a contaminação e dificultando a vida dos moradores.</w:t>
      </w:r>
    </w:p>
    <w:p w:rsid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 xml:space="preserve">Em 16/06/2014 o solicitante abriu o protocolo de nº 0000014848 e, em </w:t>
      </w:r>
      <w:r w:rsidRPr="004B430C">
        <w:rPr>
          <w:rFonts w:ascii="Arial" w:hAnsi="Arial" w:cs="Arial"/>
          <w:color w:val="000000"/>
        </w:rPr>
        <w:lastRenderedPageBreak/>
        <w:t>26/03/2015, abriu outro protocolo, de nº 000008441, junto a Secretaria de Governo, sendo que até a presente data nenhuma resposta obteve.</w:t>
      </w:r>
    </w:p>
    <w:p w:rsidR="004E4177" w:rsidRPr="004B430C" w:rsidRDefault="004E4177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4B430C" w:rsidRPr="004E4177" w:rsidRDefault="004B430C" w:rsidP="004E417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4E4177">
        <w:rPr>
          <w:rFonts w:ascii="Arial" w:hAnsi="Arial" w:cs="Arial"/>
          <w:b/>
          <w:color w:val="000000"/>
          <w:sz w:val="28"/>
          <w:szCs w:val="28"/>
          <w:u w:val="single"/>
        </w:rPr>
        <w:t>JARDIM ELZA MARIA</w:t>
      </w:r>
    </w:p>
    <w:p w:rsidR="004B430C" w:rsidRP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276" w:lineRule="auto"/>
        <w:ind w:left="567" w:right="-284"/>
        <w:jc w:val="both"/>
        <w:rPr>
          <w:rFonts w:ascii="Arial" w:hAnsi="Arial" w:cs="Arial"/>
          <w:b/>
          <w:i/>
          <w:color w:val="000000"/>
        </w:rPr>
      </w:pPr>
      <w:r w:rsidRPr="004E4177">
        <w:rPr>
          <w:rFonts w:ascii="Arial" w:hAnsi="Arial" w:cs="Arial"/>
          <w:b/>
          <w:i/>
          <w:color w:val="000000"/>
        </w:rPr>
        <w:t>Reposição de lâmpadas no entorno do SESI.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Que sejam tomadas providências necessárias para a reposição de lâmpadas na</w:t>
      </w:r>
      <w:r w:rsidR="004E4177">
        <w:rPr>
          <w:rFonts w:ascii="Arial" w:hAnsi="Arial" w:cs="Arial"/>
          <w:color w:val="000000"/>
        </w:rPr>
        <w:t>s</w:t>
      </w:r>
      <w:r w:rsidRPr="004B430C">
        <w:rPr>
          <w:rFonts w:ascii="Arial" w:hAnsi="Arial" w:cs="Arial"/>
          <w:color w:val="000000"/>
        </w:rPr>
        <w:t xml:space="preserve"> seguintes ruas no entorno do SESI: Rua Antônio Ferreira </w:t>
      </w:r>
      <w:proofErr w:type="spellStart"/>
      <w:r w:rsidRPr="004B430C">
        <w:rPr>
          <w:rFonts w:ascii="Arial" w:hAnsi="Arial" w:cs="Arial"/>
          <w:color w:val="000000"/>
        </w:rPr>
        <w:t>Rizzini</w:t>
      </w:r>
      <w:proofErr w:type="spellEnd"/>
      <w:r w:rsidRPr="004B430C">
        <w:rPr>
          <w:rFonts w:ascii="Arial" w:hAnsi="Arial" w:cs="Arial"/>
          <w:color w:val="000000"/>
        </w:rPr>
        <w:t xml:space="preserve"> e Rua Ivone Lúcia Guarnieri Stock.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Trata-se de solicitação do Sr. Paulo Coelho (Diretor), da equipe de segurança, do Sr. José Maria Carrilho (condutor de van escolar), dos demais condutores de vans, dos moradores próximos e das pessoas que transitam por essas imediações.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 xml:space="preserve">Os solicitantes alegam que há muito tempo </w:t>
      </w:r>
      <w:r w:rsidR="004E4177">
        <w:rPr>
          <w:rFonts w:ascii="Arial" w:hAnsi="Arial" w:cs="Arial"/>
          <w:color w:val="000000"/>
        </w:rPr>
        <w:t>a</w:t>
      </w:r>
      <w:r w:rsidRPr="004B430C">
        <w:rPr>
          <w:rFonts w:ascii="Arial" w:hAnsi="Arial" w:cs="Arial"/>
          <w:color w:val="000000"/>
        </w:rPr>
        <w:t xml:space="preserve"> rede elétrica nesse local não recebe manutenção. A escuridão traz preocupação, pois nunca se sabe quem e com qual intenção se aproxima. Há relatos de vários assaltos e tentativas de estupro nas proximidades.</w:t>
      </w:r>
    </w:p>
    <w:p w:rsid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 xml:space="preserve">Em decorrência dessa preocupação, os solicitantes pedem a manutenção </w:t>
      </w:r>
      <w:r w:rsidRPr="004E4177">
        <w:rPr>
          <w:rFonts w:ascii="Arial" w:hAnsi="Arial" w:cs="Arial"/>
          <w:color w:val="000000"/>
          <w:u w:val="single"/>
        </w:rPr>
        <w:t>em caráter de urgência</w:t>
      </w:r>
      <w:r w:rsidRPr="004B430C">
        <w:rPr>
          <w:rFonts w:ascii="Arial" w:hAnsi="Arial" w:cs="Arial"/>
          <w:color w:val="000000"/>
        </w:rPr>
        <w:t>.</w:t>
      </w:r>
    </w:p>
    <w:p w:rsidR="004E4177" w:rsidRPr="004B430C" w:rsidRDefault="004E4177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4B430C" w:rsidRPr="004E4177" w:rsidRDefault="004B430C" w:rsidP="004E417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4E4177">
        <w:rPr>
          <w:rFonts w:ascii="Arial" w:hAnsi="Arial" w:cs="Arial"/>
          <w:b/>
          <w:color w:val="000000"/>
          <w:sz w:val="28"/>
          <w:szCs w:val="28"/>
          <w:u w:val="single"/>
        </w:rPr>
        <w:t>BAIRRO VERANEIO IRAJÁ</w:t>
      </w:r>
    </w:p>
    <w:p w:rsidR="004B430C" w:rsidRP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b/>
          <w:i/>
          <w:color w:val="000000"/>
        </w:rPr>
      </w:pPr>
      <w:r w:rsidRPr="004E4177">
        <w:rPr>
          <w:rFonts w:ascii="Arial" w:hAnsi="Arial" w:cs="Arial"/>
          <w:b/>
          <w:i/>
          <w:color w:val="000000"/>
        </w:rPr>
        <w:t>Motonivelamento e cascalhamento em todas as ruas.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Trata-se de solicitação da Sra. Dayane Aparecida da Silva, dos usuários de ônibus, dos motoristas que trafegam diariamente pelas ruas do bairro, bem como de todos os demais moradores.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lastRenderedPageBreak/>
        <w:t>As ruas estão tomadas por buracos, o que as torna intransitáveis. Entrar e sair com veículos de garagens está ficando cada vez mais difícil. Para os pedestres, ir até o ponto do circular é um transtorno, e o número de buracos já existente é a perder de vista, número este que a cada chuva aumenta ainda mais.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“Temos que ser bons motoristas para que os buracos não nos tragam prejuízos para o resto da vida. Na tentativa de não danificar o veículo ao tentar desviar dos buracos, podemos causar acidentes graves”, comenta um motorista.</w:t>
      </w:r>
    </w:p>
    <w:p w:rsid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 xml:space="preserve">Assim, a Sra. Dayane Aparecida da Silva e todos os demais moradores do Bairro Veraneio Irajá pedem, </w:t>
      </w:r>
      <w:r w:rsidRPr="004E4177">
        <w:rPr>
          <w:rFonts w:ascii="Arial" w:hAnsi="Arial" w:cs="Arial"/>
          <w:color w:val="000000"/>
          <w:u w:val="single"/>
        </w:rPr>
        <w:t>em caráter de urgência</w:t>
      </w:r>
      <w:r w:rsidRPr="004B430C">
        <w:rPr>
          <w:rFonts w:ascii="Arial" w:hAnsi="Arial" w:cs="Arial"/>
          <w:color w:val="000000"/>
        </w:rPr>
        <w:t>, o motonivelamento e cascalhamento.</w:t>
      </w:r>
    </w:p>
    <w:p w:rsidR="004E4177" w:rsidRPr="004B430C" w:rsidRDefault="004E4177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4B430C" w:rsidRPr="004E4177" w:rsidRDefault="004B430C" w:rsidP="004E417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4E4177">
        <w:rPr>
          <w:rFonts w:ascii="Arial" w:hAnsi="Arial" w:cs="Arial"/>
          <w:b/>
          <w:color w:val="000000"/>
          <w:sz w:val="28"/>
          <w:szCs w:val="28"/>
          <w:u w:val="single"/>
        </w:rPr>
        <w:t>VILA ZEZÉ</w:t>
      </w:r>
    </w:p>
    <w:p w:rsidR="004B430C" w:rsidRP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b/>
          <w:i/>
          <w:color w:val="000000"/>
        </w:rPr>
      </w:pPr>
      <w:r w:rsidRPr="004E4177">
        <w:rPr>
          <w:rFonts w:ascii="Arial" w:hAnsi="Arial" w:cs="Arial"/>
          <w:b/>
          <w:i/>
          <w:color w:val="000000"/>
        </w:rPr>
        <w:t>Manutenção da tampa do bueiro, asfalto e sinalização.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 xml:space="preserve">Trata-se de pedido dos moradores locais, por intermédio deste Vereador. Solicitam </w:t>
      </w:r>
      <w:r w:rsidRPr="004E4177">
        <w:rPr>
          <w:rFonts w:ascii="Arial" w:hAnsi="Arial" w:cs="Arial"/>
          <w:color w:val="000000"/>
          <w:u w:val="single"/>
        </w:rPr>
        <w:t>em caráter de urgência</w:t>
      </w:r>
      <w:r w:rsidRPr="004B430C">
        <w:rPr>
          <w:rFonts w:ascii="Arial" w:hAnsi="Arial" w:cs="Arial"/>
          <w:color w:val="000000"/>
        </w:rPr>
        <w:t xml:space="preserve"> que seja realizada a manutenção da tampa do bueiro situada na Rua Machado de Assis, em frente ao número 178. A tampa se encontra exposta, fazendo com que crianças e idosos podem tropeçar e se acidentar, bem como os motoristas podem causar acidentes graves pela falta de visibilidade.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Insta salientar que os paralelepípedos ao redor da tampa estão soltando, dando origem a buracos.</w:t>
      </w:r>
    </w:p>
    <w:p w:rsid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Os munícipes solicitam também asfalto e sinalização nessa rua, por ser uma via com grande fluxo de veículos e pedestres.</w:t>
      </w:r>
    </w:p>
    <w:p w:rsidR="004E4177" w:rsidRPr="004B430C" w:rsidRDefault="004E4177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4B430C" w:rsidRPr="004E4177" w:rsidRDefault="004B430C" w:rsidP="004E417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4E4177">
        <w:rPr>
          <w:rFonts w:ascii="Arial" w:hAnsi="Arial" w:cs="Arial"/>
          <w:b/>
          <w:color w:val="000000"/>
          <w:sz w:val="28"/>
          <w:szCs w:val="28"/>
          <w:u w:val="single"/>
        </w:rPr>
        <w:lastRenderedPageBreak/>
        <w:t>JARDIM LUIZA</w:t>
      </w:r>
    </w:p>
    <w:p w:rsidR="004B430C" w:rsidRP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276" w:lineRule="auto"/>
        <w:ind w:left="567" w:right="-284"/>
        <w:jc w:val="both"/>
        <w:rPr>
          <w:rFonts w:ascii="Arial" w:hAnsi="Arial" w:cs="Arial"/>
          <w:b/>
          <w:i/>
          <w:color w:val="000000"/>
        </w:rPr>
      </w:pPr>
      <w:r w:rsidRPr="004E4177">
        <w:rPr>
          <w:rFonts w:ascii="Arial" w:hAnsi="Arial" w:cs="Arial"/>
          <w:b/>
          <w:i/>
          <w:color w:val="000000"/>
        </w:rPr>
        <w:t>Colocação de braço, luminária e lâmpada na Rua Guaporé, nº 5, em frente ao: açougue e à casa de ração.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 xml:space="preserve">Trata-se de uma solicitação da Sra. Zulmira Simões e do Sr. Sidnei </w:t>
      </w:r>
      <w:proofErr w:type="spellStart"/>
      <w:r w:rsidRPr="004B430C">
        <w:rPr>
          <w:rFonts w:ascii="Arial" w:hAnsi="Arial" w:cs="Arial"/>
          <w:color w:val="000000"/>
        </w:rPr>
        <w:t>Montuani</w:t>
      </w:r>
      <w:proofErr w:type="spellEnd"/>
      <w:r w:rsidRPr="004B430C">
        <w:rPr>
          <w:rFonts w:ascii="Arial" w:hAnsi="Arial" w:cs="Arial"/>
          <w:color w:val="000000"/>
        </w:rPr>
        <w:t>, proprietários dos referidos comércios, por intermédio deste Vereador.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Os solicitantes reclamam que há muito tempo sofrem com esse desconforto, além do local se tornar uma escuridão à noite e trazer preocupação, o prejuízo também é inevitável, pois é fato que um local escuro afasta clientes e, em meio à crise econômica que o país atravessa, a sobrevivência dos pequenos comércios fica cada vez mais ameaçada.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O poste possui somente uma lâmpada direcionada para a Avenida Variante Getúlio Vargas que, segundo relato dos solicitantes, precisa ser trocada, pois a mesma fica mais apagada que acesa. Já o início da Rua Guaporé, onde estão localizados os referidos comércios, vive às escuras. Falta o braço, a luminária e a lâmpada.</w:t>
      </w:r>
    </w:p>
    <w:p w:rsid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 xml:space="preserve">Assim, os solicitantes esperam que esta reivindicação seja atendida </w:t>
      </w:r>
      <w:r w:rsidRPr="004E4177">
        <w:rPr>
          <w:rFonts w:ascii="Arial" w:hAnsi="Arial" w:cs="Arial"/>
          <w:color w:val="000000"/>
          <w:u w:val="single"/>
        </w:rPr>
        <w:t>em caráter de urgência</w:t>
      </w:r>
      <w:r w:rsidRPr="004B430C">
        <w:rPr>
          <w:rFonts w:ascii="Arial" w:hAnsi="Arial" w:cs="Arial"/>
          <w:color w:val="000000"/>
        </w:rPr>
        <w:t>, podendo assim trabalhar com segurança e conforto.</w:t>
      </w:r>
    </w:p>
    <w:p w:rsidR="004E4177" w:rsidRPr="004B430C" w:rsidRDefault="004E4177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4B430C" w:rsidRPr="004E4177" w:rsidRDefault="004B430C" w:rsidP="004E417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4E4177">
        <w:rPr>
          <w:rFonts w:ascii="Arial" w:hAnsi="Arial" w:cs="Arial"/>
          <w:b/>
          <w:color w:val="000000"/>
          <w:sz w:val="28"/>
          <w:szCs w:val="28"/>
          <w:u w:val="single"/>
        </w:rPr>
        <w:t>BAIRRO CAMPO GRANDE</w:t>
      </w:r>
    </w:p>
    <w:p w:rsidR="004B430C" w:rsidRP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276" w:lineRule="auto"/>
        <w:ind w:left="567" w:right="-284"/>
        <w:jc w:val="both"/>
        <w:rPr>
          <w:rFonts w:ascii="Arial" w:hAnsi="Arial" w:cs="Arial"/>
          <w:b/>
          <w:i/>
          <w:color w:val="000000"/>
        </w:rPr>
      </w:pPr>
      <w:r w:rsidRPr="004E4177">
        <w:rPr>
          <w:rFonts w:ascii="Arial" w:hAnsi="Arial" w:cs="Arial"/>
          <w:b/>
          <w:i/>
          <w:color w:val="000000"/>
        </w:rPr>
        <w:t>Manutenção nos brinquedos do parquinho infantil ao lado do campo de futebol do E. C. Santa Rita, na Rua Francisco Eugênio Azevedo Bicudo.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Trata-se de solicitação dos senhores Almir Donizete Martins e João Sérgio Rezende, dos esportistas que utilizam o campo de futebol, dos pais e responsáveis pelas crianças que frequentam o referido parquinho de diversão, bem como dos demais moradores do bairro, por intermédio deste Vereador.</w:t>
      </w:r>
    </w:p>
    <w:p w:rsid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lastRenderedPageBreak/>
        <w:t>A Prefeitura Municipal instalou estes brinquedos há um bom tempo. Entretanto, os mesmos nunca receberam manutenção. O mato alto existente entre os brinquedos evidencia que há muito tempo às crianças não fazem uso deles. As madeiras dos assentos estão todas danificadas e as ferragens enferrujadas.</w:t>
      </w:r>
    </w:p>
    <w:p w:rsidR="004E4177" w:rsidRDefault="004E4177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4B430C" w:rsidRPr="004E4177" w:rsidRDefault="004B430C" w:rsidP="004E417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4E4177">
        <w:rPr>
          <w:rFonts w:ascii="Arial" w:hAnsi="Arial" w:cs="Arial"/>
          <w:b/>
          <w:color w:val="000000"/>
          <w:sz w:val="28"/>
          <w:szCs w:val="28"/>
          <w:u w:val="single"/>
        </w:rPr>
        <w:t>BAIRRO VERANEIO IJAL</w:t>
      </w:r>
    </w:p>
    <w:p w:rsidR="004B430C" w:rsidRPr="004E4177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b/>
          <w:i/>
          <w:color w:val="000000"/>
        </w:rPr>
      </w:pPr>
      <w:r w:rsidRPr="004E4177">
        <w:rPr>
          <w:rFonts w:ascii="Arial" w:hAnsi="Arial" w:cs="Arial"/>
          <w:b/>
          <w:i/>
          <w:color w:val="000000"/>
        </w:rPr>
        <w:t>Motonivelamento e cascalhamento em todas as ruas.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Trata-se de solicitação do Sr. Mário Gomes da Silva, dos usuários de ônibus, dos motoristas que trafegam diariamente pelas ruas do bairro, bem como de todos os demais moradores.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As ruas estão tomadas por buracos, o que as torna intransitáveis. Entrar e sair com veículos de garagens está ficando cada vez mais difícil. Para os pedestres, ir até o ponto do circular é um transtorno, e o número de buracos já existente é a perder de vista, número este que a cada chuva aumenta ainda mais.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>“Temos que ser bons motoristas para que os buracos não nos tragam prejuízos para o resto da vida. Na tentativa de não danificar o veículo ao tentar desviar dos buracos, podemos causar acidentes graves”, comenta um motorista.</w:t>
      </w:r>
    </w:p>
    <w:p w:rsidR="004B430C" w:rsidRPr="004B430C" w:rsidRDefault="004B430C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B430C">
        <w:rPr>
          <w:rFonts w:ascii="Arial" w:hAnsi="Arial" w:cs="Arial"/>
          <w:color w:val="000000"/>
        </w:rPr>
        <w:t xml:space="preserve">Assim, o Sr. Mário Gomes da Silva e todos os demais moradores do Bairro Veraneio Ijal pedem, </w:t>
      </w:r>
      <w:r w:rsidRPr="004E4177">
        <w:rPr>
          <w:rFonts w:ascii="Arial" w:hAnsi="Arial" w:cs="Arial"/>
          <w:color w:val="000000"/>
          <w:u w:val="single"/>
        </w:rPr>
        <w:t>em caráter de urgência</w:t>
      </w:r>
      <w:r w:rsidRPr="004B430C">
        <w:rPr>
          <w:rFonts w:ascii="Arial" w:hAnsi="Arial" w:cs="Arial"/>
          <w:color w:val="000000"/>
        </w:rPr>
        <w:t>, o motonivelamento e cascalhamento.</w:t>
      </w:r>
    </w:p>
    <w:p w:rsidR="002C6191" w:rsidRPr="004B430C" w:rsidRDefault="002C6191" w:rsidP="004E417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376F7B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BF8" w:rsidRDefault="00A40BF8">
      <w:r>
        <w:separator/>
      </w:r>
    </w:p>
  </w:endnote>
  <w:endnote w:type="continuationSeparator" w:id="0">
    <w:p w:rsidR="00A40BF8" w:rsidRDefault="00A40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E648B8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BF8" w:rsidRDefault="00A40BF8">
      <w:r>
        <w:separator/>
      </w:r>
    </w:p>
  </w:footnote>
  <w:footnote w:type="continuationSeparator" w:id="0">
    <w:p w:rsidR="00A40BF8" w:rsidRDefault="00A40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682D2A2" wp14:editId="63D73F0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99055E" wp14:editId="306FD89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4DD4F2D8" wp14:editId="7D75281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773AF6" w:rsidP="00F6169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1778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773AF6" w:rsidP="00773AF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30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773AF6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154464">
            <w:rPr>
              <w:rStyle w:val="Nmerodepgina"/>
              <w:rFonts w:ascii="Arial Black" w:hAnsi="Arial Black" w:cs="Arial"/>
              <w:b/>
              <w:noProof/>
            </w:rPr>
            <w:t>05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4464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66BE2"/>
    <w:rsid w:val="00370CD0"/>
    <w:rsid w:val="00376F7B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B430C"/>
    <w:rsid w:val="004C0493"/>
    <w:rsid w:val="004D4805"/>
    <w:rsid w:val="004E4177"/>
    <w:rsid w:val="004F03FF"/>
    <w:rsid w:val="00507D0E"/>
    <w:rsid w:val="00510692"/>
    <w:rsid w:val="005379A8"/>
    <w:rsid w:val="00552CA1"/>
    <w:rsid w:val="00555AA1"/>
    <w:rsid w:val="00555EC3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00E2"/>
    <w:rsid w:val="00681863"/>
    <w:rsid w:val="00684BDD"/>
    <w:rsid w:val="006B65AA"/>
    <w:rsid w:val="006C48FA"/>
    <w:rsid w:val="006E592C"/>
    <w:rsid w:val="006F77EF"/>
    <w:rsid w:val="007005FA"/>
    <w:rsid w:val="00722F7D"/>
    <w:rsid w:val="00730BCE"/>
    <w:rsid w:val="00741117"/>
    <w:rsid w:val="00751E20"/>
    <w:rsid w:val="00760EC0"/>
    <w:rsid w:val="0076364C"/>
    <w:rsid w:val="007656A9"/>
    <w:rsid w:val="00767750"/>
    <w:rsid w:val="00773AF6"/>
    <w:rsid w:val="007A6715"/>
    <w:rsid w:val="007B5856"/>
    <w:rsid w:val="007C4E7D"/>
    <w:rsid w:val="007E33E1"/>
    <w:rsid w:val="007F3A85"/>
    <w:rsid w:val="007F3FDF"/>
    <w:rsid w:val="007F6AD7"/>
    <w:rsid w:val="0081775B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74B05"/>
    <w:rsid w:val="00995705"/>
    <w:rsid w:val="009B6D6A"/>
    <w:rsid w:val="009C3466"/>
    <w:rsid w:val="009C4F52"/>
    <w:rsid w:val="009D2C49"/>
    <w:rsid w:val="009E1BF6"/>
    <w:rsid w:val="00A34FDD"/>
    <w:rsid w:val="00A40BF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7801"/>
    <w:rsid w:val="00AC0081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D5EA6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1690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96BD1-DE86-4FE7-97F6-6F8C00F17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6</TotalTime>
  <Pages>1</Pages>
  <Words>1090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6967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6</cp:revision>
  <cp:lastPrinted>2016-11-30T09:37:00Z</cp:lastPrinted>
  <dcterms:created xsi:type="dcterms:W3CDTF">2016-11-29T14:00:00Z</dcterms:created>
  <dcterms:modified xsi:type="dcterms:W3CDTF">2016-11-30T09:39:00Z</dcterms:modified>
</cp:coreProperties>
</file>