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1F1A73">
        <w:rPr>
          <w:rFonts w:ascii="Arial" w:hAnsi="Arial" w:cs="Arial"/>
          <w:b/>
          <w:caps/>
          <w:sz w:val="28"/>
          <w:szCs w:val="28"/>
        </w:rPr>
        <w:t>2</w:t>
      </w:r>
      <w:r w:rsidR="00E97BE5">
        <w:rPr>
          <w:rFonts w:ascii="Arial" w:hAnsi="Arial" w:cs="Arial"/>
          <w:b/>
          <w:caps/>
          <w:sz w:val="28"/>
          <w:szCs w:val="28"/>
        </w:rPr>
        <w:t>81</w:t>
      </w:r>
      <w:r w:rsidR="006F63DF">
        <w:rPr>
          <w:rFonts w:ascii="Arial" w:hAnsi="Arial" w:cs="Arial"/>
          <w:b/>
          <w:caps/>
          <w:sz w:val="28"/>
          <w:szCs w:val="28"/>
        </w:rPr>
        <w:t>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E92BEB" w:rsidP="006F63DF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C0526B">
              <w:rPr>
                <w:rFonts w:ascii="Arial" w:hAnsi="Arial" w:cs="Arial"/>
                <w:sz w:val="20"/>
                <w:szCs w:val="20"/>
              </w:rPr>
              <w:t xml:space="preserve">a </w:t>
            </w:r>
            <w:r w:rsidR="006F63DF">
              <w:rPr>
                <w:rFonts w:ascii="Arial" w:hAnsi="Arial" w:cs="Arial"/>
                <w:sz w:val="20"/>
                <w:szCs w:val="20"/>
              </w:rPr>
              <w:t xml:space="preserve">poda da árvore existente defronte do nº 175 da Rua Serafim Di </w:t>
            </w:r>
            <w:proofErr w:type="spellStart"/>
            <w:r w:rsidR="006F63DF">
              <w:rPr>
                <w:rFonts w:ascii="Arial" w:hAnsi="Arial" w:cs="Arial"/>
                <w:sz w:val="20"/>
                <w:szCs w:val="20"/>
              </w:rPr>
              <w:t>Domênico</w:t>
            </w:r>
            <w:proofErr w:type="spellEnd"/>
            <w:r w:rsidR="006F63DF">
              <w:rPr>
                <w:rFonts w:ascii="Arial" w:hAnsi="Arial" w:cs="Arial"/>
                <w:sz w:val="20"/>
                <w:szCs w:val="20"/>
              </w:rPr>
              <w:t>, no Jardim Paraíso</w:t>
            </w:r>
            <w:r w:rsidR="00E7194E" w:rsidRPr="00E7194E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</w:t>
      </w:r>
      <w:r w:rsidR="00FD6CD6">
        <w:rPr>
          <w:rFonts w:ascii="Arial" w:hAnsi="Arial" w:cs="Arial"/>
        </w:rPr>
        <w:t xml:space="preserve">visando </w:t>
      </w:r>
      <w:r w:rsidR="00C0526B">
        <w:rPr>
          <w:rFonts w:ascii="Arial" w:hAnsi="Arial" w:cs="Arial"/>
        </w:rPr>
        <w:t>à</w:t>
      </w:r>
      <w:r w:rsidR="00FD6CD6">
        <w:rPr>
          <w:rFonts w:ascii="Arial" w:hAnsi="Arial" w:cs="Arial"/>
        </w:rPr>
        <w:t xml:space="preserve"> </w:t>
      </w:r>
      <w:r w:rsidR="00CD6DF1" w:rsidRPr="00CD6DF1">
        <w:rPr>
          <w:rFonts w:ascii="Arial" w:hAnsi="Arial" w:cs="Arial"/>
        </w:rPr>
        <w:t xml:space="preserve">poda da árvore existente defronte do nº 175 da Rua Serafim Di </w:t>
      </w:r>
      <w:proofErr w:type="spellStart"/>
      <w:r w:rsidR="00CD6DF1" w:rsidRPr="00CD6DF1">
        <w:rPr>
          <w:rFonts w:ascii="Arial" w:hAnsi="Arial" w:cs="Arial"/>
        </w:rPr>
        <w:t>Domênico</w:t>
      </w:r>
      <w:proofErr w:type="spellEnd"/>
      <w:r w:rsidR="00CD6DF1" w:rsidRPr="00CD6DF1">
        <w:rPr>
          <w:rFonts w:ascii="Arial" w:hAnsi="Arial" w:cs="Arial"/>
        </w:rPr>
        <w:t>, no Jardim Paraíso</w:t>
      </w:r>
      <w:r w:rsidR="00BF184D">
        <w:rPr>
          <w:rFonts w:ascii="Arial" w:hAnsi="Arial" w:cs="Arial"/>
        </w:rPr>
        <w:t>.</w:t>
      </w:r>
    </w:p>
    <w:p w:rsidR="000B0673" w:rsidRDefault="006E657F" w:rsidP="00AB34E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E657F">
        <w:rPr>
          <w:rFonts w:ascii="Arial" w:hAnsi="Arial" w:cs="Arial"/>
        </w:rPr>
        <w:t xml:space="preserve">O pedido se justifica, pois, </w:t>
      </w:r>
      <w:r w:rsidR="006A386B">
        <w:rPr>
          <w:rFonts w:ascii="Arial" w:hAnsi="Arial" w:cs="Arial"/>
        </w:rPr>
        <w:t xml:space="preserve">a </w:t>
      </w:r>
      <w:r w:rsidR="006A386B" w:rsidRPr="006A386B">
        <w:rPr>
          <w:rFonts w:ascii="Arial" w:hAnsi="Arial" w:cs="Arial"/>
        </w:rPr>
        <w:t xml:space="preserve">copa da </w:t>
      </w:r>
      <w:r w:rsidR="006A386B">
        <w:rPr>
          <w:rFonts w:ascii="Arial" w:hAnsi="Arial" w:cs="Arial"/>
        </w:rPr>
        <w:t xml:space="preserve">referida </w:t>
      </w:r>
      <w:r w:rsidR="006A386B" w:rsidRPr="006A386B">
        <w:rPr>
          <w:rFonts w:ascii="Arial" w:hAnsi="Arial" w:cs="Arial"/>
        </w:rPr>
        <w:t>árvore está muito grande</w:t>
      </w:r>
      <w:r w:rsidR="00D26DEF">
        <w:rPr>
          <w:rFonts w:ascii="Arial" w:hAnsi="Arial" w:cs="Arial"/>
        </w:rPr>
        <w:t xml:space="preserve">, </w:t>
      </w:r>
      <w:r w:rsidR="006A386B" w:rsidRPr="006A386B">
        <w:rPr>
          <w:rFonts w:ascii="Arial" w:hAnsi="Arial" w:cs="Arial"/>
        </w:rPr>
        <w:t xml:space="preserve">obstruindo </w:t>
      </w:r>
      <w:r w:rsidR="00D26DEF">
        <w:rPr>
          <w:rFonts w:ascii="Arial" w:hAnsi="Arial" w:cs="Arial"/>
        </w:rPr>
        <w:t xml:space="preserve">inclusive </w:t>
      </w:r>
      <w:r w:rsidR="006A386B" w:rsidRPr="006A386B">
        <w:rPr>
          <w:rFonts w:ascii="Arial" w:hAnsi="Arial" w:cs="Arial"/>
        </w:rPr>
        <w:t xml:space="preserve">parte da </w:t>
      </w:r>
      <w:r w:rsidR="00D26DEF">
        <w:rPr>
          <w:rFonts w:ascii="Arial" w:hAnsi="Arial" w:cs="Arial"/>
        </w:rPr>
        <w:t>pista</w:t>
      </w:r>
      <w:r w:rsidR="006A386B" w:rsidRPr="006A386B">
        <w:rPr>
          <w:rFonts w:ascii="Arial" w:hAnsi="Arial" w:cs="Arial"/>
        </w:rPr>
        <w:t xml:space="preserve"> de rolamento</w:t>
      </w:r>
      <w:r w:rsidR="00D26DEF">
        <w:rPr>
          <w:rFonts w:ascii="Arial" w:hAnsi="Arial" w:cs="Arial"/>
        </w:rPr>
        <w:t xml:space="preserve"> da via</w:t>
      </w:r>
      <w:r w:rsidR="002B02F3">
        <w:rPr>
          <w:rFonts w:ascii="Arial" w:hAnsi="Arial" w:cs="Arial"/>
        </w:rPr>
        <w:t>.</w:t>
      </w:r>
      <w:r w:rsidR="003816C3">
        <w:rPr>
          <w:rFonts w:ascii="Arial" w:hAnsi="Arial" w:cs="Arial"/>
        </w:rPr>
        <w:t xml:space="preserve"> Fotos em anexo.</w:t>
      </w:r>
    </w:p>
    <w:p w:rsidR="003A77BE" w:rsidRDefault="003E188F" w:rsidP="003B54FF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 w:rsidR="005A0EDA" w:rsidRPr="005A0EDA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 w:rsidR="00100244">
        <w:rPr>
          <w:rFonts w:ascii="Arial" w:hAnsi="Arial" w:cs="Arial"/>
        </w:rPr>
        <w:t xml:space="preserve">de </w:t>
      </w:r>
      <w:r w:rsidR="005A0EDA" w:rsidRPr="005A0EDA">
        <w:rPr>
          <w:rFonts w:ascii="Arial" w:hAnsi="Arial" w:cs="Arial"/>
        </w:rPr>
        <w:t>Santana, Prefeito Municipal, e transmitimos nossas respeitosas saudações</w:t>
      </w:r>
      <w:r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C43B20">
        <w:rPr>
          <w:rFonts w:ascii="Arial" w:hAnsi="Arial" w:cs="Arial"/>
        </w:rPr>
        <w:t>2</w:t>
      </w:r>
      <w:r w:rsidR="00543458">
        <w:rPr>
          <w:rFonts w:ascii="Arial" w:hAnsi="Arial" w:cs="Arial"/>
        </w:rPr>
        <w:t>7</w:t>
      </w:r>
      <w:r w:rsidR="006B2A1E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 xml:space="preserve">de </w:t>
      </w:r>
      <w:r w:rsidR="00EE47D8">
        <w:rPr>
          <w:rFonts w:ascii="Arial" w:hAnsi="Arial" w:cs="Arial"/>
        </w:rPr>
        <w:t>setembro</w:t>
      </w:r>
      <w:r w:rsidR="00CB7B72">
        <w:rPr>
          <w:rFonts w:ascii="Arial" w:hAnsi="Arial" w:cs="Arial"/>
        </w:rPr>
        <w:t xml:space="preserve"> </w:t>
      </w:r>
      <w:r w:rsidR="00494C8D">
        <w:rPr>
          <w:rFonts w:ascii="Arial" w:hAnsi="Arial" w:cs="Arial"/>
        </w:rPr>
        <w:t>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CA374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F002CC" w:rsidRDefault="006D5C63" w:rsidP="006C4A58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2F4A70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</w:t>
      </w:r>
    </w:p>
    <w:p w:rsidR="00262AB2" w:rsidRDefault="00262AB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95A85" w:rsidRDefault="00195A85" w:rsidP="006C4A58">
      <w:pPr>
        <w:jc w:val="center"/>
        <w:rPr>
          <w:rFonts w:ascii="Arial" w:hAnsi="Arial" w:cs="Arial"/>
          <w:sz w:val="2"/>
          <w:szCs w:val="2"/>
        </w:rPr>
      </w:pPr>
    </w:p>
    <w:p w:rsidR="00F002CC" w:rsidRDefault="00F002CC" w:rsidP="006C4A58">
      <w:pPr>
        <w:jc w:val="center"/>
        <w:rPr>
          <w:rFonts w:ascii="Arial" w:hAnsi="Arial" w:cs="Arial"/>
          <w:sz w:val="2"/>
          <w:szCs w:val="2"/>
        </w:rPr>
      </w:pPr>
    </w:p>
    <w:p w:rsidR="00D45EE4" w:rsidRDefault="00D45EE4" w:rsidP="006C4A58">
      <w:pPr>
        <w:jc w:val="center"/>
        <w:rPr>
          <w:rFonts w:ascii="Arial" w:hAnsi="Arial" w:cs="Arial"/>
          <w:sz w:val="2"/>
          <w:szCs w:val="2"/>
        </w:rPr>
      </w:pPr>
    </w:p>
    <w:p w:rsidR="00CB3EA3" w:rsidRDefault="00CB3EA3" w:rsidP="007C61F5">
      <w:pPr>
        <w:rPr>
          <w:rFonts w:ascii="Arial" w:hAnsi="Arial" w:cs="Arial"/>
          <w:sz w:val="2"/>
          <w:szCs w:val="2"/>
        </w:rPr>
      </w:pPr>
    </w:p>
    <w:p w:rsidR="002E3FE0" w:rsidRDefault="00FE2694" w:rsidP="00D45EE4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drawing>
          <wp:inline distT="0" distB="0" distL="0" distR="0">
            <wp:extent cx="4795200" cy="3600000"/>
            <wp:effectExtent l="0" t="0" r="5715" b="635"/>
            <wp:docPr id="10" name="Imagem 10" descr="DSCN3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SCN326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52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2AB2" w:rsidRDefault="00262AB2" w:rsidP="00D45EE4">
      <w:pPr>
        <w:jc w:val="center"/>
        <w:rPr>
          <w:rFonts w:ascii="Arial" w:hAnsi="Arial" w:cs="Arial"/>
          <w:sz w:val="14"/>
          <w:szCs w:val="14"/>
        </w:rPr>
      </w:pPr>
    </w:p>
    <w:p w:rsidR="00FE2694" w:rsidRDefault="00FE2694" w:rsidP="00D45EE4">
      <w:pPr>
        <w:jc w:val="center"/>
        <w:rPr>
          <w:rFonts w:ascii="Arial" w:hAnsi="Arial" w:cs="Arial"/>
          <w:sz w:val="14"/>
          <w:szCs w:val="14"/>
        </w:rPr>
      </w:pPr>
    </w:p>
    <w:p w:rsidR="00FE2694" w:rsidRDefault="00FE2694" w:rsidP="00D45EE4">
      <w:pPr>
        <w:jc w:val="center"/>
        <w:rPr>
          <w:rFonts w:ascii="Arial" w:hAnsi="Arial" w:cs="Arial"/>
          <w:sz w:val="14"/>
          <w:szCs w:val="14"/>
        </w:rPr>
      </w:pPr>
    </w:p>
    <w:p w:rsidR="00FE2694" w:rsidRDefault="00FE2694" w:rsidP="00D45EE4">
      <w:pPr>
        <w:jc w:val="center"/>
        <w:rPr>
          <w:rFonts w:ascii="Arial" w:hAnsi="Arial" w:cs="Arial"/>
          <w:sz w:val="14"/>
          <w:szCs w:val="14"/>
        </w:rPr>
      </w:pPr>
    </w:p>
    <w:p w:rsidR="00A549C0" w:rsidRPr="00262AB2" w:rsidRDefault="00FE2694" w:rsidP="00D45EE4">
      <w:pPr>
        <w:jc w:val="center"/>
        <w:rPr>
          <w:rFonts w:ascii="Arial" w:hAnsi="Arial" w:cs="Arial"/>
          <w:sz w:val="14"/>
          <w:szCs w:val="14"/>
        </w:rPr>
      </w:pPr>
      <w:r>
        <w:rPr>
          <w:noProof/>
        </w:rPr>
        <w:drawing>
          <wp:inline distT="0" distB="0" distL="0" distR="0">
            <wp:extent cx="5061600" cy="3780000"/>
            <wp:effectExtent l="0" t="0" r="5715" b="0"/>
            <wp:docPr id="11" name="Imagem 11" descr="DSCN3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SCN325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600" cy="37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549C0" w:rsidRPr="00262AB2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48DC" w:rsidRDefault="00F948DC">
      <w:r>
        <w:separator/>
      </w:r>
    </w:p>
  </w:endnote>
  <w:endnote w:type="continuationSeparator" w:id="0">
    <w:p w:rsidR="00F948DC" w:rsidRDefault="00F948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48DC" w:rsidRDefault="00F948DC">
      <w:r>
        <w:separator/>
      </w:r>
    </w:p>
  </w:footnote>
  <w:footnote w:type="continuationSeparator" w:id="0">
    <w:p w:rsidR="00F948DC" w:rsidRDefault="00F948D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3C4CBD">
      <w:rPr>
        <w:rFonts w:ascii="Arial" w:hAnsi="Arial" w:cs="Arial"/>
        <w:b/>
        <w:sz w:val="20"/>
        <w:szCs w:val="20"/>
        <w:u w:val="single"/>
      </w:rPr>
      <w:t>2</w:t>
    </w:r>
    <w:r w:rsidR="00A549C0">
      <w:rPr>
        <w:rFonts w:ascii="Arial" w:hAnsi="Arial" w:cs="Arial"/>
        <w:b/>
        <w:sz w:val="20"/>
        <w:szCs w:val="20"/>
        <w:u w:val="single"/>
      </w:rPr>
      <w:t>81</w:t>
    </w:r>
    <w:r w:rsidR="00FE2694">
      <w:rPr>
        <w:rFonts w:ascii="Arial" w:hAnsi="Arial" w:cs="Arial"/>
        <w:b/>
        <w:sz w:val="20"/>
        <w:szCs w:val="20"/>
        <w:u w:val="single"/>
      </w:rPr>
      <w:t>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6B21E2">
      <w:rPr>
        <w:rFonts w:ascii="Arial" w:hAnsi="Arial" w:cs="Arial"/>
        <w:b/>
        <w:sz w:val="20"/>
        <w:szCs w:val="20"/>
        <w:u w:val="single"/>
      </w:rPr>
      <w:t xml:space="preserve">- Vereador Juarez Araújo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E269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FE2694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215042A5"/>
    <w:multiLevelType w:val="hybridMultilevel"/>
    <w:tmpl w:val="CDC45812"/>
    <w:lvl w:ilvl="0" w:tplc="0416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5F37"/>
    <w:rsid w:val="00006AD7"/>
    <w:rsid w:val="00006D6F"/>
    <w:rsid w:val="00007F28"/>
    <w:rsid w:val="00012789"/>
    <w:rsid w:val="000145B9"/>
    <w:rsid w:val="00014DF5"/>
    <w:rsid w:val="0002053E"/>
    <w:rsid w:val="00020790"/>
    <w:rsid w:val="00023BC3"/>
    <w:rsid w:val="00023EE7"/>
    <w:rsid w:val="00024FD3"/>
    <w:rsid w:val="00034A23"/>
    <w:rsid w:val="00042C29"/>
    <w:rsid w:val="000430A3"/>
    <w:rsid w:val="00043DBB"/>
    <w:rsid w:val="000512EF"/>
    <w:rsid w:val="00051CB3"/>
    <w:rsid w:val="00055998"/>
    <w:rsid w:val="00056288"/>
    <w:rsid w:val="0005722F"/>
    <w:rsid w:val="0006285A"/>
    <w:rsid w:val="000647F4"/>
    <w:rsid w:val="000704C3"/>
    <w:rsid w:val="0008011D"/>
    <w:rsid w:val="00081AD1"/>
    <w:rsid w:val="00084051"/>
    <w:rsid w:val="00084513"/>
    <w:rsid w:val="000861D0"/>
    <w:rsid w:val="00090B3C"/>
    <w:rsid w:val="00094490"/>
    <w:rsid w:val="000958D5"/>
    <w:rsid w:val="00097CAE"/>
    <w:rsid w:val="00097F1F"/>
    <w:rsid w:val="000A1519"/>
    <w:rsid w:val="000A3118"/>
    <w:rsid w:val="000A4915"/>
    <w:rsid w:val="000A6C04"/>
    <w:rsid w:val="000B0673"/>
    <w:rsid w:val="000B35DC"/>
    <w:rsid w:val="000B39AA"/>
    <w:rsid w:val="000B5257"/>
    <w:rsid w:val="000B5695"/>
    <w:rsid w:val="000C5E3A"/>
    <w:rsid w:val="000D49DB"/>
    <w:rsid w:val="000D7790"/>
    <w:rsid w:val="000E0042"/>
    <w:rsid w:val="000E19DE"/>
    <w:rsid w:val="000E1F4F"/>
    <w:rsid w:val="000E387C"/>
    <w:rsid w:val="000E7B41"/>
    <w:rsid w:val="000F5F27"/>
    <w:rsid w:val="000F6251"/>
    <w:rsid w:val="00100244"/>
    <w:rsid w:val="00102B3E"/>
    <w:rsid w:val="00103E03"/>
    <w:rsid w:val="001052D7"/>
    <w:rsid w:val="0010544D"/>
    <w:rsid w:val="00105975"/>
    <w:rsid w:val="00107412"/>
    <w:rsid w:val="00107C79"/>
    <w:rsid w:val="00117261"/>
    <w:rsid w:val="00121796"/>
    <w:rsid w:val="00126122"/>
    <w:rsid w:val="001310A5"/>
    <w:rsid w:val="0013542F"/>
    <w:rsid w:val="001420DE"/>
    <w:rsid w:val="0014591F"/>
    <w:rsid w:val="00147D65"/>
    <w:rsid w:val="00150EE2"/>
    <w:rsid w:val="001546AE"/>
    <w:rsid w:val="00154C48"/>
    <w:rsid w:val="00156452"/>
    <w:rsid w:val="00157594"/>
    <w:rsid w:val="00161E8B"/>
    <w:rsid w:val="001625A3"/>
    <w:rsid w:val="001679A1"/>
    <w:rsid w:val="00172E81"/>
    <w:rsid w:val="00173D48"/>
    <w:rsid w:val="001762E4"/>
    <w:rsid w:val="001767E4"/>
    <w:rsid w:val="00177FAD"/>
    <w:rsid w:val="0018116D"/>
    <w:rsid w:val="00181441"/>
    <w:rsid w:val="00181CD2"/>
    <w:rsid w:val="00182C6F"/>
    <w:rsid w:val="00186F15"/>
    <w:rsid w:val="001928A3"/>
    <w:rsid w:val="00193AD0"/>
    <w:rsid w:val="00193CF3"/>
    <w:rsid w:val="00194EAA"/>
    <w:rsid w:val="00195A85"/>
    <w:rsid w:val="001A09F2"/>
    <w:rsid w:val="001A1048"/>
    <w:rsid w:val="001A4F28"/>
    <w:rsid w:val="001A7491"/>
    <w:rsid w:val="001A77F8"/>
    <w:rsid w:val="001B0773"/>
    <w:rsid w:val="001B0E03"/>
    <w:rsid w:val="001C1E2F"/>
    <w:rsid w:val="001C6A7E"/>
    <w:rsid w:val="001C73CC"/>
    <w:rsid w:val="001C76A5"/>
    <w:rsid w:val="001C7B6B"/>
    <w:rsid w:val="001D1A55"/>
    <w:rsid w:val="001D308C"/>
    <w:rsid w:val="001D5BF5"/>
    <w:rsid w:val="001E013F"/>
    <w:rsid w:val="001E02FD"/>
    <w:rsid w:val="001E2E0F"/>
    <w:rsid w:val="001E68AE"/>
    <w:rsid w:val="001F0152"/>
    <w:rsid w:val="001F0CCC"/>
    <w:rsid w:val="001F13C3"/>
    <w:rsid w:val="001F1A73"/>
    <w:rsid w:val="001F4FF1"/>
    <w:rsid w:val="001F5937"/>
    <w:rsid w:val="0020069E"/>
    <w:rsid w:val="0020306B"/>
    <w:rsid w:val="00203E33"/>
    <w:rsid w:val="00204ED7"/>
    <w:rsid w:val="00207EBA"/>
    <w:rsid w:val="00213FB4"/>
    <w:rsid w:val="00217141"/>
    <w:rsid w:val="0022075D"/>
    <w:rsid w:val="00222F1F"/>
    <w:rsid w:val="0022429E"/>
    <w:rsid w:val="00224A99"/>
    <w:rsid w:val="002279E1"/>
    <w:rsid w:val="00230859"/>
    <w:rsid w:val="002314D5"/>
    <w:rsid w:val="0023172E"/>
    <w:rsid w:val="00231A65"/>
    <w:rsid w:val="0023204E"/>
    <w:rsid w:val="00232EEE"/>
    <w:rsid w:val="002365B3"/>
    <w:rsid w:val="002368B8"/>
    <w:rsid w:val="002368ED"/>
    <w:rsid w:val="00241B12"/>
    <w:rsid w:val="002432DB"/>
    <w:rsid w:val="002451FD"/>
    <w:rsid w:val="00246C12"/>
    <w:rsid w:val="0025062A"/>
    <w:rsid w:val="00253C82"/>
    <w:rsid w:val="00253EE2"/>
    <w:rsid w:val="00254228"/>
    <w:rsid w:val="00254635"/>
    <w:rsid w:val="00256155"/>
    <w:rsid w:val="00256C6D"/>
    <w:rsid w:val="002606A5"/>
    <w:rsid w:val="002607BA"/>
    <w:rsid w:val="00262AB2"/>
    <w:rsid w:val="00264BF8"/>
    <w:rsid w:val="00266752"/>
    <w:rsid w:val="00270DC6"/>
    <w:rsid w:val="00274AC8"/>
    <w:rsid w:val="00291D0D"/>
    <w:rsid w:val="002A6571"/>
    <w:rsid w:val="002A7059"/>
    <w:rsid w:val="002A7434"/>
    <w:rsid w:val="002B02F3"/>
    <w:rsid w:val="002B1716"/>
    <w:rsid w:val="002B1FE5"/>
    <w:rsid w:val="002B2FFE"/>
    <w:rsid w:val="002B6297"/>
    <w:rsid w:val="002B7100"/>
    <w:rsid w:val="002C4B2B"/>
    <w:rsid w:val="002C5C70"/>
    <w:rsid w:val="002C7DBC"/>
    <w:rsid w:val="002D3D57"/>
    <w:rsid w:val="002D3D9E"/>
    <w:rsid w:val="002D42C0"/>
    <w:rsid w:val="002D450A"/>
    <w:rsid w:val="002D6247"/>
    <w:rsid w:val="002D6417"/>
    <w:rsid w:val="002E1856"/>
    <w:rsid w:val="002E3CB0"/>
    <w:rsid w:val="002E3FE0"/>
    <w:rsid w:val="002E4995"/>
    <w:rsid w:val="002E695D"/>
    <w:rsid w:val="002F02DB"/>
    <w:rsid w:val="002F063A"/>
    <w:rsid w:val="002F1FD4"/>
    <w:rsid w:val="002F4A70"/>
    <w:rsid w:val="002F5C1F"/>
    <w:rsid w:val="0030168E"/>
    <w:rsid w:val="00311F37"/>
    <w:rsid w:val="00317C1A"/>
    <w:rsid w:val="00320E78"/>
    <w:rsid w:val="00322548"/>
    <w:rsid w:val="00322EEB"/>
    <w:rsid w:val="00323BDC"/>
    <w:rsid w:val="00323F0F"/>
    <w:rsid w:val="00341775"/>
    <w:rsid w:val="00343838"/>
    <w:rsid w:val="00343EA6"/>
    <w:rsid w:val="0034768C"/>
    <w:rsid w:val="00347D5E"/>
    <w:rsid w:val="0035013A"/>
    <w:rsid w:val="003506C6"/>
    <w:rsid w:val="0035381A"/>
    <w:rsid w:val="00353BC7"/>
    <w:rsid w:val="00356E73"/>
    <w:rsid w:val="00357971"/>
    <w:rsid w:val="00357BE2"/>
    <w:rsid w:val="0036051F"/>
    <w:rsid w:val="00364828"/>
    <w:rsid w:val="00372E89"/>
    <w:rsid w:val="003758F7"/>
    <w:rsid w:val="00375CA1"/>
    <w:rsid w:val="003816C3"/>
    <w:rsid w:val="00381797"/>
    <w:rsid w:val="003848C4"/>
    <w:rsid w:val="00384D0E"/>
    <w:rsid w:val="00387751"/>
    <w:rsid w:val="00392E4E"/>
    <w:rsid w:val="003939FF"/>
    <w:rsid w:val="0039653F"/>
    <w:rsid w:val="00397FF3"/>
    <w:rsid w:val="003A4504"/>
    <w:rsid w:val="003A5205"/>
    <w:rsid w:val="003A77BE"/>
    <w:rsid w:val="003B54FF"/>
    <w:rsid w:val="003B70F0"/>
    <w:rsid w:val="003B7B6E"/>
    <w:rsid w:val="003B7F67"/>
    <w:rsid w:val="003C0153"/>
    <w:rsid w:val="003C01C4"/>
    <w:rsid w:val="003C4CBD"/>
    <w:rsid w:val="003D0477"/>
    <w:rsid w:val="003D74A0"/>
    <w:rsid w:val="003E0860"/>
    <w:rsid w:val="003E188F"/>
    <w:rsid w:val="003E1A59"/>
    <w:rsid w:val="003E4E4C"/>
    <w:rsid w:val="003F20EF"/>
    <w:rsid w:val="003F29EC"/>
    <w:rsid w:val="003F5061"/>
    <w:rsid w:val="003F518C"/>
    <w:rsid w:val="003F546A"/>
    <w:rsid w:val="003F687F"/>
    <w:rsid w:val="00401699"/>
    <w:rsid w:val="00403C91"/>
    <w:rsid w:val="0040482C"/>
    <w:rsid w:val="004065B6"/>
    <w:rsid w:val="00412795"/>
    <w:rsid w:val="004167E6"/>
    <w:rsid w:val="004206B6"/>
    <w:rsid w:val="00421C25"/>
    <w:rsid w:val="00421CFF"/>
    <w:rsid w:val="00424094"/>
    <w:rsid w:val="00427287"/>
    <w:rsid w:val="00457769"/>
    <w:rsid w:val="0046197C"/>
    <w:rsid w:val="004664B9"/>
    <w:rsid w:val="0046685F"/>
    <w:rsid w:val="004674ED"/>
    <w:rsid w:val="00473BB8"/>
    <w:rsid w:val="004750A7"/>
    <w:rsid w:val="00477BDB"/>
    <w:rsid w:val="00483569"/>
    <w:rsid w:val="00485198"/>
    <w:rsid w:val="00487D64"/>
    <w:rsid w:val="00491402"/>
    <w:rsid w:val="00492130"/>
    <w:rsid w:val="00493115"/>
    <w:rsid w:val="004948FF"/>
    <w:rsid w:val="00494C8D"/>
    <w:rsid w:val="004A6CB1"/>
    <w:rsid w:val="004B3B9D"/>
    <w:rsid w:val="004B45BB"/>
    <w:rsid w:val="004B63B4"/>
    <w:rsid w:val="004B7949"/>
    <w:rsid w:val="004C2985"/>
    <w:rsid w:val="004C2C30"/>
    <w:rsid w:val="004C4B4F"/>
    <w:rsid w:val="004C6C78"/>
    <w:rsid w:val="004C7F0B"/>
    <w:rsid w:val="004C7F4A"/>
    <w:rsid w:val="004D22C3"/>
    <w:rsid w:val="004D357C"/>
    <w:rsid w:val="004D4995"/>
    <w:rsid w:val="004D4B66"/>
    <w:rsid w:val="004D4C10"/>
    <w:rsid w:val="004D7BDB"/>
    <w:rsid w:val="004E06ED"/>
    <w:rsid w:val="004E0EEB"/>
    <w:rsid w:val="004E1134"/>
    <w:rsid w:val="004E376C"/>
    <w:rsid w:val="004E3957"/>
    <w:rsid w:val="004E3DF0"/>
    <w:rsid w:val="004E46DA"/>
    <w:rsid w:val="004F00BF"/>
    <w:rsid w:val="004F18DC"/>
    <w:rsid w:val="004F39E9"/>
    <w:rsid w:val="004F5608"/>
    <w:rsid w:val="004F690D"/>
    <w:rsid w:val="004F6A11"/>
    <w:rsid w:val="004F6BA9"/>
    <w:rsid w:val="00505357"/>
    <w:rsid w:val="00505FD8"/>
    <w:rsid w:val="0051215D"/>
    <w:rsid w:val="005135DA"/>
    <w:rsid w:val="005153FA"/>
    <w:rsid w:val="00515698"/>
    <w:rsid w:val="00520CEA"/>
    <w:rsid w:val="00522590"/>
    <w:rsid w:val="00524669"/>
    <w:rsid w:val="00526E64"/>
    <w:rsid w:val="0053290A"/>
    <w:rsid w:val="00533862"/>
    <w:rsid w:val="0053391F"/>
    <w:rsid w:val="00534482"/>
    <w:rsid w:val="00535C9C"/>
    <w:rsid w:val="00540876"/>
    <w:rsid w:val="00541FDE"/>
    <w:rsid w:val="0054284E"/>
    <w:rsid w:val="00543458"/>
    <w:rsid w:val="0054589F"/>
    <w:rsid w:val="00552227"/>
    <w:rsid w:val="005539DC"/>
    <w:rsid w:val="00555949"/>
    <w:rsid w:val="00560264"/>
    <w:rsid w:val="00560AB1"/>
    <w:rsid w:val="0056415A"/>
    <w:rsid w:val="00564368"/>
    <w:rsid w:val="0057183E"/>
    <w:rsid w:val="005720B7"/>
    <w:rsid w:val="0058109A"/>
    <w:rsid w:val="00585EC9"/>
    <w:rsid w:val="00586103"/>
    <w:rsid w:val="005868AE"/>
    <w:rsid w:val="005916CB"/>
    <w:rsid w:val="005953BD"/>
    <w:rsid w:val="005970D9"/>
    <w:rsid w:val="005A01D0"/>
    <w:rsid w:val="005A03FA"/>
    <w:rsid w:val="005A0EDA"/>
    <w:rsid w:val="005B1D4D"/>
    <w:rsid w:val="005B3D21"/>
    <w:rsid w:val="005B7F65"/>
    <w:rsid w:val="005C0590"/>
    <w:rsid w:val="005C3938"/>
    <w:rsid w:val="005C54CD"/>
    <w:rsid w:val="005D1334"/>
    <w:rsid w:val="005D702D"/>
    <w:rsid w:val="005D72C1"/>
    <w:rsid w:val="005E084A"/>
    <w:rsid w:val="005E138D"/>
    <w:rsid w:val="005E55E5"/>
    <w:rsid w:val="005E5D23"/>
    <w:rsid w:val="005F0207"/>
    <w:rsid w:val="005F09E5"/>
    <w:rsid w:val="005F148A"/>
    <w:rsid w:val="005F23C2"/>
    <w:rsid w:val="005F6246"/>
    <w:rsid w:val="005F66E0"/>
    <w:rsid w:val="005F7F2A"/>
    <w:rsid w:val="00602564"/>
    <w:rsid w:val="00606E13"/>
    <w:rsid w:val="0060730F"/>
    <w:rsid w:val="00611EEA"/>
    <w:rsid w:val="00613294"/>
    <w:rsid w:val="00613704"/>
    <w:rsid w:val="00617527"/>
    <w:rsid w:val="00624472"/>
    <w:rsid w:val="00640B18"/>
    <w:rsid w:val="006426AE"/>
    <w:rsid w:val="006443D7"/>
    <w:rsid w:val="00644CA7"/>
    <w:rsid w:val="006504AF"/>
    <w:rsid w:val="00662301"/>
    <w:rsid w:val="00664CAC"/>
    <w:rsid w:val="006704D6"/>
    <w:rsid w:val="00672C36"/>
    <w:rsid w:val="00674F7D"/>
    <w:rsid w:val="0067660D"/>
    <w:rsid w:val="00676D0E"/>
    <w:rsid w:val="00681021"/>
    <w:rsid w:val="00682E6E"/>
    <w:rsid w:val="006867EA"/>
    <w:rsid w:val="00687615"/>
    <w:rsid w:val="00691CF5"/>
    <w:rsid w:val="006925DE"/>
    <w:rsid w:val="0069312F"/>
    <w:rsid w:val="00696780"/>
    <w:rsid w:val="0069726E"/>
    <w:rsid w:val="006A370D"/>
    <w:rsid w:val="006A386B"/>
    <w:rsid w:val="006A39EA"/>
    <w:rsid w:val="006A43DD"/>
    <w:rsid w:val="006A69FE"/>
    <w:rsid w:val="006A7576"/>
    <w:rsid w:val="006B0B8E"/>
    <w:rsid w:val="006B1542"/>
    <w:rsid w:val="006B21E2"/>
    <w:rsid w:val="006B28A0"/>
    <w:rsid w:val="006B28BE"/>
    <w:rsid w:val="006B2A1E"/>
    <w:rsid w:val="006C27F3"/>
    <w:rsid w:val="006C2DAD"/>
    <w:rsid w:val="006C4A58"/>
    <w:rsid w:val="006C59BC"/>
    <w:rsid w:val="006D189F"/>
    <w:rsid w:val="006D2BF9"/>
    <w:rsid w:val="006D3D86"/>
    <w:rsid w:val="006D3EAC"/>
    <w:rsid w:val="006D5C63"/>
    <w:rsid w:val="006D69C3"/>
    <w:rsid w:val="006D6F7D"/>
    <w:rsid w:val="006E2C70"/>
    <w:rsid w:val="006E657F"/>
    <w:rsid w:val="006E7E66"/>
    <w:rsid w:val="006F4E64"/>
    <w:rsid w:val="006F63DF"/>
    <w:rsid w:val="006F7B0A"/>
    <w:rsid w:val="006F7CF7"/>
    <w:rsid w:val="00700014"/>
    <w:rsid w:val="00705976"/>
    <w:rsid w:val="00706D27"/>
    <w:rsid w:val="00710DB7"/>
    <w:rsid w:val="00712C53"/>
    <w:rsid w:val="007147FC"/>
    <w:rsid w:val="00715915"/>
    <w:rsid w:val="00715AF9"/>
    <w:rsid w:val="00715F74"/>
    <w:rsid w:val="00716F84"/>
    <w:rsid w:val="00721C1C"/>
    <w:rsid w:val="00722641"/>
    <w:rsid w:val="00722DA7"/>
    <w:rsid w:val="0072380C"/>
    <w:rsid w:val="00724119"/>
    <w:rsid w:val="007256CE"/>
    <w:rsid w:val="007258F8"/>
    <w:rsid w:val="0072591C"/>
    <w:rsid w:val="00725E66"/>
    <w:rsid w:val="00727CDB"/>
    <w:rsid w:val="00733093"/>
    <w:rsid w:val="0073407F"/>
    <w:rsid w:val="0073455D"/>
    <w:rsid w:val="00740C32"/>
    <w:rsid w:val="00743044"/>
    <w:rsid w:val="00746484"/>
    <w:rsid w:val="0075284B"/>
    <w:rsid w:val="007546E9"/>
    <w:rsid w:val="0075545C"/>
    <w:rsid w:val="00755D6A"/>
    <w:rsid w:val="00756EF2"/>
    <w:rsid w:val="007616AD"/>
    <w:rsid w:val="00767F85"/>
    <w:rsid w:val="00771286"/>
    <w:rsid w:val="007742A3"/>
    <w:rsid w:val="00775A1B"/>
    <w:rsid w:val="00776393"/>
    <w:rsid w:val="007764D4"/>
    <w:rsid w:val="00776B7F"/>
    <w:rsid w:val="00776BC3"/>
    <w:rsid w:val="0077710F"/>
    <w:rsid w:val="007810FE"/>
    <w:rsid w:val="00783714"/>
    <w:rsid w:val="007838DC"/>
    <w:rsid w:val="00787434"/>
    <w:rsid w:val="00790911"/>
    <w:rsid w:val="00791886"/>
    <w:rsid w:val="00791915"/>
    <w:rsid w:val="00796264"/>
    <w:rsid w:val="00796EFC"/>
    <w:rsid w:val="007A0F01"/>
    <w:rsid w:val="007A4058"/>
    <w:rsid w:val="007A42AF"/>
    <w:rsid w:val="007A4B82"/>
    <w:rsid w:val="007A4D3B"/>
    <w:rsid w:val="007B2E3C"/>
    <w:rsid w:val="007B401B"/>
    <w:rsid w:val="007B65E3"/>
    <w:rsid w:val="007B6F15"/>
    <w:rsid w:val="007C61F5"/>
    <w:rsid w:val="007D0287"/>
    <w:rsid w:val="007D39FD"/>
    <w:rsid w:val="007D3C15"/>
    <w:rsid w:val="007D58DF"/>
    <w:rsid w:val="007D7EF4"/>
    <w:rsid w:val="007E022C"/>
    <w:rsid w:val="007E187E"/>
    <w:rsid w:val="007E2073"/>
    <w:rsid w:val="007E2DFE"/>
    <w:rsid w:val="007E3F69"/>
    <w:rsid w:val="007E41E2"/>
    <w:rsid w:val="007F0B8E"/>
    <w:rsid w:val="007F2343"/>
    <w:rsid w:val="007F4C28"/>
    <w:rsid w:val="007F75CA"/>
    <w:rsid w:val="0080189C"/>
    <w:rsid w:val="0080197E"/>
    <w:rsid w:val="00806E1D"/>
    <w:rsid w:val="0081047D"/>
    <w:rsid w:val="00813FA4"/>
    <w:rsid w:val="00817506"/>
    <w:rsid w:val="008175DB"/>
    <w:rsid w:val="00820C13"/>
    <w:rsid w:val="00821ACF"/>
    <w:rsid w:val="00824AAF"/>
    <w:rsid w:val="00826A92"/>
    <w:rsid w:val="0082703F"/>
    <w:rsid w:val="008330E9"/>
    <w:rsid w:val="00833E7C"/>
    <w:rsid w:val="00836359"/>
    <w:rsid w:val="008374BE"/>
    <w:rsid w:val="008474F2"/>
    <w:rsid w:val="008508AB"/>
    <w:rsid w:val="00851376"/>
    <w:rsid w:val="00852427"/>
    <w:rsid w:val="00855BFD"/>
    <w:rsid w:val="00855E37"/>
    <w:rsid w:val="00856D46"/>
    <w:rsid w:val="00856FD1"/>
    <w:rsid w:val="00860258"/>
    <w:rsid w:val="0086330E"/>
    <w:rsid w:val="00863E69"/>
    <w:rsid w:val="00870972"/>
    <w:rsid w:val="00877E50"/>
    <w:rsid w:val="008828AC"/>
    <w:rsid w:val="00883D95"/>
    <w:rsid w:val="008842C1"/>
    <w:rsid w:val="0088690D"/>
    <w:rsid w:val="00886F3D"/>
    <w:rsid w:val="0089053C"/>
    <w:rsid w:val="008909A4"/>
    <w:rsid w:val="008954C2"/>
    <w:rsid w:val="0089659D"/>
    <w:rsid w:val="00896913"/>
    <w:rsid w:val="008A0EB2"/>
    <w:rsid w:val="008A6616"/>
    <w:rsid w:val="008A75BC"/>
    <w:rsid w:val="008B0110"/>
    <w:rsid w:val="008B3DE4"/>
    <w:rsid w:val="008C2581"/>
    <w:rsid w:val="008C33AB"/>
    <w:rsid w:val="008C5444"/>
    <w:rsid w:val="008C68AB"/>
    <w:rsid w:val="008D204E"/>
    <w:rsid w:val="008D27B6"/>
    <w:rsid w:val="008E0B68"/>
    <w:rsid w:val="008E162B"/>
    <w:rsid w:val="008E4F5E"/>
    <w:rsid w:val="008E5529"/>
    <w:rsid w:val="008E6C99"/>
    <w:rsid w:val="008F042F"/>
    <w:rsid w:val="008F27EF"/>
    <w:rsid w:val="00902B0E"/>
    <w:rsid w:val="00907373"/>
    <w:rsid w:val="00913884"/>
    <w:rsid w:val="0091585F"/>
    <w:rsid w:val="0092010D"/>
    <w:rsid w:val="00921E97"/>
    <w:rsid w:val="00922964"/>
    <w:rsid w:val="009317D0"/>
    <w:rsid w:val="009335F2"/>
    <w:rsid w:val="00935A82"/>
    <w:rsid w:val="009364CD"/>
    <w:rsid w:val="0093754F"/>
    <w:rsid w:val="009509D5"/>
    <w:rsid w:val="00951025"/>
    <w:rsid w:val="00951D86"/>
    <w:rsid w:val="00953478"/>
    <w:rsid w:val="0095431C"/>
    <w:rsid w:val="00955A40"/>
    <w:rsid w:val="00956154"/>
    <w:rsid w:val="00960518"/>
    <w:rsid w:val="009649E8"/>
    <w:rsid w:val="00966B70"/>
    <w:rsid w:val="00970F60"/>
    <w:rsid w:val="009742DF"/>
    <w:rsid w:val="009768E6"/>
    <w:rsid w:val="0098016A"/>
    <w:rsid w:val="009855B9"/>
    <w:rsid w:val="00990978"/>
    <w:rsid w:val="009909AC"/>
    <w:rsid w:val="0099279D"/>
    <w:rsid w:val="00993D4C"/>
    <w:rsid w:val="009A0AC5"/>
    <w:rsid w:val="009A0EB3"/>
    <w:rsid w:val="009A1424"/>
    <w:rsid w:val="009A168D"/>
    <w:rsid w:val="009A1ADB"/>
    <w:rsid w:val="009A1CBB"/>
    <w:rsid w:val="009A2ABD"/>
    <w:rsid w:val="009A3986"/>
    <w:rsid w:val="009A3FD4"/>
    <w:rsid w:val="009A4C94"/>
    <w:rsid w:val="009B207E"/>
    <w:rsid w:val="009B32F8"/>
    <w:rsid w:val="009C0C27"/>
    <w:rsid w:val="009C472E"/>
    <w:rsid w:val="009D0CC8"/>
    <w:rsid w:val="009D0F6E"/>
    <w:rsid w:val="009D3474"/>
    <w:rsid w:val="009D4724"/>
    <w:rsid w:val="009D50D4"/>
    <w:rsid w:val="009D512F"/>
    <w:rsid w:val="009D6190"/>
    <w:rsid w:val="009E1CE1"/>
    <w:rsid w:val="009E1DA5"/>
    <w:rsid w:val="009E1F05"/>
    <w:rsid w:val="009E504A"/>
    <w:rsid w:val="009E6B3F"/>
    <w:rsid w:val="009E71BD"/>
    <w:rsid w:val="00A0160C"/>
    <w:rsid w:val="00A017CD"/>
    <w:rsid w:val="00A02DE3"/>
    <w:rsid w:val="00A04496"/>
    <w:rsid w:val="00A07270"/>
    <w:rsid w:val="00A07329"/>
    <w:rsid w:val="00A074A9"/>
    <w:rsid w:val="00A109FB"/>
    <w:rsid w:val="00A11EA6"/>
    <w:rsid w:val="00A155FC"/>
    <w:rsid w:val="00A16CD7"/>
    <w:rsid w:val="00A17F37"/>
    <w:rsid w:val="00A21A8C"/>
    <w:rsid w:val="00A22680"/>
    <w:rsid w:val="00A22A8D"/>
    <w:rsid w:val="00A24911"/>
    <w:rsid w:val="00A26D8E"/>
    <w:rsid w:val="00A304DC"/>
    <w:rsid w:val="00A32A0B"/>
    <w:rsid w:val="00A349F1"/>
    <w:rsid w:val="00A35B9B"/>
    <w:rsid w:val="00A36FB6"/>
    <w:rsid w:val="00A376FC"/>
    <w:rsid w:val="00A37FEA"/>
    <w:rsid w:val="00A435D2"/>
    <w:rsid w:val="00A46B01"/>
    <w:rsid w:val="00A46F8C"/>
    <w:rsid w:val="00A52B57"/>
    <w:rsid w:val="00A549C0"/>
    <w:rsid w:val="00A606E2"/>
    <w:rsid w:val="00A60AB7"/>
    <w:rsid w:val="00A64AC0"/>
    <w:rsid w:val="00A65476"/>
    <w:rsid w:val="00A70FAA"/>
    <w:rsid w:val="00A73641"/>
    <w:rsid w:val="00A74977"/>
    <w:rsid w:val="00A817D1"/>
    <w:rsid w:val="00A83270"/>
    <w:rsid w:val="00A8753B"/>
    <w:rsid w:val="00A92A78"/>
    <w:rsid w:val="00A92CB9"/>
    <w:rsid w:val="00A943E7"/>
    <w:rsid w:val="00A97943"/>
    <w:rsid w:val="00AA160E"/>
    <w:rsid w:val="00AA5EB3"/>
    <w:rsid w:val="00AA7071"/>
    <w:rsid w:val="00AB0816"/>
    <w:rsid w:val="00AB29D3"/>
    <w:rsid w:val="00AB2BC9"/>
    <w:rsid w:val="00AB34E9"/>
    <w:rsid w:val="00AB510F"/>
    <w:rsid w:val="00AB5609"/>
    <w:rsid w:val="00AB5900"/>
    <w:rsid w:val="00AC0C55"/>
    <w:rsid w:val="00AC24F9"/>
    <w:rsid w:val="00AC2603"/>
    <w:rsid w:val="00AC712C"/>
    <w:rsid w:val="00AD56C1"/>
    <w:rsid w:val="00AD58A1"/>
    <w:rsid w:val="00AD63CA"/>
    <w:rsid w:val="00AD6B47"/>
    <w:rsid w:val="00AE0ACF"/>
    <w:rsid w:val="00AE6EE6"/>
    <w:rsid w:val="00AF2233"/>
    <w:rsid w:val="00AF5E05"/>
    <w:rsid w:val="00AF663F"/>
    <w:rsid w:val="00AF6B5D"/>
    <w:rsid w:val="00AF7C11"/>
    <w:rsid w:val="00B01064"/>
    <w:rsid w:val="00B0333E"/>
    <w:rsid w:val="00B04ED9"/>
    <w:rsid w:val="00B06C57"/>
    <w:rsid w:val="00B10E9F"/>
    <w:rsid w:val="00B22B1F"/>
    <w:rsid w:val="00B230A9"/>
    <w:rsid w:val="00B24B76"/>
    <w:rsid w:val="00B25891"/>
    <w:rsid w:val="00B2724F"/>
    <w:rsid w:val="00B32828"/>
    <w:rsid w:val="00B34ADF"/>
    <w:rsid w:val="00B45B94"/>
    <w:rsid w:val="00B4723C"/>
    <w:rsid w:val="00B47E8F"/>
    <w:rsid w:val="00B57E0F"/>
    <w:rsid w:val="00B6596D"/>
    <w:rsid w:val="00B70CF8"/>
    <w:rsid w:val="00B70DDF"/>
    <w:rsid w:val="00B71F5F"/>
    <w:rsid w:val="00B72DF4"/>
    <w:rsid w:val="00B74636"/>
    <w:rsid w:val="00B74F23"/>
    <w:rsid w:val="00B75CEF"/>
    <w:rsid w:val="00B75F79"/>
    <w:rsid w:val="00B92329"/>
    <w:rsid w:val="00B9638F"/>
    <w:rsid w:val="00B97721"/>
    <w:rsid w:val="00B97C4A"/>
    <w:rsid w:val="00BA1565"/>
    <w:rsid w:val="00BA2AC7"/>
    <w:rsid w:val="00BA2B54"/>
    <w:rsid w:val="00BA52FB"/>
    <w:rsid w:val="00BB3F3E"/>
    <w:rsid w:val="00BB7387"/>
    <w:rsid w:val="00BC2A66"/>
    <w:rsid w:val="00BC3CF6"/>
    <w:rsid w:val="00BC44DF"/>
    <w:rsid w:val="00BD1B93"/>
    <w:rsid w:val="00BD1F36"/>
    <w:rsid w:val="00BD36E8"/>
    <w:rsid w:val="00BD3C47"/>
    <w:rsid w:val="00BD3DB5"/>
    <w:rsid w:val="00BD5E21"/>
    <w:rsid w:val="00BE0315"/>
    <w:rsid w:val="00BE1B39"/>
    <w:rsid w:val="00BE4D29"/>
    <w:rsid w:val="00BE554C"/>
    <w:rsid w:val="00BE5F7B"/>
    <w:rsid w:val="00BE685D"/>
    <w:rsid w:val="00BE7E90"/>
    <w:rsid w:val="00BF113E"/>
    <w:rsid w:val="00BF184D"/>
    <w:rsid w:val="00BF19D1"/>
    <w:rsid w:val="00BF26DE"/>
    <w:rsid w:val="00BF66A4"/>
    <w:rsid w:val="00BF791A"/>
    <w:rsid w:val="00C022F9"/>
    <w:rsid w:val="00C0526B"/>
    <w:rsid w:val="00C0628E"/>
    <w:rsid w:val="00C06926"/>
    <w:rsid w:val="00C06BEA"/>
    <w:rsid w:val="00C06EE1"/>
    <w:rsid w:val="00C07FEF"/>
    <w:rsid w:val="00C139EF"/>
    <w:rsid w:val="00C15501"/>
    <w:rsid w:val="00C23BBD"/>
    <w:rsid w:val="00C25D1F"/>
    <w:rsid w:val="00C30767"/>
    <w:rsid w:val="00C32366"/>
    <w:rsid w:val="00C36E68"/>
    <w:rsid w:val="00C42806"/>
    <w:rsid w:val="00C42872"/>
    <w:rsid w:val="00C43B20"/>
    <w:rsid w:val="00C44D39"/>
    <w:rsid w:val="00C45509"/>
    <w:rsid w:val="00C467CA"/>
    <w:rsid w:val="00C47C59"/>
    <w:rsid w:val="00C54E21"/>
    <w:rsid w:val="00C54F01"/>
    <w:rsid w:val="00C57E11"/>
    <w:rsid w:val="00C60FF6"/>
    <w:rsid w:val="00C6205B"/>
    <w:rsid w:val="00C62100"/>
    <w:rsid w:val="00C62931"/>
    <w:rsid w:val="00C76263"/>
    <w:rsid w:val="00C778AB"/>
    <w:rsid w:val="00C83B2C"/>
    <w:rsid w:val="00C856F6"/>
    <w:rsid w:val="00C85B4C"/>
    <w:rsid w:val="00C86729"/>
    <w:rsid w:val="00C9344F"/>
    <w:rsid w:val="00C9353D"/>
    <w:rsid w:val="00CA1CD9"/>
    <w:rsid w:val="00CA23E5"/>
    <w:rsid w:val="00CA3748"/>
    <w:rsid w:val="00CA759E"/>
    <w:rsid w:val="00CA7886"/>
    <w:rsid w:val="00CB0567"/>
    <w:rsid w:val="00CB2BAB"/>
    <w:rsid w:val="00CB3EA3"/>
    <w:rsid w:val="00CB74EC"/>
    <w:rsid w:val="00CB7B72"/>
    <w:rsid w:val="00CC0622"/>
    <w:rsid w:val="00CC0F1F"/>
    <w:rsid w:val="00CD0C1D"/>
    <w:rsid w:val="00CD142B"/>
    <w:rsid w:val="00CD6DF1"/>
    <w:rsid w:val="00CE20F4"/>
    <w:rsid w:val="00CE432C"/>
    <w:rsid w:val="00CF02A3"/>
    <w:rsid w:val="00CF0FBD"/>
    <w:rsid w:val="00CF159A"/>
    <w:rsid w:val="00CF31DE"/>
    <w:rsid w:val="00CF4A52"/>
    <w:rsid w:val="00D0017B"/>
    <w:rsid w:val="00D002DC"/>
    <w:rsid w:val="00D010AE"/>
    <w:rsid w:val="00D021B4"/>
    <w:rsid w:val="00D07240"/>
    <w:rsid w:val="00D114A4"/>
    <w:rsid w:val="00D14EB1"/>
    <w:rsid w:val="00D16CA1"/>
    <w:rsid w:val="00D1723D"/>
    <w:rsid w:val="00D1791E"/>
    <w:rsid w:val="00D2072E"/>
    <w:rsid w:val="00D22EAF"/>
    <w:rsid w:val="00D233C7"/>
    <w:rsid w:val="00D24C2A"/>
    <w:rsid w:val="00D2647C"/>
    <w:rsid w:val="00D26DEF"/>
    <w:rsid w:val="00D30E1D"/>
    <w:rsid w:val="00D33E3A"/>
    <w:rsid w:val="00D361C1"/>
    <w:rsid w:val="00D36AFB"/>
    <w:rsid w:val="00D403A5"/>
    <w:rsid w:val="00D40B40"/>
    <w:rsid w:val="00D422DC"/>
    <w:rsid w:val="00D4479E"/>
    <w:rsid w:val="00D45EE4"/>
    <w:rsid w:val="00D46BAF"/>
    <w:rsid w:val="00D50480"/>
    <w:rsid w:val="00D507D5"/>
    <w:rsid w:val="00D5430F"/>
    <w:rsid w:val="00D564F1"/>
    <w:rsid w:val="00D6063F"/>
    <w:rsid w:val="00D6080D"/>
    <w:rsid w:val="00D6139F"/>
    <w:rsid w:val="00D6282D"/>
    <w:rsid w:val="00D63460"/>
    <w:rsid w:val="00D65168"/>
    <w:rsid w:val="00D67D62"/>
    <w:rsid w:val="00D70167"/>
    <w:rsid w:val="00D73889"/>
    <w:rsid w:val="00D7645D"/>
    <w:rsid w:val="00D76837"/>
    <w:rsid w:val="00D7693F"/>
    <w:rsid w:val="00D8365B"/>
    <w:rsid w:val="00D84BA4"/>
    <w:rsid w:val="00D84E66"/>
    <w:rsid w:val="00D864F8"/>
    <w:rsid w:val="00D873A6"/>
    <w:rsid w:val="00D92CD3"/>
    <w:rsid w:val="00DA1613"/>
    <w:rsid w:val="00DA22C0"/>
    <w:rsid w:val="00DA427B"/>
    <w:rsid w:val="00DA514E"/>
    <w:rsid w:val="00DB23E5"/>
    <w:rsid w:val="00DB4181"/>
    <w:rsid w:val="00DB48F6"/>
    <w:rsid w:val="00DB7B31"/>
    <w:rsid w:val="00DC0C5D"/>
    <w:rsid w:val="00DC5113"/>
    <w:rsid w:val="00DD7A18"/>
    <w:rsid w:val="00DE3B4B"/>
    <w:rsid w:val="00DE4DF1"/>
    <w:rsid w:val="00DE50DD"/>
    <w:rsid w:val="00DF3391"/>
    <w:rsid w:val="00E013E8"/>
    <w:rsid w:val="00E0249F"/>
    <w:rsid w:val="00E03142"/>
    <w:rsid w:val="00E03D0D"/>
    <w:rsid w:val="00E07978"/>
    <w:rsid w:val="00E11F92"/>
    <w:rsid w:val="00E123B8"/>
    <w:rsid w:val="00E14F37"/>
    <w:rsid w:val="00E21056"/>
    <w:rsid w:val="00E228D2"/>
    <w:rsid w:val="00E24517"/>
    <w:rsid w:val="00E25723"/>
    <w:rsid w:val="00E25F79"/>
    <w:rsid w:val="00E2693E"/>
    <w:rsid w:val="00E26C5A"/>
    <w:rsid w:val="00E3022D"/>
    <w:rsid w:val="00E315D2"/>
    <w:rsid w:val="00E36B08"/>
    <w:rsid w:val="00E402F4"/>
    <w:rsid w:val="00E45A3E"/>
    <w:rsid w:val="00E51448"/>
    <w:rsid w:val="00E51A73"/>
    <w:rsid w:val="00E57446"/>
    <w:rsid w:val="00E64415"/>
    <w:rsid w:val="00E66CFD"/>
    <w:rsid w:val="00E7194E"/>
    <w:rsid w:val="00E721EC"/>
    <w:rsid w:val="00E743C7"/>
    <w:rsid w:val="00E74A79"/>
    <w:rsid w:val="00E80078"/>
    <w:rsid w:val="00E80469"/>
    <w:rsid w:val="00E85BD2"/>
    <w:rsid w:val="00E86634"/>
    <w:rsid w:val="00E86C30"/>
    <w:rsid w:val="00E9056F"/>
    <w:rsid w:val="00E90791"/>
    <w:rsid w:val="00E90C30"/>
    <w:rsid w:val="00E915C0"/>
    <w:rsid w:val="00E92BEB"/>
    <w:rsid w:val="00E94583"/>
    <w:rsid w:val="00E966F9"/>
    <w:rsid w:val="00E97BE5"/>
    <w:rsid w:val="00EA1CE5"/>
    <w:rsid w:val="00EA295F"/>
    <w:rsid w:val="00EB04D6"/>
    <w:rsid w:val="00EB11B5"/>
    <w:rsid w:val="00EB14B7"/>
    <w:rsid w:val="00EB2D5B"/>
    <w:rsid w:val="00EB35E7"/>
    <w:rsid w:val="00EB7632"/>
    <w:rsid w:val="00EC2667"/>
    <w:rsid w:val="00ED2065"/>
    <w:rsid w:val="00ED329E"/>
    <w:rsid w:val="00ED5FCC"/>
    <w:rsid w:val="00EE287C"/>
    <w:rsid w:val="00EE47D8"/>
    <w:rsid w:val="00EE56A5"/>
    <w:rsid w:val="00EE5FB9"/>
    <w:rsid w:val="00EF25D7"/>
    <w:rsid w:val="00EF378E"/>
    <w:rsid w:val="00EF7A42"/>
    <w:rsid w:val="00EF7BE5"/>
    <w:rsid w:val="00F002CC"/>
    <w:rsid w:val="00F021E7"/>
    <w:rsid w:val="00F04102"/>
    <w:rsid w:val="00F05C10"/>
    <w:rsid w:val="00F0727B"/>
    <w:rsid w:val="00F17D59"/>
    <w:rsid w:val="00F22B01"/>
    <w:rsid w:val="00F27895"/>
    <w:rsid w:val="00F306DD"/>
    <w:rsid w:val="00F3648F"/>
    <w:rsid w:val="00F4019E"/>
    <w:rsid w:val="00F40EB9"/>
    <w:rsid w:val="00F420E5"/>
    <w:rsid w:val="00F442E5"/>
    <w:rsid w:val="00F4731D"/>
    <w:rsid w:val="00F4773C"/>
    <w:rsid w:val="00F514CC"/>
    <w:rsid w:val="00F5150F"/>
    <w:rsid w:val="00F529DB"/>
    <w:rsid w:val="00F553C3"/>
    <w:rsid w:val="00F56357"/>
    <w:rsid w:val="00F61CF6"/>
    <w:rsid w:val="00F65C85"/>
    <w:rsid w:val="00F66815"/>
    <w:rsid w:val="00F66B7A"/>
    <w:rsid w:val="00F72C53"/>
    <w:rsid w:val="00F73DA3"/>
    <w:rsid w:val="00F764AD"/>
    <w:rsid w:val="00F80307"/>
    <w:rsid w:val="00F80728"/>
    <w:rsid w:val="00F8302F"/>
    <w:rsid w:val="00F85C98"/>
    <w:rsid w:val="00F91BFF"/>
    <w:rsid w:val="00F948DC"/>
    <w:rsid w:val="00FA3CFC"/>
    <w:rsid w:val="00FA4174"/>
    <w:rsid w:val="00FA4D45"/>
    <w:rsid w:val="00FB00FA"/>
    <w:rsid w:val="00FB34E3"/>
    <w:rsid w:val="00FB4162"/>
    <w:rsid w:val="00FB4662"/>
    <w:rsid w:val="00FC1C13"/>
    <w:rsid w:val="00FC2A2F"/>
    <w:rsid w:val="00FC345C"/>
    <w:rsid w:val="00FC3479"/>
    <w:rsid w:val="00FC3C68"/>
    <w:rsid w:val="00FC3F9B"/>
    <w:rsid w:val="00FC4263"/>
    <w:rsid w:val="00FC6355"/>
    <w:rsid w:val="00FC7037"/>
    <w:rsid w:val="00FC7425"/>
    <w:rsid w:val="00FD5082"/>
    <w:rsid w:val="00FD6CD6"/>
    <w:rsid w:val="00FD6FD0"/>
    <w:rsid w:val="00FE1072"/>
    <w:rsid w:val="00FE171C"/>
    <w:rsid w:val="00FE2694"/>
    <w:rsid w:val="00FE28F8"/>
    <w:rsid w:val="00FE3B6B"/>
    <w:rsid w:val="00FE7C6D"/>
    <w:rsid w:val="00FF1362"/>
    <w:rsid w:val="00FF25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51215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9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1F3D4A-8A55-4A28-908B-AF2885E704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</TotalTime>
  <Pages>2</Pages>
  <Words>125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7</cp:revision>
  <cp:lastPrinted>2017-09-11T19:50:00Z</cp:lastPrinted>
  <dcterms:created xsi:type="dcterms:W3CDTF">2017-09-25T18:01:00Z</dcterms:created>
  <dcterms:modified xsi:type="dcterms:W3CDTF">2017-09-25T18:09:00Z</dcterms:modified>
</cp:coreProperties>
</file>