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E5144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Rejeitado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A77BE" w:rsidRPr="00FB00FA">
        <w:rPr>
          <w:rFonts w:ascii="Arial" w:hAnsi="Arial" w:cs="Arial"/>
          <w:b/>
          <w:caps/>
          <w:sz w:val="28"/>
          <w:szCs w:val="28"/>
        </w:rPr>
        <w:t>INDICA</w:t>
      </w:r>
      <w:r w:rsidR="00B75CEF" w:rsidRPr="00FB00FA">
        <w:rPr>
          <w:rFonts w:ascii="Arial" w:hAnsi="Arial" w:cs="Arial"/>
          <w:b/>
          <w:caps/>
          <w:sz w:val="28"/>
          <w:szCs w:val="28"/>
        </w:rPr>
        <w:t>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1F1A73">
        <w:rPr>
          <w:rFonts w:ascii="Arial" w:hAnsi="Arial" w:cs="Arial"/>
          <w:b/>
          <w:caps/>
          <w:sz w:val="28"/>
          <w:szCs w:val="28"/>
        </w:rPr>
        <w:t>2</w:t>
      </w:r>
      <w:r w:rsidR="008D63BD">
        <w:rPr>
          <w:rFonts w:ascii="Arial" w:hAnsi="Arial" w:cs="Arial"/>
          <w:b/>
          <w:caps/>
          <w:sz w:val="28"/>
          <w:szCs w:val="28"/>
        </w:rPr>
        <w:t>89</w:t>
      </w:r>
      <w:r w:rsidR="00043D3A">
        <w:rPr>
          <w:rFonts w:ascii="Arial" w:hAnsi="Arial" w:cs="Arial"/>
          <w:b/>
          <w:caps/>
          <w:sz w:val="28"/>
          <w:szCs w:val="28"/>
        </w:rPr>
        <w:t>8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>17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93AD0">
        <w:trPr>
          <w:jc w:val="center"/>
        </w:trPr>
        <w:tc>
          <w:tcPr>
            <w:tcW w:w="1063" w:type="dxa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E92BEB" w:rsidP="00043D3A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Solicita </w:t>
            </w:r>
            <w:r w:rsidR="007923E6">
              <w:rPr>
                <w:rFonts w:ascii="Arial" w:hAnsi="Arial" w:cs="Arial"/>
                <w:sz w:val="20"/>
                <w:szCs w:val="20"/>
              </w:rPr>
              <w:t xml:space="preserve">a </w:t>
            </w:r>
            <w:r w:rsidR="00043D3A">
              <w:rPr>
                <w:rFonts w:ascii="Arial" w:hAnsi="Arial" w:cs="Arial"/>
                <w:sz w:val="20"/>
                <w:szCs w:val="20"/>
              </w:rPr>
              <w:t xml:space="preserve">manutenção da boca de lobo existente defronte do nº 159 da Rua </w:t>
            </w:r>
            <w:proofErr w:type="spellStart"/>
            <w:r w:rsidR="00B0126A" w:rsidRPr="00B0126A">
              <w:rPr>
                <w:rFonts w:ascii="Arial" w:hAnsi="Arial" w:cs="Arial"/>
                <w:sz w:val="20"/>
                <w:szCs w:val="20"/>
              </w:rPr>
              <w:t>Anto</w:t>
            </w:r>
            <w:r w:rsidR="00B0126A">
              <w:rPr>
                <w:rFonts w:ascii="Arial" w:hAnsi="Arial" w:cs="Arial"/>
                <w:sz w:val="20"/>
                <w:szCs w:val="20"/>
              </w:rPr>
              <w:t>nio</w:t>
            </w:r>
            <w:proofErr w:type="spellEnd"/>
            <w:r w:rsidR="00B0126A">
              <w:rPr>
                <w:rFonts w:ascii="Arial" w:hAnsi="Arial" w:cs="Arial"/>
                <w:sz w:val="20"/>
                <w:szCs w:val="20"/>
              </w:rPr>
              <w:t xml:space="preserve"> Fernando Rodrigues de Souza</w:t>
            </w:r>
            <w:r w:rsidR="00043D3A">
              <w:rPr>
                <w:rFonts w:ascii="Arial" w:hAnsi="Arial" w:cs="Arial"/>
                <w:sz w:val="20"/>
                <w:szCs w:val="20"/>
              </w:rPr>
              <w:t>, no Parque dos Sinos</w:t>
            </w:r>
            <w:r w:rsidR="00E7194E" w:rsidRPr="00E7194E">
              <w:rPr>
                <w:rFonts w:ascii="Arial" w:hAnsi="Arial" w:cs="Arial"/>
                <w:sz w:val="20"/>
                <w:szCs w:val="20"/>
              </w:rPr>
              <w:t>.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343838" w:rsidRDefault="003A77BE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INDICA</w:t>
      </w:r>
      <w:r w:rsidRPr="00691CF5">
        <w:rPr>
          <w:rFonts w:ascii="Arial" w:hAnsi="Arial" w:cs="Arial"/>
          <w:b/>
        </w:rPr>
        <w:t>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ao Excelentíssimo Senhor Prefeito Municipal de Jacareí, Izaías José de Santana, sejam tomadas as providências cabíveis </w:t>
      </w:r>
      <w:r w:rsidR="00FD6CD6">
        <w:rPr>
          <w:rFonts w:ascii="Arial" w:hAnsi="Arial" w:cs="Arial"/>
        </w:rPr>
        <w:t xml:space="preserve">visando </w:t>
      </w:r>
      <w:r w:rsidR="00C0526B">
        <w:rPr>
          <w:rFonts w:ascii="Arial" w:hAnsi="Arial" w:cs="Arial"/>
        </w:rPr>
        <w:t>à</w:t>
      </w:r>
      <w:r w:rsidR="00FD6CD6">
        <w:rPr>
          <w:rFonts w:ascii="Arial" w:hAnsi="Arial" w:cs="Arial"/>
        </w:rPr>
        <w:t xml:space="preserve"> </w:t>
      </w:r>
      <w:r w:rsidR="00B901CC" w:rsidRPr="00B901CC">
        <w:rPr>
          <w:rFonts w:ascii="Arial" w:hAnsi="Arial" w:cs="Arial"/>
        </w:rPr>
        <w:t xml:space="preserve">manutenção da boca de lobo existente defronte do nº 159 da Rua </w:t>
      </w:r>
      <w:proofErr w:type="spellStart"/>
      <w:r w:rsidR="00B0126A" w:rsidRPr="00B0126A">
        <w:rPr>
          <w:rFonts w:ascii="Arial" w:hAnsi="Arial" w:cs="Arial"/>
        </w:rPr>
        <w:t>Anto</w:t>
      </w:r>
      <w:r w:rsidR="00B0126A">
        <w:rPr>
          <w:rFonts w:ascii="Arial" w:hAnsi="Arial" w:cs="Arial"/>
        </w:rPr>
        <w:t>nio</w:t>
      </w:r>
      <w:proofErr w:type="spellEnd"/>
      <w:r w:rsidR="00B0126A">
        <w:rPr>
          <w:rFonts w:ascii="Arial" w:hAnsi="Arial" w:cs="Arial"/>
        </w:rPr>
        <w:t xml:space="preserve"> Fernando Rodrigues de Souza</w:t>
      </w:r>
      <w:r w:rsidR="00B901CC" w:rsidRPr="00B901CC">
        <w:rPr>
          <w:rFonts w:ascii="Arial" w:hAnsi="Arial" w:cs="Arial"/>
        </w:rPr>
        <w:t>, no Parque dos Sinos</w:t>
      </w:r>
      <w:r w:rsidR="00BF184D">
        <w:rPr>
          <w:rFonts w:ascii="Arial" w:hAnsi="Arial" w:cs="Arial"/>
        </w:rPr>
        <w:t>.</w:t>
      </w:r>
    </w:p>
    <w:p w:rsidR="000B0673" w:rsidRDefault="006E657F" w:rsidP="0088687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6E657F">
        <w:rPr>
          <w:rFonts w:ascii="Arial" w:hAnsi="Arial" w:cs="Arial"/>
        </w:rPr>
        <w:t xml:space="preserve">O pedido se justifica, pois, </w:t>
      </w:r>
      <w:r w:rsidR="001244AC" w:rsidRPr="001244AC">
        <w:rPr>
          <w:rFonts w:ascii="Arial" w:hAnsi="Arial" w:cs="Arial"/>
        </w:rPr>
        <w:t>a referida boca de lobo está com a tampa danificada, trazendo perigo aos que tra</w:t>
      </w:r>
      <w:r w:rsidR="001244AC">
        <w:rPr>
          <w:rFonts w:ascii="Arial" w:hAnsi="Arial" w:cs="Arial"/>
        </w:rPr>
        <w:t xml:space="preserve">nsitam </w:t>
      </w:r>
      <w:r w:rsidR="001244AC" w:rsidRPr="001244AC">
        <w:rPr>
          <w:rFonts w:ascii="Arial" w:hAnsi="Arial" w:cs="Arial"/>
        </w:rPr>
        <w:t>pela calçada</w:t>
      </w:r>
      <w:r w:rsidR="002B02F3">
        <w:rPr>
          <w:rFonts w:ascii="Arial" w:hAnsi="Arial" w:cs="Arial"/>
        </w:rPr>
        <w:t>.</w:t>
      </w:r>
      <w:r w:rsidR="003816C3">
        <w:rPr>
          <w:rFonts w:ascii="Arial" w:hAnsi="Arial" w:cs="Arial"/>
        </w:rPr>
        <w:t xml:space="preserve"> Fotos em anexo.</w:t>
      </w:r>
    </w:p>
    <w:p w:rsidR="003A77BE" w:rsidRDefault="003E188F" w:rsidP="003B54FF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fldChar w:fldCharType="begin"/>
      </w:r>
      <w:r>
        <w:rPr>
          <w:rFonts w:ascii="Arial" w:hAnsi="Arial" w:cs="Arial"/>
        </w:rPr>
        <w:instrText xml:space="preserve">  </w:instrText>
      </w:r>
      <w:r>
        <w:rPr>
          <w:rFonts w:ascii="Arial" w:hAnsi="Arial" w:cs="Arial"/>
        </w:rPr>
        <w:fldChar w:fldCharType="end"/>
      </w:r>
      <w:r w:rsidR="005A0EDA" w:rsidRPr="005A0EDA">
        <w:rPr>
          <w:rFonts w:ascii="Arial" w:hAnsi="Arial" w:cs="Arial"/>
        </w:rPr>
        <w:t xml:space="preserve">Assim sendo, mui respeitosamente recorremos à compreensão e aos préstimos do Excelentíssimo Senhor Izaías José </w:t>
      </w:r>
      <w:r w:rsidR="00100244">
        <w:rPr>
          <w:rFonts w:ascii="Arial" w:hAnsi="Arial" w:cs="Arial"/>
        </w:rPr>
        <w:t xml:space="preserve">de </w:t>
      </w:r>
      <w:r w:rsidR="005A0EDA" w:rsidRPr="005A0EDA">
        <w:rPr>
          <w:rFonts w:ascii="Arial" w:hAnsi="Arial" w:cs="Arial"/>
        </w:rPr>
        <w:t>Santana, Prefeito Municipal, e transmitimos nossas respeitosas saudações</w:t>
      </w:r>
      <w:r>
        <w:rPr>
          <w:rFonts w:ascii="Arial" w:hAnsi="Arial" w:cs="Arial"/>
        </w:rPr>
        <w:t>.</w:t>
      </w:r>
    </w:p>
    <w:p w:rsidR="006F4E64" w:rsidRDefault="003A77BE" w:rsidP="00DC4E87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DC4E87">
        <w:rPr>
          <w:rFonts w:ascii="Arial" w:hAnsi="Arial" w:cs="Arial"/>
        </w:rPr>
        <w:t>4</w:t>
      </w:r>
      <w:r w:rsidR="006B2A1E">
        <w:rPr>
          <w:rFonts w:ascii="Arial" w:hAnsi="Arial" w:cs="Arial"/>
        </w:rPr>
        <w:t xml:space="preserve"> </w:t>
      </w:r>
      <w:r w:rsidR="00494C8D">
        <w:rPr>
          <w:rFonts w:ascii="Arial" w:hAnsi="Arial" w:cs="Arial"/>
        </w:rPr>
        <w:t xml:space="preserve">de </w:t>
      </w:r>
      <w:r w:rsidR="00DC4E87">
        <w:rPr>
          <w:rFonts w:ascii="Arial" w:hAnsi="Arial" w:cs="Arial"/>
        </w:rPr>
        <w:t>outubro</w:t>
      </w:r>
      <w:r w:rsidR="00CB7B72">
        <w:rPr>
          <w:rFonts w:ascii="Arial" w:hAnsi="Arial" w:cs="Arial"/>
        </w:rPr>
        <w:t xml:space="preserve"> </w:t>
      </w:r>
      <w:r w:rsidR="00494C8D">
        <w:rPr>
          <w:rFonts w:ascii="Arial" w:hAnsi="Arial" w:cs="Arial"/>
        </w:rPr>
        <w:t>de 2017.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494C8D" w:rsidRDefault="00494C8D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6D5C63" w:rsidRPr="00FD176E" w:rsidRDefault="00CA3748" w:rsidP="006D5C63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JUAREZ ARAÚJO</w:t>
      </w:r>
    </w:p>
    <w:p w:rsidR="00F002CC" w:rsidRDefault="006D5C63" w:rsidP="006C4A58">
      <w:pPr>
        <w:jc w:val="center"/>
        <w:rPr>
          <w:rFonts w:ascii="Arial" w:hAnsi="Arial" w:cs="Arial"/>
        </w:rPr>
      </w:pPr>
      <w:r w:rsidRPr="00FD176E">
        <w:rPr>
          <w:rFonts w:ascii="Arial" w:hAnsi="Arial" w:cs="Arial"/>
        </w:rPr>
        <w:t xml:space="preserve">Vereador </w:t>
      </w:r>
      <w:r w:rsidR="002F4A70">
        <w:rPr>
          <w:rFonts w:ascii="Arial" w:hAnsi="Arial" w:cs="Arial"/>
        </w:rPr>
        <w:t>–</w:t>
      </w:r>
      <w:r w:rsidRPr="00FD176E">
        <w:rPr>
          <w:rFonts w:ascii="Arial" w:hAnsi="Arial" w:cs="Arial"/>
        </w:rPr>
        <w:t xml:space="preserve"> PSD</w:t>
      </w:r>
    </w:p>
    <w:p w:rsidR="00262AB2" w:rsidRDefault="00262AB2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195A85" w:rsidRDefault="00195A85" w:rsidP="006C4A58">
      <w:pPr>
        <w:jc w:val="center"/>
        <w:rPr>
          <w:rFonts w:ascii="Arial" w:hAnsi="Arial" w:cs="Arial"/>
          <w:sz w:val="2"/>
          <w:szCs w:val="2"/>
        </w:rPr>
      </w:pPr>
    </w:p>
    <w:p w:rsidR="00F002CC" w:rsidRDefault="00F002CC" w:rsidP="006C4A58">
      <w:pPr>
        <w:jc w:val="center"/>
        <w:rPr>
          <w:rFonts w:ascii="Arial" w:hAnsi="Arial" w:cs="Arial"/>
          <w:sz w:val="2"/>
          <w:szCs w:val="2"/>
        </w:rPr>
      </w:pPr>
    </w:p>
    <w:p w:rsidR="00D45EE4" w:rsidRDefault="00D45EE4" w:rsidP="006C4A58">
      <w:pPr>
        <w:jc w:val="center"/>
        <w:rPr>
          <w:rFonts w:ascii="Arial" w:hAnsi="Arial" w:cs="Arial"/>
          <w:sz w:val="2"/>
          <w:szCs w:val="2"/>
        </w:rPr>
      </w:pPr>
    </w:p>
    <w:p w:rsidR="00CB3EA3" w:rsidRDefault="00CB3EA3" w:rsidP="007C61F5">
      <w:pPr>
        <w:rPr>
          <w:rFonts w:ascii="Arial" w:hAnsi="Arial" w:cs="Arial"/>
          <w:sz w:val="2"/>
          <w:szCs w:val="2"/>
        </w:rPr>
      </w:pPr>
    </w:p>
    <w:p w:rsidR="002E3FE0" w:rsidRDefault="00960AA9" w:rsidP="00D45EE4">
      <w:pPr>
        <w:jc w:val="center"/>
        <w:rPr>
          <w:rFonts w:ascii="Arial" w:hAnsi="Arial" w:cs="Arial"/>
          <w:sz w:val="14"/>
          <w:szCs w:val="14"/>
        </w:rPr>
      </w:pPr>
      <w:r>
        <w:rPr>
          <w:noProof/>
        </w:rPr>
        <w:drawing>
          <wp:inline distT="0" distB="0" distL="0" distR="0">
            <wp:extent cx="5391150" cy="3705225"/>
            <wp:effectExtent l="0" t="0" r="0" b="9525"/>
            <wp:docPr id="17" name="Imagem 17" descr="DSCN36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DSCN360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3705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2AB2" w:rsidRDefault="00262AB2" w:rsidP="00D45EE4">
      <w:pPr>
        <w:jc w:val="center"/>
        <w:rPr>
          <w:rFonts w:ascii="Arial" w:hAnsi="Arial" w:cs="Arial"/>
          <w:sz w:val="14"/>
          <w:szCs w:val="14"/>
        </w:rPr>
      </w:pPr>
    </w:p>
    <w:p w:rsidR="004021E9" w:rsidRDefault="004021E9" w:rsidP="00D45EE4">
      <w:pPr>
        <w:jc w:val="center"/>
        <w:rPr>
          <w:rFonts w:ascii="Arial" w:hAnsi="Arial" w:cs="Arial"/>
          <w:sz w:val="14"/>
          <w:szCs w:val="14"/>
        </w:rPr>
      </w:pPr>
    </w:p>
    <w:p w:rsidR="00F8091A" w:rsidRPr="00262AB2" w:rsidRDefault="00960AA9" w:rsidP="00D45EE4">
      <w:pPr>
        <w:jc w:val="center"/>
        <w:rPr>
          <w:rFonts w:ascii="Arial" w:hAnsi="Arial" w:cs="Arial"/>
          <w:sz w:val="14"/>
          <w:szCs w:val="14"/>
        </w:rPr>
      </w:pPr>
      <w:bookmarkStart w:id="0" w:name="_GoBack"/>
      <w:r>
        <w:rPr>
          <w:noProof/>
        </w:rPr>
        <w:drawing>
          <wp:inline distT="0" distB="0" distL="0" distR="0">
            <wp:extent cx="5391150" cy="3781425"/>
            <wp:effectExtent l="0" t="0" r="0" b="9525"/>
            <wp:docPr id="18" name="Imagem 18" descr="DSCN36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DSCN360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3781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F8091A" w:rsidRPr="00262AB2" w:rsidSect="007D39FD">
      <w:headerReference w:type="default" r:id="rId12"/>
      <w:footerReference w:type="default" r:id="rId13"/>
      <w:headerReference w:type="first" r:id="rId14"/>
      <w:footerReference w:type="first" r:id="rId15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B0F4B" w:rsidRDefault="006B0F4B">
      <w:r>
        <w:separator/>
      </w:r>
    </w:p>
  </w:endnote>
  <w:endnote w:type="continuationSeparator" w:id="0">
    <w:p w:rsidR="006B0F4B" w:rsidRDefault="006B0F4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B0F4B" w:rsidRDefault="006B0F4B">
      <w:r>
        <w:separator/>
      </w:r>
    </w:p>
  </w:footnote>
  <w:footnote w:type="continuationSeparator" w:id="0">
    <w:p w:rsidR="006B0F4B" w:rsidRDefault="006B0F4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D2072E" w:rsidRPr="0022495A" w:rsidRDefault="003A77BE" w:rsidP="0022495A">
    <w:pPr>
      <w:tabs>
        <w:tab w:val="left" w:pos="2835"/>
      </w:tabs>
      <w:jc w:val="right"/>
      <w:rPr>
        <w:rFonts w:ascii="Arial" w:hAnsi="Arial" w:cs="Arial"/>
        <w:b/>
        <w:sz w:val="20"/>
        <w:szCs w:val="20"/>
        <w:u w:val="single"/>
      </w:rPr>
    </w:pPr>
    <w:r w:rsidRPr="00317C1A">
      <w:rPr>
        <w:rFonts w:ascii="Arial" w:hAnsi="Arial" w:cs="Arial"/>
        <w:b/>
        <w:sz w:val="20"/>
        <w:szCs w:val="20"/>
        <w:u w:val="single"/>
      </w:rPr>
      <w:t>Indica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ção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3C4CBD">
      <w:rPr>
        <w:rFonts w:ascii="Arial" w:hAnsi="Arial" w:cs="Arial"/>
        <w:b/>
        <w:sz w:val="20"/>
        <w:szCs w:val="20"/>
        <w:u w:val="single"/>
      </w:rPr>
      <w:t>2</w:t>
    </w:r>
    <w:r w:rsidR="0022495A">
      <w:rPr>
        <w:rFonts w:ascii="Arial" w:hAnsi="Arial" w:cs="Arial"/>
        <w:b/>
        <w:sz w:val="20"/>
        <w:szCs w:val="20"/>
        <w:u w:val="single"/>
      </w:rPr>
      <w:t>89</w:t>
    </w:r>
    <w:r w:rsidR="00960AA9">
      <w:rPr>
        <w:rFonts w:ascii="Arial" w:hAnsi="Arial" w:cs="Arial"/>
        <w:b/>
        <w:sz w:val="20"/>
        <w:szCs w:val="20"/>
        <w:u w:val="single"/>
      </w:rPr>
      <w:t>8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17 </w:t>
    </w:r>
    <w:r w:rsidR="006B21E2">
      <w:rPr>
        <w:rFonts w:ascii="Arial" w:hAnsi="Arial" w:cs="Arial"/>
        <w:b/>
        <w:sz w:val="20"/>
        <w:szCs w:val="20"/>
        <w:u w:val="single"/>
      </w:rPr>
      <w:t xml:space="preserve">- Vereador Juarez Araújo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- fls.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960AA9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960AA9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6D56C61D" wp14:editId="34FB4431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E915C0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D56C61D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E915C0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36736" behindDoc="0" locked="0" layoutInCell="0" allowOverlap="1" wp14:anchorId="2673D6CE" wp14:editId="45046FDB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673D6CE" id="Text Box 1" o:spid="_x0000_s1028" type="#_x0000_t202" style="position:absolute;left:0;text-align:left;margin-left:80.8pt;margin-top:50.2pt;width:394pt;height:43.9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98176" behindDoc="0" locked="0" layoutInCell="0" allowOverlap="1" wp14:anchorId="5644084A" wp14:editId="0AFECFA9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76672" behindDoc="0" locked="0" layoutInCell="0" allowOverlap="1" wp14:anchorId="6C713286" wp14:editId="4DAC3E5B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4C7F0B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C713286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4C7F0B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5232" behindDoc="0" locked="0" layoutInCell="0" allowOverlap="1" wp14:anchorId="63E116AD" wp14:editId="4D2FE116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3E116AD" id="_x0000_s1030" type="#_x0000_t202" style="position:absolute;margin-left:80.8pt;margin-top:7.65pt;width:394pt;height:43.9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17632" behindDoc="0" locked="0" layoutInCell="0" allowOverlap="1" wp14:anchorId="40DAD498" wp14:editId="261AAFA0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215042A5"/>
    <w:multiLevelType w:val="hybridMultilevel"/>
    <w:tmpl w:val="CDC45812"/>
    <w:lvl w:ilvl="0" w:tplc="04160001">
      <w:start w:val="1"/>
      <w:numFmt w:val="bullet"/>
      <w:lvlText w:val=""/>
      <w:lvlJc w:val="left"/>
      <w:pPr>
        <w:ind w:left="2421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2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05F37"/>
    <w:rsid w:val="00006AD7"/>
    <w:rsid w:val="00006D6F"/>
    <w:rsid w:val="00007F28"/>
    <w:rsid w:val="00012789"/>
    <w:rsid w:val="00014DF5"/>
    <w:rsid w:val="0002053E"/>
    <w:rsid w:val="00020790"/>
    <w:rsid w:val="00023BC3"/>
    <w:rsid w:val="00023EE7"/>
    <w:rsid w:val="00024FD3"/>
    <w:rsid w:val="00034A23"/>
    <w:rsid w:val="00041F8F"/>
    <w:rsid w:val="00042C29"/>
    <w:rsid w:val="000430A3"/>
    <w:rsid w:val="00043D3A"/>
    <w:rsid w:val="00043DBB"/>
    <w:rsid w:val="000512EF"/>
    <w:rsid w:val="00051CB3"/>
    <w:rsid w:val="00055998"/>
    <w:rsid w:val="00056288"/>
    <w:rsid w:val="0005722F"/>
    <w:rsid w:val="0006285A"/>
    <w:rsid w:val="000647F4"/>
    <w:rsid w:val="000704C3"/>
    <w:rsid w:val="0008011D"/>
    <w:rsid w:val="00081AD1"/>
    <w:rsid w:val="00084051"/>
    <w:rsid w:val="00084513"/>
    <w:rsid w:val="000861D0"/>
    <w:rsid w:val="00090B3C"/>
    <w:rsid w:val="00094490"/>
    <w:rsid w:val="000958D5"/>
    <w:rsid w:val="00097CAE"/>
    <w:rsid w:val="00097F1F"/>
    <w:rsid w:val="000A4915"/>
    <w:rsid w:val="000A6C04"/>
    <w:rsid w:val="000B0673"/>
    <w:rsid w:val="000B35DC"/>
    <w:rsid w:val="000B39AA"/>
    <w:rsid w:val="000B5257"/>
    <w:rsid w:val="000B5695"/>
    <w:rsid w:val="000C5E3A"/>
    <w:rsid w:val="000D49DB"/>
    <w:rsid w:val="000D7790"/>
    <w:rsid w:val="000E0042"/>
    <w:rsid w:val="000E19DE"/>
    <w:rsid w:val="000E1F4F"/>
    <w:rsid w:val="000E387C"/>
    <w:rsid w:val="000E7B41"/>
    <w:rsid w:val="000F5F27"/>
    <w:rsid w:val="000F6251"/>
    <w:rsid w:val="00100244"/>
    <w:rsid w:val="00102B3E"/>
    <w:rsid w:val="00103E03"/>
    <w:rsid w:val="001052D7"/>
    <w:rsid w:val="0010544D"/>
    <w:rsid w:val="00105975"/>
    <w:rsid w:val="00107412"/>
    <w:rsid w:val="00107C79"/>
    <w:rsid w:val="00117261"/>
    <w:rsid w:val="00121796"/>
    <w:rsid w:val="001244AC"/>
    <w:rsid w:val="00126122"/>
    <w:rsid w:val="001310A5"/>
    <w:rsid w:val="0013542F"/>
    <w:rsid w:val="001420DE"/>
    <w:rsid w:val="0014591F"/>
    <w:rsid w:val="00147D65"/>
    <w:rsid w:val="00150EE2"/>
    <w:rsid w:val="001546AE"/>
    <w:rsid w:val="00154C48"/>
    <w:rsid w:val="00156452"/>
    <w:rsid w:val="00157594"/>
    <w:rsid w:val="00161E8B"/>
    <w:rsid w:val="001625A3"/>
    <w:rsid w:val="001679A1"/>
    <w:rsid w:val="00172E81"/>
    <w:rsid w:val="00173D48"/>
    <w:rsid w:val="001762E4"/>
    <w:rsid w:val="001767E4"/>
    <w:rsid w:val="00177FAD"/>
    <w:rsid w:val="0018116D"/>
    <w:rsid w:val="00181441"/>
    <w:rsid w:val="00181CD2"/>
    <w:rsid w:val="00182C6F"/>
    <w:rsid w:val="0018623B"/>
    <w:rsid w:val="00186F15"/>
    <w:rsid w:val="001928A3"/>
    <w:rsid w:val="00193AD0"/>
    <w:rsid w:val="00193CF3"/>
    <w:rsid w:val="00194EAA"/>
    <w:rsid w:val="00195A85"/>
    <w:rsid w:val="001A09F2"/>
    <w:rsid w:val="001A1048"/>
    <w:rsid w:val="001A4F28"/>
    <w:rsid w:val="001A7491"/>
    <w:rsid w:val="001A77F8"/>
    <w:rsid w:val="001B0773"/>
    <w:rsid w:val="001B0E03"/>
    <w:rsid w:val="001C1E2F"/>
    <w:rsid w:val="001C6A7E"/>
    <w:rsid w:val="001C73CC"/>
    <w:rsid w:val="001C76A5"/>
    <w:rsid w:val="001C7B6B"/>
    <w:rsid w:val="001D1A55"/>
    <w:rsid w:val="001D308C"/>
    <w:rsid w:val="001D5BF5"/>
    <w:rsid w:val="001E013F"/>
    <w:rsid w:val="001E02FD"/>
    <w:rsid w:val="001E2E0F"/>
    <w:rsid w:val="001E68AE"/>
    <w:rsid w:val="001F0152"/>
    <w:rsid w:val="001F0CCC"/>
    <w:rsid w:val="001F13C3"/>
    <w:rsid w:val="001F1A73"/>
    <w:rsid w:val="001F4FF1"/>
    <w:rsid w:val="001F5937"/>
    <w:rsid w:val="0020069E"/>
    <w:rsid w:val="0020306B"/>
    <w:rsid w:val="00203E33"/>
    <w:rsid w:val="00204ED7"/>
    <w:rsid w:val="00207EBA"/>
    <w:rsid w:val="00213FB4"/>
    <w:rsid w:val="00217141"/>
    <w:rsid w:val="0022075D"/>
    <w:rsid w:val="00222F1F"/>
    <w:rsid w:val="0022429E"/>
    <w:rsid w:val="0022495A"/>
    <w:rsid w:val="00224A99"/>
    <w:rsid w:val="002279E1"/>
    <w:rsid w:val="00230859"/>
    <w:rsid w:val="002314D5"/>
    <w:rsid w:val="0023172E"/>
    <w:rsid w:val="00231A65"/>
    <w:rsid w:val="0023204E"/>
    <w:rsid w:val="00232EEE"/>
    <w:rsid w:val="0023371E"/>
    <w:rsid w:val="002365B3"/>
    <w:rsid w:val="002368ED"/>
    <w:rsid w:val="00241B12"/>
    <w:rsid w:val="002432DB"/>
    <w:rsid w:val="002451FD"/>
    <w:rsid w:val="00246C12"/>
    <w:rsid w:val="0025062A"/>
    <w:rsid w:val="00253C82"/>
    <w:rsid w:val="00253EE2"/>
    <w:rsid w:val="00254228"/>
    <w:rsid w:val="00254635"/>
    <w:rsid w:val="00256155"/>
    <w:rsid w:val="00256C6D"/>
    <w:rsid w:val="002606A5"/>
    <w:rsid w:val="002607BA"/>
    <w:rsid w:val="00262AB2"/>
    <w:rsid w:val="00264BF8"/>
    <w:rsid w:val="00266752"/>
    <w:rsid w:val="00270DC6"/>
    <w:rsid w:val="00272E4D"/>
    <w:rsid w:val="00274AC8"/>
    <w:rsid w:val="00291D0D"/>
    <w:rsid w:val="00291FE9"/>
    <w:rsid w:val="002A6571"/>
    <w:rsid w:val="002A7059"/>
    <w:rsid w:val="002A7434"/>
    <w:rsid w:val="002B02F3"/>
    <w:rsid w:val="002B1716"/>
    <w:rsid w:val="002B1FE5"/>
    <w:rsid w:val="002B2FFE"/>
    <w:rsid w:val="002B6297"/>
    <w:rsid w:val="002B7100"/>
    <w:rsid w:val="002C4B2B"/>
    <w:rsid w:val="002C5C70"/>
    <w:rsid w:val="002C7DBC"/>
    <w:rsid w:val="002D3D57"/>
    <w:rsid w:val="002D3D9E"/>
    <w:rsid w:val="002D42C0"/>
    <w:rsid w:val="002D450A"/>
    <w:rsid w:val="002D6247"/>
    <w:rsid w:val="002D6417"/>
    <w:rsid w:val="002E1856"/>
    <w:rsid w:val="002E3CB0"/>
    <w:rsid w:val="002E3FE0"/>
    <w:rsid w:val="002E4995"/>
    <w:rsid w:val="002E5A44"/>
    <w:rsid w:val="002E695D"/>
    <w:rsid w:val="002F02DB"/>
    <w:rsid w:val="002F063A"/>
    <w:rsid w:val="002F1FD4"/>
    <w:rsid w:val="002F4A70"/>
    <w:rsid w:val="002F56C9"/>
    <w:rsid w:val="002F5C1F"/>
    <w:rsid w:val="0030159B"/>
    <w:rsid w:val="0030168E"/>
    <w:rsid w:val="00311F37"/>
    <w:rsid w:val="00317C1A"/>
    <w:rsid w:val="00320E78"/>
    <w:rsid w:val="00322548"/>
    <w:rsid w:val="00322EEB"/>
    <w:rsid w:val="00323BDC"/>
    <w:rsid w:val="00323F0F"/>
    <w:rsid w:val="00341775"/>
    <w:rsid w:val="00343838"/>
    <w:rsid w:val="00343EA6"/>
    <w:rsid w:val="0034690A"/>
    <w:rsid w:val="0034768C"/>
    <w:rsid w:val="00347D5E"/>
    <w:rsid w:val="0035013A"/>
    <w:rsid w:val="003506C6"/>
    <w:rsid w:val="0035381A"/>
    <w:rsid w:val="00353BC7"/>
    <w:rsid w:val="00355C81"/>
    <w:rsid w:val="00356E73"/>
    <w:rsid w:val="00357971"/>
    <w:rsid w:val="00357BE2"/>
    <w:rsid w:val="0036051F"/>
    <w:rsid w:val="00364828"/>
    <w:rsid w:val="00372E89"/>
    <w:rsid w:val="003758F7"/>
    <w:rsid w:val="00375CA1"/>
    <w:rsid w:val="003816C3"/>
    <w:rsid w:val="00381797"/>
    <w:rsid w:val="003848C4"/>
    <w:rsid w:val="00384D0E"/>
    <w:rsid w:val="00387751"/>
    <w:rsid w:val="00392E4E"/>
    <w:rsid w:val="003939FF"/>
    <w:rsid w:val="0039653F"/>
    <w:rsid w:val="00397FF3"/>
    <w:rsid w:val="003A328B"/>
    <w:rsid w:val="003A4504"/>
    <w:rsid w:val="003A5205"/>
    <w:rsid w:val="003A77BE"/>
    <w:rsid w:val="003B54FF"/>
    <w:rsid w:val="003B70F0"/>
    <w:rsid w:val="003B7B6E"/>
    <w:rsid w:val="003B7F67"/>
    <w:rsid w:val="003C0153"/>
    <w:rsid w:val="003C01C4"/>
    <w:rsid w:val="003C4CBD"/>
    <w:rsid w:val="003D0477"/>
    <w:rsid w:val="003D6404"/>
    <w:rsid w:val="003D74A0"/>
    <w:rsid w:val="003E0860"/>
    <w:rsid w:val="003E188F"/>
    <w:rsid w:val="003E1A59"/>
    <w:rsid w:val="003E4E4C"/>
    <w:rsid w:val="003F20EF"/>
    <w:rsid w:val="003F29EC"/>
    <w:rsid w:val="003F5061"/>
    <w:rsid w:val="003F518C"/>
    <w:rsid w:val="003F546A"/>
    <w:rsid w:val="003F687F"/>
    <w:rsid w:val="00401699"/>
    <w:rsid w:val="004021E9"/>
    <w:rsid w:val="00403C91"/>
    <w:rsid w:val="0040482C"/>
    <w:rsid w:val="00412795"/>
    <w:rsid w:val="004167E6"/>
    <w:rsid w:val="004206B6"/>
    <w:rsid w:val="00421C25"/>
    <w:rsid w:val="00421CFF"/>
    <w:rsid w:val="00424094"/>
    <w:rsid w:val="00427287"/>
    <w:rsid w:val="00436BE4"/>
    <w:rsid w:val="00457769"/>
    <w:rsid w:val="0046197C"/>
    <w:rsid w:val="004664B9"/>
    <w:rsid w:val="0046685F"/>
    <w:rsid w:val="004674ED"/>
    <w:rsid w:val="00473BB8"/>
    <w:rsid w:val="004750A7"/>
    <w:rsid w:val="00477BDB"/>
    <w:rsid w:val="00483569"/>
    <w:rsid w:val="00487D64"/>
    <w:rsid w:val="00491402"/>
    <w:rsid w:val="00492130"/>
    <w:rsid w:val="00493115"/>
    <w:rsid w:val="004948FF"/>
    <w:rsid w:val="00494C8D"/>
    <w:rsid w:val="004A54F3"/>
    <w:rsid w:val="004A6CB1"/>
    <w:rsid w:val="004B3B9D"/>
    <w:rsid w:val="004B45BB"/>
    <w:rsid w:val="004B63B4"/>
    <w:rsid w:val="004B671A"/>
    <w:rsid w:val="004B7949"/>
    <w:rsid w:val="004C2985"/>
    <w:rsid w:val="004C2C30"/>
    <w:rsid w:val="004C4B4F"/>
    <w:rsid w:val="004C6C78"/>
    <w:rsid w:val="004C7F0B"/>
    <w:rsid w:val="004C7F4A"/>
    <w:rsid w:val="004D22C3"/>
    <w:rsid w:val="004D357C"/>
    <w:rsid w:val="004D4995"/>
    <w:rsid w:val="004D4B66"/>
    <w:rsid w:val="004D4C10"/>
    <w:rsid w:val="004D7BDB"/>
    <w:rsid w:val="004E06ED"/>
    <w:rsid w:val="004E0EEB"/>
    <w:rsid w:val="004E1134"/>
    <w:rsid w:val="004E376C"/>
    <w:rsid w:val="004E3957"/>
    <w:rsid w:val="004E3DF0"/>
    <w:rsid w:val="004E46DA"/>
    <w:rsid w:val="004F00BF"/>
    <w:rsid w:val="004F18DC"/>
    <w:rsid w:val="004F39E9"/>
    <w:rsid w:val="004F5608"/>
    <w:rsid w:val="004F690D"/>
    <w:rsid w:val="004F6A11"/>
    <w:rsid w:val="004F6BA9"/>
    <w:rsid w:val="00505357"/>
    <w:rsid w:val="00505FD8"/>
    <w:rsid w:val="0051215D"/>
    <w:rsid w:val="005135DA"/>
    <w:rsid w:val="005153FA"/>
    <w:rsid w:val="00515698"/>
    <w:rsid w:val="00520CEA"/>
    <w:rsid w:val="00522590"/>
    <w:rsid w:val="00524669"/>
    <w:rsid w:val="00526E64"/>
    <w:rsid w:val="0053290A"/>
    <w:rsid w:val="00533862"/>
    <w:rsid w:val="0053391F"/>
    <w:rsid w:val="00534482"/>
    <w:rsid w:val="00535C9C"/>
    <w:rsid w:val="005362F5"/>
    <w:rsid w:val="00540876"/>
    <w:rsid w:val="00541FDE"/>
    <w:rsid w:val="0054284E"/>
    <w:rsid w:val="0054589F"/>
    <w:rsid w:val="00552227"/>
    <w:rsid w:val="005539DC"/>
    <w:rsid w:val="00555949"/>
    <w:rsid w:val="00560264"/>
    <w:rsid w:val="00560AB1"/>
    <w:rsid w:val="0056415A"/>
    <w:rsid w:val="00564368"/>
    <w:rsid w:val="0057168F"/>
    <w:rsid w:val="0057183E"/>
    <w:rsid w:val="005720B7"/>
    <w:rsid w:val="0058109A"/>
    <w:rsid w:val="00585EC9"/>
    <w:rsid w:val="00586103"/>
    <w:rsid w:val="005868AE"/>
    <w:rsid w:val="005916CB"/>
    <w:rsid w:val="005953BD"/>
    <w:rsid w:val="005970D9"/>
    <w:rsid w:val="005A01D0"/>
    <w:rsid w:val="005A03FA"/>
    <w:rsid w:val="005A0EDA"/>
    <w:rsid w:val="005B3D21"/>
    <w:rsid w:val="005B7F65"/>
    <w:rsid w:val="005C3938"/>
    <w:rsid w:val="005C54CD"/>
    <w:rsid w:val="005D1334"/>
    <w:rsid w:val="005D702D"/>
    <w:rsid w:val="005D72C1"/>
    <w:rsid w:val="005E084A"/>
    <w:rsid w:val="005E138D"/>
    <w:rsid w:val="005E55E5"/>
    <w:rsid w:val="005E5D23"/>
    <w:rsid w:val="005F0207"/>
    <w:rsid w:val="005F09E5"/>
    <w:rsid w:val="005F148A"/>
    <w:rsid w:val="005F23C2"/>
    <w:rsid w:val="005F6246"/>
    <w:rsid w:val="005F66E0"/>
    <w:rsid w:val="005F7F2A"/>
    <w:rsid w:val="0060099B"/>
    <w:rsid w:val="00602564"/>
    <w:rsid w:val="00606E13"/>
    <w:rsid w:val="0060730F"/>
    <w:rsid w:val="00611EEA"/>
    <w:rsid w:val="00613294"/>
    <w:rsid w:val="00613704"/>
    <w:rsid w:val="00617527"/>
    <w:rsid w:val="00624472"/>
    <w:rsid w:val="00640B18"/>
    <w:rsid w:val="006426AE"/>
    <w:rsid w:val="006443D7"/>
    <w:rsid w:val="00644CA7"/>
    <w:rsid w:val="006504AF"/>
    <w:rsid w:val="00662301"/>
    <w:rsid w:val="00664CAC"/>
    <w:rsid w:val="006704D6"/>
    <w:rsid w:val="00672C36"/>
    <w:rsid w:val="00674F7D"/>
    <w:rsid w:val="0067660D"/>
    <w:rsid w:val="00676D0E"/>
    <w:rsid w:val="00681021"/>
    <w:rsid w:val="00682E6E"/>
    <w:rsid w:val="00684A92"/>
    <w:rsid w:val="00687615"/>
    <w:rsid w:val="00691CF5"/>
    <w:rsid w:val="006925DE"/>
    <w:rsid w:val="0069312F"/>
    <w:rsid w:val="00696780"/>
    <w:rsid w:val="0069726E"/>
    <w:rsid w:val="006A370D"/>
    <w:rsid w:val="006A39EA"/>
    <w:rsid w:val="006A3F72"/>
    <w:rsid w:val="006A43DD"/>
    <w:rsid w:val="006A69FE"/>
    <w:rsid w:val="006A7576"/>
    <w:rsid w:val="006B0B8E"/>
    <w:rsid w:val="006B0F4B"/>
    <w:rsid w:val="006B1542"/>
    <w:rsid w:val="006B21E2"/>
    <w:rsid w:val="006B28A0"/>
    <w:rsid w:val="006B28BE"/>
    <w:rsid w:val="006B2A1E"/>
    <w:rsid w:val="006B3B5C"/>
    <w:rsid w:val="006C27F3"/>
    <w:rsid w:val="006C2DAD"/>
    <w:rsid w:val="006C4A58"/>
    <w:rsid w:val="006C59BC"/>
    <w:rsid w:val="006D189F"/>
    <w:rsid w:val="006D2BF9"/>
    <w:rsid w:val="006D3D86"/>
    <w:rsid w:val="006D3EAC"/>
    <w:rsid w:val="006D5C63"/>
    <w:rsid w:val="006D69C3"/>
    <w:rsid w:val="006D6F7D"/>
    <w:rsid w:val="006E2C70"/>
    <w:rsid w:val="006E657F"/>
    <w:rsid w:val="006E7E66"/>
    <w:rsid w:val="006F4E64"/>
    <w:rsid w:val="006F7B0A"/>
    <w:rsid w:val="006F7CF7"/>
    <w:rsid w:val="00700014"/>
    <w:rsid w:val="007030B7"/>
    <w:rsid w:val="00705976"/>
    <w:rsid w:val="00706D27"/>
    <w:rsid w:val="00710DB7"/>
    <w:rsid w:val="00712C53"/>
    <w:rsid w:val="007147FC"/>
    <w:rsid w:val="00715915"/>
    <w:rsid w:val="00715AF9"/>
    <w:rsid w:val="00715F74"/>
    <w:rsid w:val="00716F84"/>
    <w:rsid w:val="00721C1C"/>
    <w:rsid w:val="00722641"/>
    <w:rsid w:val="00722DA7"/>
    <w:rsid w:val="0072380C"/>
    <w:rsid w:val="00724119"/>
    <w:rsid w:val="007256CE"/>
    <w:rsid w:val="007258F8"/>
    <w:rsid w:val="00725E66"/>
    <w:rsid w:val="00727CDB"/>
    <w:rsid w:val="00733093"/>
    <w:rsid w:val="0073407F"/>
    <w:rsid w:val="0073455D"/>
    <w:rsid w:val="00740C32"/>
    <w:rsid w:val="00743044"/>
    <w:rsid w:val="00746484"/>
    <w:rsid w:val="0075284B"/>
    <w:rsid w:val="007546E9"/>
    <w:rsid w:val="0075545C"/>
    <w:rsid w:val="00755D6A"/>
    <w:rsid w:val="00756EF2"/>
    <w:rsid w:val="007616AD"/>
    <w:rsid w:val="00767F85"/>
    <w:rsid w:val="00771286"/>
    <w:rsid w:val="007742A3"/>
    <w:rsid w:val="00775A1B"/>
    <w:rsid w:val="00776393"/>
    <w:rsid w:val="007764D4"/>
    <w:rsid w:val="00776B7F"/>
    <w:rsid w:val="00776BC3"/>
    <w:rsid w:val="0077710F"/>
    <w:rsid w:val="00783714"/>
    <w:rsid w:val="007838DC"/>
    <w:rsid w:val="00787434"/>
    <w:rsid w:val="00790911"/>
    <w:rsid w:val="00791886"/>
    <w:rsid w:val="00791915"/>
    <w:rsid w:val="007923E6"/>
    <w:rsid w:val="00796264"/>
    <w:rsid w:val="00796EFC"/>
    <w:rsid w:val="007A0F01"/>
    <w:rsid w:val="007A4058"/>
    <w:rsid w:val="007A42AF"/>
    <w:rsid w:val="007A4B82"/>
    <w:rsid w:val="007A4D3B"/>
    <w:rsid w:val="007B2E3C"/>
    <w:rsid w:val="007B401B"/>
    <w:rsid w:val="007B65E3"/>
    <w:rsid w:val="007B6F15"/>
    <w:rsid w:val="007C61F5"/>
    <w:rsid w:val="007D0287"/>
    <w:rsid w:val="007D39FD"/>
    <w:rsid w:val="007D3C15"/>
    <w:rsid w:val="007D58DF"/>
    <w:rsid w:val="007D7EF4"/>
    <w:rsid w:val="007E022C"/>
    <w:rsid w:val="007E187E"/>
    <w:rsid w:val="007E2073"/>
    <w:rsid w:val="007E2DFE"/>
    <w:rsid w:val="007E3F69"/>
    <w:rsid w:val="007E41E2"/>
    <w:rsid w:val="007F0B8E"/>
    <w:rsid w:val="007F2343"/>
    <w:rsid w:val="007F4C28"/>
    <w:rsid w:val="007F75CA"/>
    <w:rsid w:val="0080189C"/>
    <w:rsid w:val="0080197E"/>
    <w:rsid w:val="00806E1D"/>
    <w:rsid w:val="0081047D"/>
    <w:rsid w:val="00813FA4"/>
    <w:rsid w:val="00817506"/>
    <w:rsid w:val="008175DB"/>
    <w:rsid w:val="00820C13"/>
    <w:rsid w:val="00821ACF"/>
    <w:rsid w:val="00824AAF"/>
    <w:rsid w:val="00826A92"/>
    <w:rsid w:val="0082703F"/>
    <w:rsid w:val="008330E9"/>
    <w:rsid w:val="00833E7C"/>
    <w:rsid w:val="008374BE"/>
    <w:rsid w:val="008474F2"/>
    <w:rsid w:val="008508AB"/>
    <w:rsid w:val="00851376"/>
    <w:rsid w:val="00852427"/>
    <w:rsid w:val="00855BFD"/>
    <w:rsid w:val="00855E37"/>
    <w:rsid w:val="00856D46"/>
    <w:rsid w:val="00856FD1"/>
    <w:rsid w:val="00860258"/>
    <w:rsid w:val="0086330E"/>
    <w:rsid w:val="00863E69"/>
    <w:rsid w:val="00870972"/>
    <w:rsid w:val="00877E50"/>
    <w:rsid w:val="008828AC"/>
    <w:rsid w:val="00883D95"/>
    <w:rsid w:val="008842C1"/>
    <w:rsid w:val="00886872"/>
    <w:rsid w:val="0088690D"/>
    <w:rsid w:val="00886F3D"/>
    <w:rsid w:val="0089053C"/>
    <w:rsid w:val="008909A4"/>
    <w:rsid w:val="00892CCB"/>
    <w:rsid w:val="008954C2"/>
    <w:rsid w:val="0089659D"/>
    <w:rsid w:val="00896913"/>
    <w:rsid w:val="008A0EB2"/>
    <w:rsid w:val="008A6616"/>
    <w:rsid w:val="008A75BC"/>
    <w:rsid w:val="008B0110"/>
    <w:rsid w:val="008B3DE4"/>
    <w:rsid w:val="008C2581"/>
    <w:rsid w:val="008C33AB"/>
    <w:rsid w:val="008C5444"/>
    <w:rsid w:val="008C68AB"/>
    <w:rsid w:val="008D204E"/>
    <w:rsid w:val="008D27B6"/>
    <w:rsid w:val="008D63BD"/>
    <w:rsid w:val="008E0B68"/>
    <w:rsid w:val="008E162B"/>
    <w:rsid w:val="008E4F5E"/>
    <w:rsid w:val="008E5529"/>
    <w:rsid w:val="008E6C99"/>
    <w:rsid w:val="008F042F"/>
    <w:rsid w:val="008F27EF"/>
    <w:rsid w:val="00902B0E"/>
    <w:rsid w:val="00907373"/>
    <w:rsid w:val="0091200A"/>
    <w:rsid w:val="00913884"/>
    <w:rsid w:val="0091585F"/>
    <w:rsid w:val="0092010D"/>
    <w:rsid w:val="00921E97"/>
    <w:rsid w:val="00922964"/>
    <w:rsid w:val="009317D0"/>
    <w:rsid w:val="009335F2"/>
    <w:rsid w:val="00935A82"/>
    <w:rsid w:val="009364CD"/>
    <w:rsid w:val="0093754F"/>
    <w:rsid w:val="009509D5"/>
    <w:rsid w:val="00951025"/>
    <w:rsid w:val="00951D86"/>
    <w:rsid w:val="00953478"/>
    <w:rsid w:val="0095431C"/>
    <w:rsid w:val="00955A40"/>
    <w:rsid w:val="00956154"/>
    <w:rsid w:val="00960518"/>
    <w:rsid w:val="00960AA9"/>
    <w:rsid w:val="009644B1"/>
    <w:rsid w:val="009649E8"/>
    <w:rsid w:val="00966B70"/>
    <w:rsid w:val="00970F60"/>
    <w:rsid w:val="009742DF"/>
    <w:rsid w:val="009768E6"/>
    <w:rsid w:val="0098016A"/>
    <w:rsid w:val="009855B9"/>
    <w:rsid w:val="00990978"/>
    <w:rsid w:val="009909AC"/>
    <w:rsid w:val="0099279D"/>
    <w:rsid w:val="00993D4C"/>
    <w:rsid w:val="009A0AC5"/>
    <w:rsid w:val="009A0EB3"/>
    <w:rsid w:val="009A1424"/>
    <w:rsid w:val="009A168D"/>
    <w:rsid w:val="009A1ADB"/>
    <w:rsid w:val="009A1CBB"/>
    <w:rsid w:val="009A2ABD"/>
    <w:rsid w:val="009A3986"/>
    <w:rsid w:val="009A3FD4"/>
    <w:rsid w:val="009A4C94"/>
    <w:rsid w:val="009B207E"/>
    <w:rsid w:val="009B32F8"/>
    <w:rsid w:val="009C0C27"/>
    <w:rsid w:val="009C472E"/>
    <w:rsid w:val="009D0CC8"/>
    <w:rsid w:val="009D0F6E"/>
    <w:rsid w:val="009D3474"/>
    <w:rsid w:val="009D4724"/>
    <w:rsid w:val="009D50D4"/>
    <w:rsid w:val="009D512F"/>
    <w:rsid w:val="009D6190"/>
    <w:rsid w:val="009E1CE1"/>
    <w:rsid w:val="009E1DA5"/>
    <w:rsid w:val="009E1F05"/>
    <w:rsid w:val="009E504A"/>
    <w:rsid w:val="009E6B3F"/>
    <w:rsid w:val="009E71BD"/>
    <w:rsid w:val="00A0160C"/>
    <w:rsid w:val="00A02DE3"/>
    <w:rsid w:val="00A04496"/>
    <w:rsid w:val="00A07270"/>
    <w:rsid w:val="00A07329"/>
    <w:rsid w:val="00A074A9"/>
    <w:rsid w:val="00A109FB"/>
    <w:rsid w:val="00A11EA6"/>
    <w:rsid w:val="00A155FC"/>
    <w:rsid w:val="00A17F37"/>
    <w:rsid w:val="00A21A8C"/>
    <w:rsid w:val="00A22680"/>
    <w:rsid w:val="00A22A8D"/>
    <w:rsid w:val="00A24911"/>
    <w:rsid w:val="00A26D8E"/>
    <w:rsid w:val="00A304DC"/>
    <w:rsid w:val="00A32A0B"/>
    <w:rsid w:val="00A349F1"/>
    <w:rsid w:val="00A35B9B"/>
    <w:rsid w:val="00A36FB6"/>
    <w:rsid w:val="00A376FC"/>
    <w:rsid w:val="00A37FEA"/>
    <w:rsid w:val="00A435D2"/>
    <w:rsid w:val="00A46B01"/>
    <w:rsid w:val="00A46F8C"/>
    <w:rsid w:val="00A52B57"/>
    <w:rsid w:val="00A606E2"/>
    <w:rsid w:val="00A60AB7"/>
    <w:rsid w:val="00A64AC0"/>
    <w:rsid w:val="00A65476"/>
    <w:rsid w:val="00A70FAA"/>
    <w:rsid w:val="00A73641"/>
    <w:rsid w:val="00A74977"/>
    <w:rsid w:val="00A817D1"/>
    <w:rsid w:val="00A83270"/>
    <w:rsid w:val="00A8753B"/>
    <w:rsid w:val="00A92A78"/>
    <w:rsid w:val="00A92CB9"/>
    <w:rsid w:val="00A943E7"/>
    <w:rsid w:val="00A97943"/>
    <w:rsid w:val="00AA160E"/>
    <w:rsid w:val="00AA5EB3"/>
    <w:rsid w:val="00AA7071"/>
    <w:rsid w:val="00AB0816"/>
    <w:rsid w:val="00AB29D3"/>
    <w:rsid w:val="00AB34E9"/>
    <w:rsid w:val="00AB510F"/>
    <w:rsid w:val="00AB5609"/>
    <w:rsid w:val="00AB5900"/>
    <w:rsid w:val="00AB72B9"/>
    <w:rsid w:val="00AC0C55"/>
    <w:rsid w:val="00AC24F9"/>
    <w:rsid w:val="00AC2603"/>
    <w:rsid w:val="00AC712C"/>
    <w:rsid w:val="00AD56C1"/>
    <w:rsid w:val="00AD58A1"/>
    <w:rsid w:val="00AD63CA"/>
    <w:rsid w:val="00AD6B47"/>
    <w:rsid w:val="00AE0ACF"/>
    <w:rsid w:val="00AE6EE6"/>
    <w:rsid w:val="00AF2233"/>
    <w:rsid w:val="00AF5E05"/>
    <w:rsid w:val="00AF663F"/>
    <w:rsid w:val="00AF6B5D"/>
    <w:rsid w:val="00AF7C11"/>
    <w:rsid w:val="00B01064"/>
    <w:rsid w:val="00B0126A"/>
    <w:rsid w:val="00B0333E"/>
    <w:rsid w:val="00B04ED9"/>
    <w:rsid w:val="00B06C57"/>
    <w:rsid w:val="00B10E9F"/>
    <w:rsid w:val="00B22B1F"/>
    <w:rsid w:val="00B230A9"/>
    <w:rsid w:val="00B24B76"/>
    <w:rsid w:val="00B25891"/>
    <w:rsid w:val="00B2724F"/>
    <w:rsid w:val="00B32828"/>
    <w:rsid w:val="00B34ADF"/>
    <w:rsid w:val="00B45B94"/>
    <w:rsid w:val="00B4723C"/>
    <w:rsid w:val="00B47E8F"/>
    <w:rsid w:val="00B57E0F"/>
    <w:rsid w:val="00B6596D"/>
    <w:rsid w:val="00B70CF8"/>
    <w:rsid w:val="00B70DDF"/>
    <w:rsid w:val="00B71F5F"/>
    <w:rsid w:val="00B72DF4"/>
    <w:rsid w:val="00B74636"/>
    <w:rsid w:val="00B74E2F"/>
    <w:rsid w:val="00B74F23"/>
    <w:rsid w:val="00B75CEF"/>
    <w:rsid w:val="00B75F79"/>
    <w:rsid w:val="00B901CC"/>
    <w:rsid w:val="00B92329"/>
    <w:rsid w:val="00B9638F"/>
    <w:rsid w:val="00B97721"/>
    <w:rsid w:val="00B97C4A"/>
    <w:rsid w:val="00BA1565"/>
    <w:rsid w:val="00BA2AC7"/>
    <w:rsid w:val="00BA2B54"/>
    <w:rsid w:val="00BA52FB"/>
    <w:rsid w:val="00BB3F3E"/>
    <w:rsid w:val="00BB7387"/>
    <w:rsid w:val="00BC2A66"/>
    <w:rsid w:val="00BC3CF6"/>
    <w:rsid w:val="00BC44DF"/>
    <w:rsid w:val="00BD1B93"/>
    <w:rsid w:val="00BD1F36"/>
    <w:rsid w:val="00BD36E8"/>
    <w:rsid w:val="00BD3C47"/>
    <w:rsid w:val="00BD3DB5"/>
    <w:rsid w:val="00BD5E21"/>
    <w:rsid w:val="00BE0315"/>
    <w:rsid w:val="00BE1B39"/>
    <w:rsid w:val="00BE4D29"/>
    <w:rsid w:val="00BE554C"/>
    <w:rsid w:val="00BE5F7B"/>
    <w:rsid w:val="00BE685D"/>
    <w:rsid w:val="00BE7E90"/>
    <w:rsid w:val="00BF113E"/>
    <w:rsid w:val="00BF184D"/>
    <w:rsid w:val="00BF19D1"/>
    <w:rsid w:val="00BF26DE"/>
    <w:rsid w:val="00BF66A4"/>
    <w:rsid w:val="00BF791A"/>
    <w:rsid w:val="00C022F9"/>
    <w:rsid w:val="00C0526B"/>
    <w:rsid w:val="00C0628E"/>
    <w:rsid w:val="00C06926"/>
    <w:rsid w:val="00C06BEA"/>
    <w:rsid w:val="00C06EE1"/>
    <w:rsid w:val="00C07FEF"/>
    <w:rsid w:val="00C139EF"/>
    <w:rsid w:val="00C15501"/>
    <w:rsid w:val="00C23BBD"/>
    <w:rsid w:val="00C25D1F"/>
    <w:rsid w:val="00C30767"/>
    <w:rsid w:val="00C32366"/>
    <w:rsid w:val="00C36E68"/>
    <w:rsid w:val="00C42806"/>
    <w:rsid w:val="00C42872"/>
    <w:rsid w:val="00C43B20"/>
    <w:rsid w:val="00C44D39"/>
    <w:rsid w:val="00C45509"/>
    <w:rsid w:val="00C467CA"/>
    <w:rsid w:val="00C47C59"/>
    <w:rsid w:val="00C54E21"/>
    <w:rsid w:val="00C54F01"/>
    <w:rsid w:val="00C57E11"/>
    <w:rsid w:val="00C60A94"/>
    <w:rsid w:val="00C60FF6"/>
    <w:rsid w:val="00C6205B"/>
    <w:rsid w:val="00C62931"/>
    <w:rsid w:val="00C76263"/>
    <w:rsid w:val="00C778AB"/>
    <w:rsid w:val="00C83B2C"/>
    <w:rsid w:val="00C856F6"/>
    <w:rsid w:val="00C85B4C"/>
    <w:rsid w:val="00C86729"/>
    <w:rsid w:val="00C9344F"/>
    <w:rsid w:val="00C9353D"/>
    <w:rsid w:val="00CA1CD9"/>
    <w:rsid w:val="00CA23E5"/>
    <w:rsid w:val="00CA3748"/>
    <w:rsid w:val="00CA759E"/>
    <w:rsid w:val="00CA7886"/>
    <w:rsid w:val="00CB0567"/>
    <w:rsid w:val="00CB2BAB"/>
    <w:rsid w:val="00CB3EA3"/>
    <w:rsid w:val="00CB74EC"/>
    <w:rsid w:val="00CB7B72"/>
    <w:rsid w:val="00CC0622"/>
    <w:rsid w:val="00CC0F1F"/>
    <w:rsid w:val="00CD0C1D"/>
    <w:rsid w:val="00CD142B"/>
    <w:rsid w:val="00CE20F4"/>
    <w:rsid w:val="00CE432C"/>
    <w:rsid w:val="00CF02A3"/>
    <w:rsid w:val="00CF0FBD"/>
    <w:rsid w:val="00CF159A"/>
    <w:rsid w:val="00CF31DE"/>
    <w:rsid w:val="00CF4A52"/>
    <w:rsid w:val="00D0017B"/>
    <w:rsid w:val="00D002DC"/>
    <w:rsid w:val="00D010AE"/>
    <w:rsid w:val="00D021B4"/>
    <w:rsid w:val="00D07240"/>
    <w:rsid w:val="00D114A4"/>
    <w:rsid w:val="00D14EB1"/>
    <w:rsid w:val="00D16CA1"/>
    <w:rsid w:val="00D1723D"/>
    <w:rsid w:val="00D1791E"/>
    <w:rsid w:val="00D2072E"/>
    <w:rsid w:val="00D22EAF"/>
    <w:rsid w:val="00D233C7"/>
    <w:rsid w:val="00D24C2A"/>
    <w:rsid w:val="00D2647C"/>
    <w:rsid w:val="00D33E3A"/>
    <w:rsid w:val="00D361C1"/>
    <w:rsid w:val="00D36AFB"/>
    <w:rsid w:val="00D403A5"/>
    <w:rsid w:val="00D40B40"/>
    <w:rsid w:val="00D422DC"/>
    <w:rsid w:val="00D4479E"/>
    <w:rsid w:val="00D45EE4"/>
    <w:rsid w:val="00D46BAF"/>
    <w:rsid w:val="00D50480"/>
    <w:rsid w:val="00D507D5"/>
    <w:rsid w:val="00D5430F"/>
    <w:rsid w:val="00D564F1"/>
    <w:rsid w:val="00D6063F"/>
    <w:rsid w:val="00D6080D"/>
    <w:rsid w:val="00D6139F"/>
    <w:rsid w:val="00D6282D"/>
    <w:rsid w:val="00D63460"/>
    <w:rsid w:val="00D65168"/>
    <w:rsid w:val="00D67D62"/>
    <w:rsid w:val="00D70167"/>
    <w:rsid w:val="00D73889"/>
    <w:rsid w:val="00D7645D"/>
    <w:rsid w:val="00D76837"/>
    <w:rsid w:val="00D7693F"/>
    <w:rsid w:val="00D8365B"/>
    <w:rsid w:val="00D84BA4"/>
    <w:rsid w:val="00D84E66"/>
    <w:rsid w:val="00D864F8"/>
    <w:rsid w:val="00D873A6"/>
    <w:rsid w:val="00D92CD3"/>
    <w:rsid w:val="00DA1613"/>
    <w:rsid w:val="00DA22C0"/>
    <w:rsid w:val="00DA427B"/>
    <w:rsid w:val="00DA514E"/>
    <w:rsid w:val="00DB23E5"/>
    <w:rsid w:val="00DB4181"/>
    <w:rsid w:val="00DB48F6"/>
    <w:rsid w:val="00DB7B31"/>
    <w:rsid w:val="00DC0C5D"/>
    <w:rsid w:val="00DC4E87"/>
    <w:rsid w:val="00DC5113"/>
    <w:rsid w:val="00DD7A18"/>
    <w:rsid w:val="00DE3B4B"/>
    <w:rsid w:val="00DE4DF1"/>
    <w:rsid w:val="00DE50DD"/>
    <w:rsid w:val="00DF3391"/>
    <w:rsid w:val="00E0249F"/>
    <w:rsid w:val="00E03142"/>
    <w:rsid w:val="00E03D0D"/>
    <w:rsid w:val="00E07978"/>
    <w:rsid w:val="00E11F92"/>
    <w:rsid w:val="00E123B8"/>
    <w:rsid w:val="00E14F37"/>
    <w:rsid w:val="00E21056"/>
    <w:rsid w:val="00E228D2"/>
    <w:rsid w:val="00E24517"/>
    <w:rsid w:val="00E25723"/>
    <w:rsid w:val="00E25F79"/>
    <w:rsid w:val="00E2693E"/>
    <w:rsid w:val="00E26C5A"/>
    <w:rsid w:val="00E3022D"/>
    <w:rsid w:val="00E315D2"/>
    <w:rsid w:val="00E36B08"/>
    <w:rsid w:val="00E402F4"/>
    <w:rsid w:val="00E45A3E"/>
    <w:rsid w:val="00E51448"/>
    <w:rsid w:val="00E51A73"/>
    <w:rsid w:val="00E57446"/>
    <w:rsid w:val="00E64415"/>
    <w:rsid w:val="00E66CFD"/>
    <w:rsid w:val="00E7194E"/>
    <w:rsid w:val="00E721EC"/>
    <w:rsid w:val="00E743C7"/>
    <w:rsid w:val="00E74A79"/>
    <w:rsid w:val="00E80078"/>
    <w:rsid w:val="00E80469"/>
    <w:rsid w:val="00E85093"/>
    <w:rsid w:val="00E85BD2"/>
    <w:rsid w:val="00E86634"/>
    <w:rsid w:val="00E86C30"/>
    <w:rsid w:val="00E9056F"/>
    <w:rsid w:val="00E90791"/>
    <w:rsid w:val="00E90C30"/>
    <w:rsid w:val="00E915C0"/>
    <w:rsid w:val="00E92BEB"/>
    <w:rsid w:val="00E94583"/>
    <w:rsid w:val="00E966F9"/>
    <w:rsid w:val="00EA1CE5"/>
    <w:rsid w:val="00EA295F"/>
    <w:rsid w:val="00EB04D6"/>
    <w:rsid w:val="00EB11B5"/>
    <w:rsid w:val="00EB14B7"/>
    <w:rsid w:val="00EB2D5B"/>
    <w:rsid w:val="00EB35E7"/>
    <w:rsid w:val="00EB7632"/>
    <w:rsid w:val="00EC2667"/>
    <w:rsid w:val="00ED2065"/>
    <w:rsid w:val="00ED329E"/>
    <w:rsid w:val="00ED5FCC"/>
    <w:rsid w:val="00EE287C"/>
    <w:rsid w:val="00EE47D8"/>
    <w:rsid w:val="00EE56A5"/>
    <w:rsid w:val="00EE5FB9"/>
    <w:rsid w:val="00EF25D7"/>
    <w:rsid w:val="00EF378E"/>
    <w:rsid w:val="00EF7A42"/>
    <w:rsid w:val="00EF7BE5"/>
    <w:rsid w:val="00F002CC"/>
    <w:rsid w:val="00F021E7"/>
    <w:rsid w:val="00F04102"/>
    <w:rsid w:val="00F05C10"/>
    <w:rsid w:val="00F0727B"/>
    <w:rsid w:val="00F17D59"/>
    <w:rsid w:val="00F22B01"/>
    <w:rsid w:val="00F27895"/>
    <w:rsid w:val="00F306DD"/>
    <w:rsid w:val="00F3648F"/>
    <w:rsid w:val="00F4019E"/>
    <w:rsid w:val="00F40EB9"/>
    <w:rsid w:val="00F420E5"/>
    <w:rsid w:val="00F442E5"/>
    <w:rsid w:val="00F4731D"/>
    <w:rsid w:val="00F4773C"/>
    <w:rsid w:val="00F514CC"/>
    <w:rsid w:val="00F5150F"/>
    <w:rsid w:val="00F529DB"/>
    <w:rsid w:val="00F553C3"/>
    <w:rsid w:val="00F56357"/>
    <w:rsid w:val="00F61CF6"/>
    <w:rsid w:val="00F65C85"/>
    <w:rsid w:val="00F66815"/>
    <w:rsid w:val="00F66B7A"/>
    <w:rsid w:val="00F72C53"/>
    <w:rsid w:val="00F73DA3"/>
    <w:rsid w:val="00F764AD"/>
    <w:rsid w:val="00F80307"/>
    <w:rsid w:val="00F80728"/>
    <w:rsid w:val="00F8091A"/>
    <w:rsid w:val="00F8302F"/>
    <w:rsid w:val="00F85C98"/>
    <w:rsid w:val="00F91BFF"/>
    <w:rsid w:val="00FA37B9"/>
    <w:rsid w:val="00FA3CFC"/>
    <w:rsid w:val="00FA4174"/>
    <w:rsid w:val="00FA4D45"/>
    <w:rsid w:val="00FB00FA"/>
    <w:rsid w:val="00FB34E3"/>
    <w:rsid w:val="00FB4162"/>
    <w:rsid w:val="00FB4662"/>
    <w:rsid w:val="00FC1C13"/>
    <w:rsid w:val="00FC2A2F"/>
    <w:rsid w:val="00FC345C"/>
    <w:rsid w:val="00FC3479"/>
    <w:rsid w:val="00FC3C68"/>
    <w:rsid w:val="00FC3F9B"/>
    <w:rsid w:val="00FC4263"/>
    <w:rsid w:val="00FC5926"/>
    <w:rsid w:val="00FC6355"/>
    <w:rsid w:val="00FC7037"/>
    <w:rsid w:val="00FC7425"/>
    <w:rsid w:val="00FD5082"/>
    <w:rsid w:val="00FD6CD6"/>
    <w:rsid w:val="00FD6FD0"/>
    <w:rsid w:val="00FE1072"/>
    <w:rsid w:val="00FE171C"/>
    <w:rsid w:val="00FE28F8"/>
    <w:rsid w:val="00FE3B6B"/>
    <w:rsid w:val="00FE7C6D"/>
    <w:rsid w:val="00FF1362"/>
    <w:rsid w:val="00FF25BC"/>
    <w:rsid w:val="00FF68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B189F291-EC2E-4A8B-8A07-8AA318F0FE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  <w:style w:type="paragraph" w:styleId="PargrafodaLista">
    <w:name w:val="List Paragraph"/>
    <w:basedOn w:val="Normal"/>
    <w:uiPriority w:val="34"/>
    <w:qFormat/>
    <w:rsid w:val="0051215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795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759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2.wdp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E8AB1D6-0418-4E7B-B58F-BA7F1D91DEB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7</TotalTime>
  <Pages>2</Pages>
  <Words>134</Words>
  <Characters>726</Characters>
  <Application>Microsoft Office Word</Application>
  <DocSecurity>0</DocSecurity>
  <Lines>6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859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Usuário</cp:lastModifiedBy>
  <cp:revision>14</cp:revision>
  <cp:lastPrinted>2017-10-02T18:51:00Z</cp:lastPrinted>
  <dcterms:created xsi:type="dcterms:W3CDTF">2017-10-02T18:52:00Z</dcterms:created>
  <dcterms:modified xsi:type="dcterms:W3CDTF">2017-10-02T18:59:00Z</dcterms:modified>
</cp:coreProperties>
</file>