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FB00FA" w:rsidRPr="00FB00FA" w:rsidRDefault="00DE50DD" w:rsidP="00E51448">
      <w:pPr>
        <w:spacing w:before="1320" w:after="240" w:line="360" w:lineRule="auto"/>
        <w:jc w:val="center"/>
        <w:rPr>
          <w:rFonts w:ascii="Arial" w:hAnsi="Arial" w:cs="Arial"/>
          <w:b/>
          <w:caps/>
          <w:sz w:val="28"/>
          <w:szCs w:val="28"/>
        </w:rPr>
      </w:pPr>
      <w:r w:rsidRPr="00DE50DD">
        <w:rPr>
          <w:rFonts w:ascii="Arial" w:hAnsi="Arial" w:cs="Arial"/>
          <w:b/>
          <w:caps/>
          <w:noProof/>
          <w:sz w:val="28"/>
          <w:szCs w:val="28"/>
        </w:rPr>
        <mc:AlternateContent>
          <mc:Choice Requires="wps">
            <w:drawing>
              <wp:anchor distT="45720" distB="45720" distL="114300" distR="114300" simplePos="0" relativeHeight="251659264" behindDoc="0" locked="0" layoutInCell="1" allowOverlap="1">
                <wp:simplePos x="0" y="0"/>
                <wp:positionH relativeFrom="margin">
                  <wp:align>right</wp:align>
                </wp:positionH>
                <wp:positionV relativeFrom="page">
                  <wp:posOffset>1080135</wp:posOffset>
                </wp:positionV>
                <wp:extent cx="1440000" cy="720000"/>
                <wp:effectExtent l="0" t="0" r="27305" b="23495"/>
                <wp:wrapNone/>
                <wp:docPr id="217" name="Caixa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40000" cy="7200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DE50DD" w:rsidRPr="00533862" w:rsidRDefault="00DE50DD" w:rsidP="008474F2">
                            <w:pPr>
                              <w:spacing w:line="288" w:lineRule="auto"/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 w:rsidRPr="00533862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Tramitado em Sessão</w:t>
                            </w:r>
                          </w:p>
                          <w:p w:rsidR="00533862" w:rsidRPr="006F7B0A" w:rsidRDefault="00533862" w:rsidP="00533862">
                            <w:pPr>
                              <w:spacing w:line="276" w:lineRule="auto"/>
                              <w:rPr>
                                <w:rFonts w:ascii="Arial" w:hAnsi="Arial" w:cs="Arial"/>
                                <w:color w:val="FFFFFF" w:themeColor="background1"/>
                                <w:sz w:val="18"/>
                                <w:szCs w:val="18"/>
                              </w:rPr>
                            </w:pPr>
                            <w:proofErr w:type="gramStart"/>
                            <w:r w:rsidRPr="006F7B0A">
                              <w:rPr>
                                <w:rFonts w:ascii="Arial" w:hAnsi="Arial" w:cs="Arial"/>
                                <w:color w:val="FFFFFF" w:themeColor="background1"/>
                                <w:sz w:val="18"/>
                                <w:szCs w:val="18"/>
                              </w:rPr>
                              <w:t xml:space="preserve">(  </w:t>
                            </w:r>
                            <w:proofErr w:type="gramEnd"/>
                            <w:r w:rsidRPr="006F7B0A">
                              <w:rPr>
                                <w:rFonts w:ascii="Arial" w:hAnsi="Arial" w:cs="Arial"/>
                                <w:color w:val="FFFFFF" w:themeColor="background1"/>
                                <w:sz w:val="18"/>
                                <w:szCs w:val="18"/>
                              </w:rPr>
                              <w:t xml:space="preserve"> ) Aprovado</w:t>
                            </w:r>
                          </w:p>
                          <w:p w:rsidR="00533862" w:rsidRPr="006F7B0A" w:rsidRDefault="00533862" w:rsidP="00533862">
                            <w:pPr>
                              <w:spacing w:line="276" w:lineRule="auto"/>
                              <w:rPr>
                                <w:rFonts w:ascii="Arial" w:hAnsi="Arial" w:cs="Arial"/>
                                <w:color w:val="FFFFFF" w:themeColor="background1"/>
                                <w:sz w:val="18"/>
                                <w:szCs w:val="18"/>
                              </w:rPr>
                            </w:pPr>
                            <w:proofErr w:type="gramStart"/>
                            <w:r w:rsidRPr="006F7B0A">
                              <w:rPr>
                                <w:rFonts w:ascii="Arial" w:hAnsi="Arial" w:cs="Arial"/>
                                <w:color w:val="FFFFFF" w:themeColor="background1"/>
                                <w:sz w:val="18"/>
                                <w:szCs w:val="18"/>
                              </w:rPr>
                              <w:t xml:space="preserve">(  </w:t>
                            </w:r>
                            <w:proofErr w:type="gramEnd"/>
                            <w:r w:rsidRPr="006F7B0A">
                              <w:rPr>
                                <w:rFonts w:ascii="Arial" w:hAnsi="Arial" w:cs="Arial"/>
                                <w:color w:val="FFFFFF" w:themeColor="background1"/>
                                <w:sz w:val="18"/>
                                <w:szCs w:val="18"/>
                              </w:rPr>
                              <w:t xml:space="preserve"> ) Rejeitado</w:t>
                            </w:r>
                          </w:p>
                          <w:p w:rsidR="00533862" w:rsidRPr="006F7B0A" w:rsidRDefault="00533862" w:rsidP="00533862">
                            <w:pPr>
                              <w:spacing w:line="276" w:lineRule="auto"/>
                              <w:rPr>
                                <w:rFonts w:ascii="Arial" w:hAnsi="Arial" w:cs="Arial"/>
                                <w:color w:val="FFFFFF" w:themeColor="background1"/>
                                <w:sz w:val="18"/>
                                <w:szCs w:val="18"/>
                              </w:rPr>
                            </w:pPr>
                            <w:proofErr w:type="gramStart"/>
                            <w:r w:rsidRPr="006F7B0A">
                              <w:rPr>
                                <w:rFonts w:ascii="Arial" w:hAnsi="Arial" w:cs="Arial"/>
                                <w:color w:val="FFFFFF" w:themeColor="background1"/>
                                <w:sz w:val="18"/>
                                <w:szCs w:val="18"/>
                              </w:rPr>
                              <w:t xml:space="preserve">(  </w:t>
                            </w:r>
                            <w:proofErr w:type="gramEnd"/>
                            <w:r w:rsidRPr="006F7B0A">
                              <w:rPr>
                                <w:rFonts w:ascii="Arial" w:hAnsi="Arial" w:cs="Arial"/>
                                <w:color w:val="FFFFFF" w:themeColor="background1"/>
                                <w:sz w:val="18"/>
                                <w:szCs w:val="18"/>
                              </w:rPr>
                              <w:t xml:space="preserve"> ) Retirado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Caixa de Texto 2" o:spid="_x0000_s1026" type="#_x0000_t202" style="position:absolute;left:0;text-align:left;margin-left:62.2pt;margin-top:85.05pt;width:113.4pt;height:56.7pt;z-index:251659264;visibility:visible;mso-wrap-style:square;mso-width-percent:0;mso-height-percent:0;mso-wrap-distance-left:9pt;mso-wrap-distance-top:3.6pt;mso-wrap-distance-right:9pt;mso-wrap-distance-bottom:3.6pt;mso-position-horizontal:right;mso-position-horizontal-relative:margin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">
                <v:textbox>
                  <w:txbxContent>
                    <w:p w:rsidR="00DE50DD" w:rsidRPr="00533862" w:rsidRDefault="00DE50DD" w:rsidP="008474F2">
                      <w:pPr>
                        <w:spacing w:line="288" w:lineRule="auto"/>
                        <w:jc w:val="center"/>
                        <w:rPr>
                          <w:rFonts w:ascii="Arial" w:hAnsi="Arial" w:cs="Arial"/>
                          <w:sz w:val="18"/>
                          <w:szCs w:val="18"/>
                        </w:rPr>
                      </w:pPr>
                      <w:r w:rsidRPr="00533862">
                        <w:rPr>
                          <w:rFonts w:ascii="Arial" w:hAnsi="Arial" w:cs="Arial"/>
                          <w:sz w:val="18"/>
                          <w:szCs w:val="18"/>
                        </w:rPr>
                        <w:t>Tramitado em Sessão</w:t>
                      </w:r>
                    </w:p>
                    <w:p w:rsidR="00533862" w:rsidRPr="006F7B0A" w:rsidRDefault="00533862" w:rsidP="00533862">
                      <w:pPr>
                        <w:spacing w:line="276" w:lineRule="auto"/>
                        <w:rPr>
                          <w:rFonts w:ascii="Arial" w:hAnsi="Arial" w:cs="Arial"/>
                          <w:color w:val="FFFFFF" w:themeColor="background1"/>
                          <w:sz w:val="18"/>
                          <w:szCs w:val="18"/>
                        </w:rPr>
                      </w:pPr>
                      <w:proofErr w:type="gramStart"/>
                      <w:r w:rsidRPr="006F7B0A">
                        <w:rPr>
                          <w:rFonts w:ascii="Arial" w:hAnsi="Arial" w:cs="Arial"/>
                          <w:color w:val="FFFFFF" w:themeColor="background1"/>
                          <w:sz w:val="18"/>
                          <w:szCs w:val="18"/>
                        </w:rPr>
                        <w:t xml:space="preserve">(  </w:t>
                      </w:r>
                      <w:proofErr w:type="gramEnd"/>
                      <w:r w:rsidRPr="006F7B0A">
                        <w:rPr>
                          <w:rFonts w:ascii="Arial" w:hAnsi="Arial" w:cs="Arial"/>
                          <w:color w:val="FFFFFF" w:themeColor="background1"/>
                          <w:sz w:val="18"/>
                          <w:szCs w:val="18"/>
                        </w:rPr>
                        <w:t xml:space="preserve"> ) Aprovado</w:t>
                      </w:r>
                    </w:p>
                    <w:p w:rsidR="00533862" w:rsidRPr="006F7B0A" w:rsidRDefault="00533862" w:rsidP="00533862">
                      <w:pPr>
                        <w:spacing w:line="276" w:lineRule="auto"/>
                        <w:rPr>
                          <w:rFonts w:ascii="Arial" w:hAnsi="Arial" w:cs="Arial"/>
                          <w:color w:val="FFFFFF" w:themeColor="background1"/>
                          <w:sz w:val="18"/>
                          <w:szCs w:val="18"/>
                        </w:rPr>
                      </w:pPr>
                      <w:proofErr w:type="gramStart"/>
                      <w:r w:rsidRPr="006F7B0A">
                        <w:rPr>
                          <w:rFonts w:ascii="Arial" w:hAnsi="Arial" w:cs="Arial"/>
                          <w:color w:val="FFFFFF" w:themeColor="background1"/>
                          <w:sz w:val="18"/>
                          <w:szCs w:val="18"/>
                        </w:rPr>
                        <w:t xml:space="preserve">(  </w:t>
                      </w:r>
                      <w:proofErr w:type="gramEnd"/>
                      <w:r w:rsidRPr="006F7B0A">
                        <w:rPr>
                          <w:rFonts w:ascii="Arial" w:hAnsi="Arial" w:cs="Arial"/>
                          <w:color w:val="FFFFFF" w:themeColor="background1"/>
                          <w:sz w:val="18"/>
                          <w:szCs w:val="18"/>
                        </w:rPr>
                        <w:t xml:space="preserve"> ) Rejeitado</w:t>
                      </w:r>
                    </w:p>
                    <w:p w:rsidR="00533862" w:rsidRPr="006F7B0A" w:rsidRDefault="00533862" w:rsidP="00533862">
                      <w:pPr>
                        <w:spacing w:line="276" w:lineRule="auto"/>
                        <w:rPr>
                          <w:rFonts w:ascii="Arial" w:hAnsi="Arial" w:cs="Arial"/>
                          <w:color w:val="FFFFFF" w:themeColor="background1"/>
                          <w:sz w:val="18"/>
                          <w:szCs w:val="18"/>
                        </w:rPr>
                      </w:pPr>
                      <w:proofErr w:type="gramStart"/>
                      <w:r w:rsidRPr="006F7B0A">
                        <w:rPr>
                          <w:rFonts w:ascii="Arial" w:hAnsi="Arial" w:cs="Arial"/>
                          <w:color w:val="FFFFFF" w:themeColor="background1"/>
                          <w:sz w:val="18"/>
                          <w:szCs w:val="18"/>
                        </w:rPr>
                        <w:t xml:space="preserve">(  </w:t>
                      </w:r>
                      <w:proofErr w:type="gramEnd"/>
                      <w:r w:rsidRPr="006F7B0A">
                        <w:rPr>
                          <w:rFonts w:ascii="Arial" w:hAnsi="Arial" w:cs="Arial"/>
                          <w:color w:val="FFFFFF" w:themeColor="background1"/>
                          <w:sz w:val="18"/>
                          <w:szCs w:val="18"/>
                        </w:rPr>
                        <w:t xml:space="preserve"> ) Retirado</w:t>
                      </w:r>
                    </w:p>
                  </w:txbxContent>
                </v:textbox>
                <w10:wrap anchorx="margin" anchory="page"/>
              </v:shape>
            </w:pict>
          </mc:Fallback>
        </mc:AlternateContent>
      </w:r>
      <w:r w:rsidR="003A77BE" w:rsidRPr="00FB00FA">
        <w:rPr>
          <w:rFonts w:ascii="Arial" w:hAnsi="Arial" w:cs="Arial"/>
          <w:b/>
          <w:caps/>
          <w:sz w:val="28"/>
          <w:szCs w:val="28"/>
        </w:rPr>
        <w:t>INDICA</w:t>
      </w:r>
      <w:r w:rsidR="00B75CEF" w:rsidRPr="00FB00FA">
        <w:rPr>
          <w:rFonts w:ascii="Arial" w:hAnsi="Arial" w:cs="Arial"/>
          <w:b/>
          <w:caps/>
          <w:sz w:val="28"/>
          <w:szCs w:val="28"/>
        </w:rPr>
        <w:t>ÇÃO</w:t>
      </w:r>
      <w:r w:rsidR="004E06ED" w:rsidRPr="00FB00FA">
        <w:rPr>
          <w:rFonts w:ascii="Arial" w:hAnsi="Arial" w:cs="Arial"/>
          <w:b/>
          <w:caps/>
          <w:sz w:val="28"/>
          <w:szCs w:val="28"/>
        </w:rPr>
        <w:t xml:space="preserve"> nº</w:t>
      </w:r>
      <w:r w:rsidR="00FB00FA">
        <w:rPr>
          <w:rFonts w:ascii="Arial" w:hAnsi="Arial" w:cs="Arial"/>
          <w:b/>
          <w:caps/>
          <w:sz w:val="28"/>
          <w:szCs w:val="28"/>
        </w:rPr>
        <w:t xml:space="preserve"> </w:t>
      </w:r>
      <w:r w:rsidR="00DE60A5">
        <w:rPr>
          <w:rFonts w:ascii="Arial" w:hAnsi="Arial" w:cs="Arial"/>
          <w:b/>
          <w:caps/>
          <w:sz w:val="28"/>
          <w:szCs w:val="28"/>
        </w:rPr>
        <w:t>2</w:t>
      </w:r>
      <w:r w:rsidR="001801A9">
        <w:rPr>
          <w:rFonts w:ascii="Arial" w:hAnsi="Arial" w:cs="Arial"/>
          <w:b/>
          <w:caps/>
          <w:sz w:val="28"/>
          <w:szCs w:val="28"/>
        </w:rPr>
        <w:t>967</w:t>
      </w:r>
      <w:r w:rsidR="003E188F">
        <w:rPr>
          <w:rFonts w:ascii="Arial" w:hAnsi="Arial" w:cs="Arial"/>
          <w:b/>
          <w:caps/>
          <w:sz w:val="28"/>
          <w:szCs w:val="28"/>
        </w:rPr>
        <w:fldChar w:fldCharType="begin"/>
      </w:r>
      <w:r w:rsidR="003E188F">
        <w:rPr>
          <w:rFonts w:ascii="Arial" w:hAnsi="Arial" w:cs="Arial"/>
          <w:b/>
          <w:caps/>
          <w:sz w:val="28"/>
          <w:szCs w:val="28"/>
        </w:rPr>
        <w:instrText xml:space="preserve">  </w:instrText>
      </w:r>
      <w:r w:rsidR="003E188F">
        <w:rPr>
          <w:rFonts w:ascii="Arial" w:hAnsi="Arial" w:cs="Arial"/>
          <w:b/>
          <w:caps/>
          <w:sz w:val="28"/>
          <w:szCs w:val="28"/>
        </w:rPr>
        <w:fldChar w:fldCharType="end"/>
      </w:r>
      <w:r w:rsidR="004E06ED" w:rsidRPr="00FB00FA">
        <w:rPr>
          <w:rFonts w:ascii="Arial" w:hAnsi="Arial" w:cs="Arial"/>
          <w:b/>
          <w:caps/>
          <w:sz w:val="28"/>
          <w:szCs w:val="28"/>
        </w:rPr>
        <w:t>/</w:t>
      </w:r>
      <w:r w:rsidR="006F4E64">
        <w:rPr>
          <w:rFonts w:ascii="Arial" w:hAnsi="Arial" w:cs="Arial"/>
          <w:b/>
          <w:caps/>
          <w:sz w:val="28"/>
          <w:szCs w:val="28"/>
        </w:rPr>
        <w:t>20</w:t>
      </w:r>
      <w:r w:rsidR="004E06ED" w:rsidRPr="00FB00FA">
        <w:rPr>
          <w:rFonts w:ascii="Arial" w:hAnsi="Arial" w:cs="Arial"/>
          <w:b/>
          <w:caps/>
          <w:sz w:val="28"/>
          <w:szCs w:val="28"/>
        </w:rPr>
        <w:t>17</w:t>
      </w:r>
    </w:p>
    <w:tbl>
      <w:tblPr>
        <w:tblStyle w:val="Tabelacomgrade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062"/>
        <w:gridCol w:w="8435"/>
      </w:tblGrid>
      <w:tr w:rsidR="00150EE2" w:rsidRPr="005A03FA" w:rsidTr="00193AD0">
        <w:trPr>
          <w:jc w:val="center"/>
        </w:trPr>
        <w:tc>
          <w:tcPr>
            <w:tcW w:w="1063" w:type="dxa"/>
          </w:tcPr>
          <w:p w:rsidR="00150EE2" w:rsidRPr="005A03FA" w:rsidRDefault="00150EE2" w:rsidP="00C76263">
            <w:pPr>
              <w:tabs>
                <w:tab w:val="left" w:pos="2835"/>
              </w:tabs>
              <w:spacing w:line="276" w:lineRule="auto"/>
              <w:jc w:val="both"/>
              <w:rPr>
                <w:rFonts w:ascii="Arial" w:hAnsi="Arial" w:cs="Arial"/>
              </w:rPr>
            </w:pPr>
            <w:smartTag w:uri="schemas-houaiss/mini" w:element="verbetes">
              <w:r w:rsidRPr="00691CF5">
                <w:rPr>
                  <w:rFonts w:ascii="Arial" w:hAnsi="Arial" w:cs="Arial"/>
                  <w:sz w:val="20"/>
                  <w:szCs w:val="20"/>
                </w:rPr>
                <w:t>Assunto</w:t>
              </w:r>
            </w:smartTag>
            <w:r w:rsidRPr="00691CF5">
              <w:rPr>
                <w:rFonts w:ascii="Arial" w:hAnsi="Arial" w:cs="Arial"/>
                <w:sz w:val="20"/>
                <w:szCs w:val="20"/>
              </w:rPr>
              <w:t>:</w:t>
            </w:r>
          </w:p>
        </w:tc>
        <w:tc>
          <w:tcPr>
            <w:tcW w:w="8574" w:type="dxa"/>
            <w:vAlign w:val="center"/>
          </w:tcPr>
          <w:p w:rsidR="00150EE2" w:rsidRPr="005A03FA" w:rsidRDefault="00C57A66" w:rsidP="001801A9">
            <w:pPr>
              <w:tabs>
                <w:tab w:val="left" w:pos="2835"/>
              </w:tabs>
              <w:spacing w:line="276" w:lineRule="auto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Solicita </w:t>
            </w:r>
            <w:r w:rsidR="001801A9">
              <w:rPr>
                <w:rFonts w:ascii="Arial" w:hAnsi="Arial" w:cs="Arial"/>
                <w:sz w:val="20"/>
                <w:szCs w:val="20"/>
              </w:rPr>
              <w:t xml:space="preserve">reparos na pavimentação asfáltica da Rotatória </w:t>
            </w:r>
            <w:proofErr w:type="spellStart"/>
            <w:r w:rsidR="001801A9">
              <w:rPr>
                <w:rFonts w:ascii="Arial" w:hAnsi="Arial" w:cs="Arial"/>
                <w:sz w:val="20"/>
                <w:szCs w:val="20"/>
              </w:rPr>
              <w:t>Isérnia</w:t>
            </w:r>
            <w:proofErr w:type="spellEnd"/>
            <w:r w:rsidR="001801A9">
              <w:rPr>
                <w:rFonts w:ascii="Arial" w:hAnsi="Arial" w:cs="Arial"/>
                <w:sz w:val="20"/>
                <w:szCs w:val="20"/>
              </w:rPr>
              <w:t>, situada no Residencial Santa Paula</w:t>
            </w:r>
            <w:r w:rsidR="003E6B2D" w:rsidRPr="003E6B2D">
              <w:rPr>
                <w:rFonts w:ascii="Arial" w:hAnsi="Arial" w:cs="Arial"/>
                <w:sz w:val="20"/>
                <w:szCs w:val="20"/>
              </w:rPr>
              <w:t>.</w:t>
            </w:r>
            <w:r w:rsidR="00150EE2" w:rsidRPr="00691CF5">
              <w:rPr>
                <w:rFonts w:ascii="Arial" w:hAnsi="Arial" w:cs="Arial"/>
                <w:sz w:val="20"/>
                <w:szCs w:val="20"/>
              </w:rPr>
              <w:fldChar w:fldCharType="begin"/>
            </w:r>
            <w:r w:rsidR="00150EE2" w:rsidRPr="00691CF5">
              <w:rPr>
                <w:rFonts w:ascii="Arial" w:hAnsi="Arial" w:cs="Arial"/>
                <w:sz w:val="20"/>
                <w:szCs w:val="20"/>
              </w:rPr>
              <w:instrText xml:space="preserve">  </w:instrText>
            </w:r>
            <w:r w:rsidR="00150EE2" w:rsidRPr="00691CF5"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</w:tr>
    </w:tbl>
    <w:p w:rsidR="005A03FA" w:rsidRPr="00691CF5" w:rsidRDefault="005A03FA" w:rsidP="00150EE2">
      <w:pPr>
        <w:tabs>
          <w:tab w:val="left" w:pos="-600"/>
        </w:tabs>
        <w:spacing w:after="120" w:line="324" w:lineRule="auto"/>
        <w:ind w:firstLine="1701"/>
        <w:jc w:val="both"/>
        <w:rPr>
          <w:rFonts w:ascii="Arial" w:hAnsi="Arial" w:cs="Arial"/>
        </w:rPr>
      </w:pPr>
    </w:p>
    <w:p w:rsidR="00582351" w:rsidRDefault="003A77BE" w:rsidP="003A5376">
      <w:pPr>
        <w:tabs>
          <w:tab w:val="left" w:pos="-600"/>
        </w:tabs>
        <w:spacing w:after="120" w:line="324" w:lineRule="auto"/>
        <w:ind w:firstLine="1701"/>
        <w:jc w:val="both"/>
        <w:rPr>
          <w:rFonts w:ascii="Arial" w:hAnsi="Arial" w:cs="Arial"/>
        </w:rPr>
      </w:pPr>
      <w:r>
        <w:rPr>
          <w:rFonts w:ascii="Arial" w:hAnsi="Arial" w:cs="Arial"/>
          <w:b/>
        </w:rPr>
        <w:t>INDICA</w:t>
      </w:r>
      <w:r w:rsidRPr="00691CF5">
        <w:rPr>
          <w:rFonts w:ascii="Arial" w:hAnsi="Arial" w:cs="Arial"/>
          <w:b/>
        </w:rPr>
        <w:t>MOS</w:t>
      </w:r>
      <w:r w:rsidRPr="00691CF5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 xml:space="preserve">ao Excelentíssimo Senhor Prefeito Municipal de Jacareí, </w:t>
      </w:r>
      <w:proofErr w:type="spellStart"/>
      <w:r>
        <w:rPr>
          <w:rFonts w:ascii="Arial" w:hAnsi="Arial" w:cs="Arial"/>
        </w:rPr>
        <w:t>Izaías</w:t>
      </w:r>
      <w:proofErr w:type="spellEnd"/>
      <w:r>
        <w:rPr>
          <w:rFonts w:ascii="Arial" w:hAnsi="Arial" w:cs="Arial"/>
        </w:rPr>
        <w:t xml:space="preserve"> José de Santana, sejam tomadas as providências cabíveis visando</w:t>
      </w:r>
      <w:r w:rsidR="00D864F8">
        <w:rPr>
          <w:rFonts w:ascii="Arial" w:hAnsi="Arial" w:cs="Arial"/>
        </w:rPr>
        <w:t xml:space="preserve"> </w:t>
      </w:r>
      <w:r w:rsidR="00DC14F0">
        <w:rPr>
          <w:rFonts w:ascii="Arial" w:hAnsi="Arial" w:cs="Arial"/>
        </w:rPr>
        <w:t xml:space="preserve">à </w:t>
      </w:r>
      <w:r w:rsidR="009E2AB1">
        <w:rPr>
          <w:rFonts w:ascii="Arial" w:hAnsi="Arial" w:cs="Arial"/>
        </w:rPr>
        <w:t xml:space="preserve">execução de </w:t>
      </w:r>
      <w:r w:rsidR="009E2AB1" w:rsidRPr="009E2AB1">
        <w:rPr>
          <w:rFonts w:ascii="Arial" w:hAnsi="Arial" w:cs="Arial"/>
        </w:rPr>
        <w:t xml:space="preserve">reparos na pavimentação asfáltica da Rotatória </w:t>
      </w:r>
      <w:proofErr w:type="spellStart"/>
      <w:r w:rsidR="009E2AB1" w:rsidRPr="009E2AB1">
        <w:rPr>
          <w:rFonts w:ascii="Arial" w:hAnsi="Arial" w:cs="Arial"/>
        </w:rPr>
        <w:t>Isérnia</w:t>
      </w:r>
      <w:proofErr w:type="spellEnd"/>
      <w:r w:rsidR="009E2AB1" w:rsidRPr="009E2AB1">
        <w:rPr>
          <w:rFonts w:ascii="Arial" w:hAnsi="Arial" w:cs="Arial"/>
        </w:rPr>
        <w:t>, situada no Residencial Santa Paula</w:t>
      </w:r>
      <w:r w:rsidR="00BA342B">
        <w:rPr>
          <w:rFonts w:ascii="Arial" w:hAnsi="Arial" w:cs="Arial"/>
        </w:rPr>
        <w:t>.</w:t>
      </w:r>
    </w:p>
    <w:p w:rsidR="009B6233" w:rsidRDefault="00127C4D" w:rsidP="003A5376">
      <w:pPr>
        <w:tabs>
          <w:tab w:val="left" w:pos="-600"/>
        </w:tabs>
        <w:spacing w:after="120" w:line="324" w:lineRule="auto"/>
        <w:ind w:firstLine="1701"/>
        <w:jc w:val="both"/>
        <w:rPr>
          <w:rFonts w:ascii="Arial" w:hAnsi="Arial" w:cs="Arial"/>
        </w:rPr>
      </w:pPr>
      <w:r w:rsidRPr="00127C4D">
        <w:rPr>
          <w:rFonts w:ascii="Arial" w:hAnsi="Arial" w:cs="Arial"/>
        </w:rPr>
        <w:t xml:space="preserve">O pedido se justifica, pois, </w:t>
      </w:r>
      <w:r w:rsidR="00DA5006">
        <w:rPr>
          <w:rFonts w:ascii="Arial" w:hAnsi="Arial" w:cs="Arial"/>
        </w:rPr>
        <w:t>há n</w:t>
      </w:r>
      <w:r w:rsidRPr="00127C4D">
        <w:rPr>
          <w:rFonts w:ascii="Arial" w:hAnsi="Arial" w:cs="Arial"/>
        </w:rPr>
        <w:t xml:space="preserve">o local </w:t>
      </w:r>
      <w:r>
        <w:rPr>
          <w:rFonts w:ascii="Arial" w:hAnsi="Arial" w:cs="Arial"/>
        </w:rPr>
        <w:t xml:space="preserve">um </w:t>
      </w:r>
      <w:r w:rsidRPr="00127C4D">
        <w:rPr>
          <w:rFonts w:ascii="Arial" w:hAnsi="Arial" w:cs="Arial"/>
        </w:rPr>
        <w:t xml:space="preserve">buraco </w:t>
      </w:r>
      <w:r>
        <w:rPr>
          <w:rFonts w:ascii="Arial" w:hAnsi="Arial" w:cs="Arial"/>
        </w:rPr>
        <w:t xml:space="preserve">muito </w:t>
      </w:r>
      <w:r w:rsidRPr="00127C4D">
        <w:rPr>
          <w:rFonts w:ascii="Arial" w:hAnsi="Arial" w:cs="Arial"/>
        </w:rPr>
        <w:t xml:space="preserve">grande, </w:t>
      </w:r>
      <w:r>
        <w:rPr>
          <w:rFonts w:ascii="Arial" w:hAnsi="Arial" w:cs="Arial"/>
        </w:rPr>
        <w:t xml:space="preserve">que acumula </w:t>
      </w:r>
      <w:r w:rsidRPr="00127C4D">
        <w:rPr>
          <w:rFonts w:ascii="Arial" w:hAnsi="Arial" w:cs="Arial"/>
        </w:rPr>
        <w:t>água parada e dificulta a passagem d</w:t>
      </w:r>
      <w:r w:rsidR="00DA5006">
        <w:rPr>
          <w:rFonts w:ascii="Arial" w:hAnsi="Arial" w:cs="Arial"/>
        </w:rPr>
        <w:t>os</w:t>
      </w:r>
      <w:r w:rsidRPr="00127C4D">
        <w:rPr>
          <w:rFonts w:ascii="Arial" w:hAnsi="Arial" w:cs="Arial"/>
        </w:rPr>
        <w:t xml:space="preserve"> veículos</w:t>
      </w:r>
      <w:r w:rsidR="009B6233" w:rsidRPr="009B6233">
        <w:rPr>
          <w:rFonts w:ascii="Arial" w:hAnsi="Arial" w:cs="Arial"/>
        </w:rPr>
        <w:t>. Foto</w:t>
      </w:r>
      <w:r>
        <w:rPr>
          <w:rFonts w:ascii="Arial" w:hAnsi="Arial" w:cs="Arial"/>
        </w:rPr>
        <w:t>s</w:t>
      </w:r>
      <w:r w:rsidR="009B6233" w:rsidRPr="009B6233">
        <w:rPr>
          <w:rFonts w:ascii="Arial" w:hAnsi="Arial" w:cs="Arial"/>
        </w:rPr>
        <w:t xml:space="preserve"> em anexo</w:t>
      </w:r>
      <w:r w:rsidR="009B6233">
        <w:rPr>
          <w:rFonts w:ascii="Arial" w:hAnsi="Arial" w:cs="Arial"/>
        </w:rPr>
        <w:t>.</w:t>
      </w:r>
    </w:p>
    <w:bookmarkStart w:id="0" w:name="_GoBack"/>
    <w:bookmarkEnd w:id="0"/>
    <w:p w:rsidR="00335AE2" w:rsidRPr="00335AE2" w:rsidRDefault="003E188F" w:rsidP="00335AE2">
      <w:pPr>
        <w:tabs>
          <w:tab w:val="left" w:pos="-600"/>
        </w:tabs>
        <w:spacing w:after="120" w:line="324" w:lineRule="auto"/>
        <w:ind w:firstLine="1701"/>
        <w:jc w:val="both"/>
        <w:rPr>
          <w:rFonts w:ascii="Arial" w:hAnsi="Arial" w:cs="Arial"/>
        </w:rPr>
      </w:pPr>
      <w:r>
        <w:rPr>
          <w:rFonts w:ascii="Arial" w:hAnsi="Arial" w:cs="Arial"/>
        </w:rPr>
        <w:fldChar w:fldCharType="begin"/>
      </w:r>
      <w:r>
        <w:rPr>
          <w:rFonts w:ascii="Arial" w:hAnsi="Arial" w:cs="Arial"/>
        </w:rPr>
        <w:instrText xml:space="preserve">  </w:instrText>
      </w:r>
      <w:r>
        <w:rPr>
          <w:rFonts w:ascii="Arial" w:hAnsi="Arial" w:cs="Arial"/>
        </w:rPr>
        <w:fldChar w:fldCharType="end"/>
      </w:r>
      <w:r w:rsidR="00335AE2" w:rsidRPr="00335AE2">
        <w:rPr>
          <w:rFonts w:ascii="Arial" w:hAnsi="Arial" w:cs="Arial"/>
        </w:rPr>
        <w:t>Desta forma, mui respeitosamente acion</w:t>
      </w:r>
      <w:r w:rsidR="005D042D">
        <w:rPr>
          <w:rFonts w:ascii="Arial" w:hAnsi="Arial" w:cs="Arial"/>
        </w:rPr>
        <w:t>amos</w:t>
      </w:r>
      <w:r w:rsidR="00335AE2" w:rsidRPr="00335AE2">
        <w:rPr>
          <w:rFonts w:ascii="Arial" w:hAnsi="Arial" w:cs="Arial"/>
        </w:rPr>
        <w:t xml:space="preserve"> a A</w:t>
      </w:r>
      <w:r w:rsidR="005D042D">
        <w:rPr>
          <w:rFonts w:ascii="Arial" w:hAnsi="Arial" w:cs="Arial"/>
        </w:rPr>
        <w:t>dministração Municipal e agradecemos</w:t>
      </w:r>
      <w:r w:rsidR="00335AE2" w:rsidRPr="00335AE2">
        <w:rPr>
          <w:rFonts w:ascii="Arial" w:hAnsi="Arial" w:cs="Arial"/>
        </w:rPr>
        <w:t xml:space="preserve"> por seu empenho para que a situação seja devidamente considerada e atendida</w:t>
      </w:r>
      <w:r w:rsidR="00335AE2">
        <w:rPr>
          <w:rFonts w:ascii="Arial" w:hAnsi="Arial" w:cs="Arial"/>
        </w:rPr>
        <w:t>.</w:t>
      </w:r>
    </w:p>
    <w:p w:rsidR="003A77BE" w:rsidRDefault="003A77BE" w:rsidP="003A77BE">
      <w:pPr>
        <w:tabs>
          <w:tab w:val="left" w:pos="-600"/>
        </w:tabs>
        <w:spacing w:after="120" w:line="324" w:lineRule="auto"/>
        <w:ind w:firstLine="1701"/>
        <w:jc w:val="both"/>
        <w:rPr>
          <w:rFonts w:ascii="Arial" w:hAnsi="Arial" w:cs="Arial"/>
        </w:rPr>
      </w:pPr>
    </w:p>
    <w:p w:rsidR="006F4E64" w:rsidRDefault="003A77BE" w:rsidP="003A77BE">
      <w:pPr>
        <w:tabs>
          <w:tab w:val="left" w:pos="-600"/>
          <w:tab w:val="left" w:pos="4508"/>
        </w:tabs>
        <w:spacing w:after="120" w:line="324" w:lineRule="auto"/>
        <w:ind w:firstLine="1701"/>
        <w:jc w:val="both"/>
        <w:rPr>
          <w:rFonts w:ascii="Arial" w:hAnsi="Arial" w:cs="Arial"/>
        </w:rPr>
      </w:pPr>
      <w:smartTag w:uri="schemas-houaiss/mini" w:element="verbetes">
        <w:r w:rsidRPr="00691CF5">
          <w:rPr>
            <w:rFonts w:ascii="Arial" w:hAnsi="Arial" w:cs="Arial"/>
          </w:rPr>
          <w:t>Sala</w:t>
        </w:r>
      </w:smartTag>
      <w:r w:rsidRPr="00691CF5">
        <w:rPr>
          <w:rFonts w:ascii="Arial" w:hAnsi="Arial" w:cs="Arial"/>
        </w:rPr>
        <w:t xml:space="preserve"> das </w:t>
      </w:r>
      <w:smartTag w:uri="schemas-houaiss/mini" w:element="verbetes">
        <w:r w:rsidRPr="00691CF5">
          <w:rPr>
            <w:rFonts w:ascii="Arial" w:hAnsi="Arial" w:cs="Arial"/>
          </w:rPr>
          <w:t>Sessões</w:t>
        </w:r>
      </w:smartTag>
      <w:r w:rsidRPr="00691CF5">
        <w:rPr>
          <w:rFonts w:ascii="Arial" w:hAnsi="Arial" w:cs="Arial"/>
        </w:rPr>
        <w:t>,</w:t>
      </w:r>
      <w:r>
        <w:rPr>
          <w:rFonts w:ascii="Arial" w:hAnsi="Arial" w:cs="Arial"/>
        </w:rPr>
        <w:t xml:space="preserve"> </w:t>
      </w:r>
      <w:r w:rsidR="00127C4D">
        <w:rPr>
          <w:rFonts w:ascii="Arial" w:hAnsi="Arial" w:cs="Arial"/>
        </w:rPr>
        <w:t>11</w:t>
      </w:r>
      <w:r w:rsidR="00494C8D">
        <w:rPr>
          <w:rFonts w:ascii="Arial" w:hAnsi="Arial" w:cs="Arial"/>
        </w:rPr>
        <w:t xml:space="preserve"> de </w:t>
      </w:r>
      <w:r w:rsidR="004F519E">
        <w:rPr>
          <w:rFonts w:ascii="Arial" w:hAnsi="Arial" w:cs="Arial"/>
        </w:rPr>
        <w:t>outubro</w:t>
      </w:r>
      <w:r w:rsidR="005E51DE">
        <w:rPr>
          <w:rFonts w:ascii="Arial" w:hAnsi="Arial" w:cs="Arial"/>
        </w:rPr>
        <w:t xml:space="preserve"> </w:t>
      </w:r>
      <w:r w:rsidR="00494C8D">
        <w:rPr>
          <w:rFonts w:ascii="Arial" w:hAnsi="Arial" w:cs="Arial"/>
        </w:rPr>
        <w:t>de 2017.</w:t>
      </w:r>
      <w:r w:rsidR="003E188F">
        <w:rPr>
          <w:rFonts w:ascii="Arial" w:hAnsi="Arial" w:cs="Arial"/>
        </w:rPr>
        <w:fldChar w:fldCharType="begin"/>
      </w:r>
      <w:r w:rsidR="003E188F">
        <w:rPr>
          <w:rFonts w:ascii="Arial" w:hAnsi="Arial" w:cs="Arial"/>
        </w:rPr>
        <w:instrText xml:space="preserve">  </w:instrText>
      </w:r>
      <w:r w:rsidR="003E188F">
        <w:rPr>
          <w:rFonts w:ascii="Arial" w:hAnsi="Arial" w:cs="Arial"/>
        </w:rPr>
        <w:fldChar w:fldCharType="end"/>
      </w:r>
    </w:p>
    <w:p w:rsidR="003E188F" w:rsidRDefault="003E188F" w:rsidP="003A77BE">
      <w:pPr>
        <w:tabs>
          <w:tab w:val="left" w:pos="-600"/>
          <w:tab w:val="left" w:pos="4508"/>
        </w:tabs>
        <w:spacing w:after="120" w:line="324" w:lineRule="auto"/>
        <w:ind w:firstLine="1701"/>
        <w:jc w:val="both"/>
        <w:rPr>
          <w:rFonts w:ascii="Arial" w:hAnsi="Arial" w:cs="Arial"/>
        </w:rPr>
      </w:pPr>
    </w:p>
    <w:p w:rsidR="00494C8D" w:rsidRDefault="00494C8D" w:rsidP="003A77BE">
      <w:pPr>
        <w:tabs>
          <w:tab w:val="left" w:pos="-600"/>
          <w:tab w:val="left" w:pos="4508"/>
        </w:tabs>
        <w:spacing w:after="120" w:line="324" w:lineRule="auto"/>
        <w:ind w:firstLine="1701"/>
        <w:jc w:val="both"/>
        <w:rPr>
          <w:rFonts w:ascii="Arial" w:hAnsi="Arial" w:cs="Arial"/>
        </w:rPr>
      </w:pPr>
    </w:p>
    <w:p w:rsidR="006D5C63" w:rsidRPr="00FD176E" w:rsidRDefault="00152FF1" w:rsidP="006D5C63">
      <w:pPr>
        <w:jc w:val="center"/>
        <w:rPr>
          <w:rFonts w:ascii="Arial" w:hAnsi="Arial" w:cs="Arial"/>
          <w:b/>
        </w:rPr>
      </w:pPr>
      <w:r>
        <w:rPr>
          <w:rFonts w:ascii="Arial" w:hAnsi="Arial" w:cs="Arial"/>
          <w:b/>
        </w:rPr>
        <w:t>PAULINHO DO ESPORTE</w:t>
      </w:r>
    </w:p>
    <w:p w:rsidR="00E915C0" w:rsidRDefault="006D5C63" w:rsidP="00222F1F">
      <w:pPr>
        <w:jc w:val="center"/>
        <w:rPr>
          <w:rFonts w:ascii="Arial" w:hAnsi="Arial" w:cs="Arial"/>
        </w:rPr>
      </w:pPr>
      <w:r w:rsidRPr="00FD176E">
        <w:rPr>
          <w:rFonts w:ascii="Arial" w:hAnsi="Arial" w:cs="Arial"/>
        </w:rPr>
        <w:t xml:space="preserve">Vereador </w:t>
      </w:r>
      <w:r w:rsidR="00C006C7">
        <w:rPr>
          <w:rFonts w:ascii="Arial" w:hAnsi="Arial" w:cs="Arial"/>
        </w:rPr>
        <w:t>–</w:t>
      </w:r>
      <w:r w:rsidRPr="00FD176E">
        <w:rPr>
          <w:rFonts w:ascii="Arial" w:hAnsi="Arial" w:cs="Arial"/>
        </w:rPr>
        <w:t xml:space="preserve"> PSD</w:t>
      </w:r>
    </w:p>
    <w:p w:rsidR="00C006C7" w:rsidRDefault="00C006C7">
      <w:pPr>
        <w:rPr>
          <w:rFonts w:ascii="Arial" w:hAnsi="Arial" w:cs="Arial"/>
        </w:rPr>
      </w:pPr>
      <w:r>
        <w:rPr>
          <w:rFonts w:ascii="Arial" w:hAnsi="Arial" w:cs="Arial"/>
        </w:rPr>
        <w:br w:type="page"/>
      </w:r>
    </w:p>
    <w:p w:rsidR="003944E9" w:rsidRPr="003944E9" w:rsidRDefault="00DA5006" w:rsidP="00222F1F">
      <w:pPr>
        <w:jc w:val="center"/>
        <w:rPr>
          <w:rFonts w:ascii="Arial" w:hAnsi="Arial" w:cs="Arial"/>
          <w:sz w:val="14"/>
          <w:szCs w:val="14"/>
        </w:rPr>
      </w:pPr>
      <w:r>
        <w:rPr>
          <w:noProof/>
        </w:rPr>
        <w:lastRenderedPageBreak/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275.25pt;height:207.75pt">
            <v:imagedata r:id="rId8" o:title="IMG_0002"/>
          </v:shape>
        </w:pict>
      </w:r>
    </w:p>
    <w:p w:rsidR="003944E9" w:rsidRPr="003944E9" w:rsidRDefault="003944E9" w:rsidP="00222F1F">
      <w:pPr>
        <w:jc w:val="center"/>
        <w:rPr>
          <w:rFonts w:ascii="Arial" w:hAnsi="Arial" w:cs="Arial"/>
          <w:sz w:val="14"/>
          <w:szCs w:val="14"/>
        </w:rPr>
      </w:pPr>
    </w:p>
    <w:p w:rsidR="003944E9" w:rsidRPr="003944E9" w:rsidRDefault="00DA5006" w:rsidP="00222F1F">
      <w:pPr>
        <w:jc w:val="center"/>
        <w:rPr>
          <w:rFonts w:ascii="Arial" w:hAnsi="Arial" w:cs="Arial"/>
          <w:sz w:val="14"/>
          <w:szCs w:val="14"/>
        </w:rPr>
      </w:pPr>
      <w:r>
        <w:rPr>
          <w:rFonts w:ascii="Arial" w:hAnsi="Arial" w:cs="Arial"/>
          <w:sz w:val="14"/>
          <w:szCs w:val="14"/>
        </w:rPr>
        <w:pict>
          <v:shape id="_x0000_i1026" type="#_x0000_t75" style="width:275.25pt;height:207.75pt">
            <v:imagedata r:id="rId9" o:title="IMG_0004"/>
          </v:shape>
        </w:pict>
      </w:r>
    </w:p>
    <w:p w:rsidR="003944E9" w:rsidRPr="00DA5006" w:rsidRDefault="003944E9" w:rsidP="00222F1F">
      <w:pPr>
        <w:jc w:val="center"/>
        <w:rPr>
          <w:rFonts w:ascii="Arial" w:hAnsi="Arial" w:cs="Arial"/>
          <w:sz w:val="14"/>
          <w:szCs w:val="14"/>
        </w:rPr>
      </w:pPr>
    </w:p>
    <w:p w:rsidR="00DA5006" w:rsidRDefault="00DA5006" w:rsidP="00222F1F">
      <w:pPr>
        <w:jc w:val="center"/>
        <w:rPr>
          <w:rFonts w:ascii="Arial" w:hAnsi="Arial" w:cs="Arial"/>
        </w:rPr>
      </w:pPr>
      <w:r>
        <w:rPr>
          <w:rFonts w:ascii="Arial" w:hAnsi="Arial" w:cs="Arial"/>
        </w:rPr>
        <w:pict>
          <v:shape id="_x0000_i1027" type="#_x0000_t75" style="width:275.25pt;height:207.75pt">
            <v:imagedata r:id="rId10" o:title="IMG_0003"/>
          </v:shape>
        </w:pict>
      </w:r>
    </w:p>
    <w:sectPr w:rsidR="00DA5006" w:rsidSect="007D39FD">
      <w:headerReference w:type="default" r:id="rId11"/>
      <w:footerReference w:type="default" r:id="rId12"/>
      <w:headerReference w:type="first" r:id="rId13"/>
      <w:footerReference w:type="first" r:id="rId14"/>
      <w:pgSz w:w="11907" w:h="16840" w:code="9"/>
      <w:pgMar w:top="2126" w:right="709" w:bottom="1134" w:left="1701" w:header="850" w:footer="850" w:gutter="0"/>
      <w:cols w:space="720"/>
      <w:titlePg/>
      <w:docGrid w:linePitch="326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817CB7" w:rsidRDefault="00817CB7">
      <w:r>
        <w:separator/>
      </w:r>
    </w:p>
  </w:endnote>
  <w:endnote w:type="continuationSeparator" w:id="0">
    <w:p w:rsidR="00817CB7" w:rsidRDefault="00817CB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entury Schoolbook">
    <w:panose1 w:val="02040604050505020304"/>
    <w:charset w:val="00"/>
    <w:family w:val="roman"/>
    <w:pitch w:val="variable"/>
    <w:sig w:usb0="00000287" w:usb1="00000000" w:usb2="00000000" w:usb3="00000000" w:csb0="0000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0000012" w:usb3="00000000" w:csb0="000200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D2072E" w:rsidRDefault="00D2072E" w:rsidP="00172E81">
    <w:pPr>
      <w:pStyle w:val="Rodap"/>
      <w:pBdr>
        <w:top w:val="single" w:sz="4" w:space="1" w:color="auto"/>
      </w:pBdr>
      <w:tabs>
        <w:tab w:val="clear" w:pos="4419"/>
        <w:tab w:val="clear" w:pos="8838"/>
      </w:tabs>
      <w:ind w:right="28"/>
      <w:jc w:val="center"/>
      <w:rPr>
        <w:rFonts w:ascii="Arial" w:hAnsi="Arial"/>
        <w:smallCaps/>
        <w:spacing w:val="14"/>
        <w:sz w:val="14"/>
      </w:rPr>
    </w:pPr>
    <w:r>
      <w:rPr>
        <w:rFonts w:ascii="Arial" w:hAnsi="Arial"/>
        <w:smallCaps/>
        <w:spacing w:val="14"/>
        <w:sz w:val="14"/>
      </w:rPr>
      <w:t>Praça dos Três Poderes, 74</w:t>
    </w:r>
    <w:r w:rsidR="008909A4">
      <w:rPr>
        <w:rFonts w:ascii="Arial" w:hAnsi="Arial"/>
        <w:smallCaps/>
        <w:spacing w:val="14"/>
        <w:sz w:val="14"/>
      </w:rPr>
      <w:t xml:space="preserve"> </w:t>
    </w:r>
    <w:r w:rsidR="00172E81">
      <w:rPr>
        <w:rFonts w:ascii="Arial" w:hAnsi="Arial"/>
        <w:smallCaps/>
        <w:spacing w:val="14"/>
        <w:sz w:val="14"/>
      </w:rPr>
      <w:t>-</w:t>
    </w:r>
    <w:r w:rsidR="008909A4">
      <w:rPr>
        <w:rFonts w:ascii="Arial" w:hAnsi="Arial"/>
        <w:smallCaps/>
        <w:spacing w:val="14"/>
        <w:sz w:val="14"/>
      </w:rPr>
      <w:t xml:space="preserve"> </w:t>
    </w:r>
    <w:r w:rsidR="00172E81">
      <w:rPr>
        <w:rFonts w:ascii="Arial" w:hAnsi="Arial"/>
        <w:smallCaps/>
        <w:spacing w:val="14"/>
        <w:sz w:val="14"/>
      </w:rPr>
      <w:t xml:space="preserve">Centro </w:t>
    </w:r>
    <w:r w:rsidR="00EB04D6">
      <w:rPr>
        <w:rFonts w:ascii="Arial" w:hAnsi="Arial"/>
        <w:smallCaps/>
        <w:spacing w:val="14"/>
        <w:sz w:val="14"/>
      </w:rPr>
      <w:t>-</w:t>
    </w:r>
    <w:r w:rsidR="00172E81">
      <w:rPr>
        <w:rFonts w:ascii="Arial" w:hAnsi="Arial"/>
        <w:smallCaps/>
        <w:spacing w:val="14"/>
        <w:sz w:val="14"/>
      </w:rPr>
      <w:t xml:space="preserve"> Jacareí</w:t>
    </w:r>
    <w:r w:rsidR="00EB04D6">
      <w:rPr>
        <w:rFonts w:ascii="Arial" w:hAnsi="Arial"/>
        <w:smallCaps/>
        <w:spacing w:val="14"/>
        <w:sz w:val="14"/>
      </w:rPr>
      <w:t xml:space="preserve"> </w:t>
    </w:r>
    <w:r w:rsidR="00172E81">
      <w:rPr>
        <w:rFonts w:ascii="Arial" w:hAnsi="Arial"/>
        <w:smallCaps/>
        <w:spacing w:val="14"/>
        <w:sz w:val="14"/>
      </w:rPr>
      <w:t>/</w:t>
    </w:r>
    <w:r w:rsidR="00EB04D6">
      <w:rPr>
        <w:rFonts w:ascii="Arial" w:hAnsi="Arial"/>
        <w:smallCaps/>
        <w:spacing w:val="14"/>
        <w:sz w:val="14"/>
      </w:rPr>
      <w:t xml:space="preserve"> </w:t>
    </w:r>
    <w:r w:rsidR="00172E81">
      <w:rPr>
        <w:rFonts w:ascii="Arial" w:hAnsi="Arial"/>
        <w:smallCaps/>
        <w:spacing w:val="14"/>
        <w:sz w:val="14"/>
      </w:rPr>
      <w:t xml:space="preserve">SP - </w:t>
    </w:r>
    <w:r>
      <w:rPr>
        <w:rFonts w:ascii="Arial" w:hAnsi="Arial"/>
        <w:smallCaps/>
        <w:spacing w:val="14"/>
        <w:sz w:val="14"/>
      </w:rPr>
      <w:t>CEP: 12327-901</w:t>
    </w:r>
    <w:r w:rsidR="008909A4">
      <w:rPr>
        <w:rFonts w:ascii="Arial" w:hAnsi="Arial"/>
        <w:smallCaps/>
        <w:spacing w:val="14"/>
        <w:sz w:val="14"/>
      </w:rPr>
      <w:t xml:space="preserve"> </w:t>
    </w:r>
    <w:r>
      <w:rPr>
        <w:rFonts w:ascii="Arial" w:hAnsi="Arial"/>
        <w:smallCaps/>
        <w:spacing w:val="14"/>
        <w:sz w:val="14"/>
      </w:rPr>
      <w:t>-</w:t>
    </w:r>
    <w:r w:rsidR="008909A4">
      <w:rPr>
        <w:rFonts w:ascii="Arial" w:hAnsi="Arial"/>
        <w:smallCaps/>
        <w:spacing w:val="14"/>
        <w:sz w:val="14"/>
      </w:rPr>
      <w:t xml:space="preserve"> </w:t>
    </w:r>
    <w:r>
      <w:rPr>
        <w:rFonts w:ascii="Arial" w:hAnsi="Arial"/>
        <w:smallCaps/>
        <w:spacing w:val="14"/>
        <w:sz w:val="14"/>
      </w:rPr>
      <w:t>Tel.: (12)</w:t>
    </w:r>
    <w:r w:rsidR="00EB04D6">
      <w:rPr>
        <w:rFonts w:ascii="Arial" w:hAnsi="Arial"/>
        <w:smallCaps/>
        <w:spacing w:val="14"/>
        <w:sz w:val="14"/>
      </w:rPr>
      <w:t xml:space="preserve"> </w:t>
    </w:r>
    <w:r>
      <w:rPr>
        <w:rFonts w:ascii="Arial" w:hAnsi="Arial"/>
        <w:smallCaps/>
        <w:spacing w:val="14"/>
        <w:sz w:val="14"/>
      </w:rPr>
      <w:t>395</w:t>
    </w:r>
    <w:r w:rsidR="00775A1B">
      <w:rPr>
        <w:rFonts w:ascii="Arial" w:hAnsi="Arial"/>
        <w:smallCaps/>
        <w:spacing w:val="14"/>
        <w:sz w:val="14"/>
      </w:rPr>
      <w:t>5</w:t>
    </w:r>
    <w:r>
      <w:rPr>
        <w:rFonts w:ascii="Arial" w:hAnsi="Arial"/>
        <w:smallCaps/>
        <w:spacing w:val="14"/>
        <w:sz w:val="14"/>
      </w:rPr>
      <w:t>-</w:t>
    </w:r>
    <w:r w:rsidR="00775A1B">
      <w:rPr>
        <w:rFonts w:ascii="Arial" w:hAnsi="Arial"/>
        <w:smallCaps/>
        <w:spacing w:val="14"/>
        <w:sz w:val="14"/>
      </w:rPr>
      <w:t>2200</w:t>
    </w:r>
    <w:r>
      <w:rPr>
        <w:rFonts w:ascii="Arial" w:hAnsi="Arial"/>
        <w:smallCaps/>
        <w:spacing w:val="14"/>
        <w:sz w:val="14"/>
      </w:rPr>
      <w:t xml:space="preserve"> -</w:t>
    </w:r>
    <w:r w:rsidR="008909A4">
      <w:rPr>
        <w:rFonts w:ascii="Arial" w:hAnsi="Arial"/>
        <w:smallCaps/>
        <w:spacing w:val="14"/>
        <w:sz w:val="14"/>
      </w:rPr>
      <w:t xml:space="preserve"> </w:t>
    </w:r>
    <w:r w:rsidR="008909A4" w:rsidRPr="00EB04D6">
      <w:rPr>
        <w:rFonts w:ascii="Arial" w:hAnsi="Arial" w:cs="Arial"/>
        <w:spacing w:val="20"/>
        <w:sz w:val="16"/>
        <w:szCs w:val="16"/>
      </w:rPr>
      <w:t>www.jacarei.sp.leg.br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E3F69" w:rsidRPr="00150EE2" w:rsidRDefault="007E3F69" w:rsidP="006F4E64">
    <w:pPr>
      <w:pStyle w:val="Rodap"/>
      <w:pBdr>
        <w:top w:val="single" w:sz="4" w:space="1" w:color="auto"/>
      </w:pBdr>
      <w:tabs>
        <w:tab w:val="clear" w:pos="4419"/>
        <w:tab w:val="clear" w:pos="8838"/>
      </w:tabs>
      <w:ind w:right="28"/>
      <w:jc w:val="center"/>
      <w:rPr>
        <w:rFonts w:ascii="Arial" w:hAnsi="Arial"/>
        <w:smallCaps/>
        <w:spacing w:val="14"/>
        <w:sz w:val="14"/>
      </w:rPr>
    </w:pPr>
    <w:r>
      <w:rPr>
        <w:rFonts w:ascii="Arial" w:hAnsi="Arial"/>
        <w:smallCaps/>
        <w:spacing w:val="14"/>
        <w:sz w:val="14"/>
      </w:rPr>
      <w:t xml:space="preserve">Praça dos Três Poderes, 74 - Centro - Jacareí / SP - CEP: 12327-901 - Tel.: (12) 3955-2200 - </w:t>
    </w:r>
    <w:r w:rsidRPr="00150EE2">
      <w:rPr>
        <w:rFonts w:ascii="Arial" w:hAnsi="Arial"/>
        <w:smallCaps/>
        <w:spacing w:val="14"/>
        <w:sz w:val="14"/>
      </w:rPr>
      <w:t>www.jacarei.sp.leg.br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817CB7" w:rsidRDefault="00817CB7">
      <w:r>
        <w:separator/>
      </w:r>
    </w:p>
  </w:footnote>
  <w:footnote w:type="continuationSeparator" w:id="0">
    <w:p w:rsidR="00817CB7" w:rsidRDefault="00817CB7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E3F69" w:rsidRDefault="007E3F69" w:rsidP="00317C1A">
    <w:pPr>
      <w:tabs>
        <w:tab w:val="left" w:pos="2835"/>
      </w:tabs>
      <w:rPr>
        <w:sz w:val="22"/>
      </w:rPr>
    </w:pPr>
  </w:p>
  <w:p w:rsidR="00D2072E" w:rsidRPr="00317C1A" w:rsidRDefault="003A77BE" w:rsidP="007E3F69">
    <w:pPr>
      <w:tabs>
        <w:tab w:val="left" w:pos="2835"/>
      </w:tabs>
      <w:jc w:val="right"/>
      <w:rPr>
        <w:sz w:val="20"/>
        <w:szCs w:val="20"/>
      </w:rPr>
    </w:pPr>
    <w:r w:rsidRPr="00317C1A">
      <w:rPr>
        <w:rFonts w:ascii="Arial" w:hAnsi="Arial" w:cs="Arial"/>
        <w:b/>
        <w:sz w:val="20"/>
        <w:szCs w:val="20"/>
        <w:u w:val="single"/>
      </w:rPr>
      <w:t>Indica</w:t>
    </w:r>
    <w:r w:rsidR="00347D5E" w:rsidRPr="00317C1A">
      <w:rPr>
        <w:rFonts w:ascii="Arial" w:hAnsi="Arial" w:cs="Arial"/>
        <w:b/>
        <w:sz w:val="20"/>
        <w:szCs w:val="20"/>
        <w:u w:val="single"/>
      </w:rPr>
      <w:t xml:space="preserve">ção </w:t>
    </w:r>
    <w:r w:rsidR="00A349F1" w:rsidRPr="00317C1A">
      <w:rPr>
        <w:rFonts w:ascii="Arial" w:hAnsi="Arial" w:cs="Arial"/>
        <w:b/>
        <w:sz w:val="20"/>
        <w:szCs w:val="20"/>
        <w:u w:val="single"/>
      </w:rPr>
      <w:t>nº</w:t>
    </w:r>
    <w:r w:rsidR="00BB3F3E" w:rsidRPr="00317C1A">
      <w:rPr>
        <w:rFonts w:ascii="Arial" w:hAnsi="Arial" w:cs="Arial"/>
        <w:b/>
        <w:sz w:val="20"/>
        <w:szCs w:val="20"/>
        <w:u w:val="single"/>
      </w:rPr>
      <w:t xml:space="preserve"> </w:t>
    </w:r>
    <w:r w:rsidR="00254635">
      <w:rPr>
        <w:rFonts w:ascii="Arial" w:hAnsi="Arial" w:cs="Arial"/>
        <w:b/>
        <w:sz w:val="20"/>
        <w:szCs w:val="20"/>
        <w:u w:val="single"/>
      </w:rPr>
      <w:t>2</w:t>
    </w:r>
    <w:r w:rsidR="00DA5006">
      <w:rPr>
        <w:rFonts w:ascii="Arial" w:hAnsi="Arial" w:cs="Arial"/>
        <w:b/>
        <w:sz w:val="20"/>
        <w:szCs w:val="20"/>
        <w:u w:val="single"/>
      </w:rPr>
      <w:t>967</w:t>
    </w:r>
    <w:r w:rsidR="00BB3F3E" w:rsidRPr="00317C1A">
      <w:rPr>
        <w:rFonts w:ascii="Arial" w:hAnsi="Arial" w:cs="Arial"/>
        <w:b/>
        <w:sz w:val="20"/>
        <w:szCs w:val="20"/>
        <w:u w:val="single"/>
      </w:rPr>
      <w:t>/</w:t>
    </w:r>
    <w:r w:rsidR="006F4E64" w:rsidRPr="00317C1A">
      <w:rPr>
        <w:rFonts w:ascii="Arial" w:hAnsi="Arial" w:cs="Arial"/>
        <w:b/>
        <w:sz w:val="20"/>
        <w:szCs w:val="20"/>
        <w:u w:val="single"/>
      </w:rPr>
      <w:t>20</w:t>
    </w:r>
    <w:r w:rsidR="00BB3F3E" w:rsidRPr="00317C1A">
      <w:rPr>
        <w:rFonts w:ascii="Arial" w:hAnsi="Arial" w:cs="Arial"/>
        <w:b/>
        <w:sz w:val="20"/>
        <w:szCs w:val="20"/>
        <w:u w:val="single"/>
      </w:rPr>
      <w:t xml:space="preserve">17 </w:t>
    </w:r>
    <w:r w:rsidR="00C006C7">
      <w:rPr>
        <w:rFonts w:ascii="Arial" w:hAnsi="Arial" w:cs="Arial"/>
        <w:b/>
        <w:sz w:val="20"/>
        <w:szCs w:val="20"/>
        <w:u w:val="single"/>
      </w:rPr>
      <w:t xml:space="preserve">- Vereador Paulinho do Esporte </w:t>
    </w:r>
    <w:r w:rsidR="00A349F1" w:rsidRPr="00317C1A">
      <w:rPr>
        <w:rFonts w:ascii="Arial" w:hAnsi="Arial" w:cs="Arial"/>
        <w:b/>
        <w:sz w:val="20"/>
        <w:szCs w:val="20"/>
        <w:u w:val="single"/>
      </w:rPr>
      <w:t xml:space="preserve">- fls. </w:t>
    </w:r>
    <w:r w:rsidR="00A349F1" w:rsidRPr="00317C1A">
      <w:rPr>
        <w:rFonts w:ascii="Arial" w:hAnsi="Arial" w:cs="Arial"/>
        <w:b/>
        <w:sz w:val="20"/>
        <w:szCs w:val="20"/>
        <w:u w:val="single"/>
      </w:rPr>
      <w:fldChar w:fldCharType="begin"/>
    </w:r>
    <w:r w:rsidR="00A349F1" w:rsidRPr="00317C1A">
      <w:rPr>
        <w:rFonts w:ascii="Arial" w:hAnsi="Arial" w:cs="Arial"/>
        <w:b/>
        <w:sz w:val="20"/>
        <w:szCs w:val="20"/>
        <w:u w:val="single"/>
      </w:rPr>
      <w:instrText xml:space="preserve"> PAGE   \* MERGEFORMAT </w:instrText>
    </w:r>
    <w:r w:rsidR="00A349F1" w:rsidRPr="00317C1A">
      <w:rPr>
        <w:rFonts w:ascii="Arial" w:hAnsi="Arial" w:cs="Arial"/>
        <w:b/>
        <w:sz w:val="20"/>
        <w:szCs w:val="20"/>
        <w:u w:val="single"/>
      </w:rPr>
      <w:fldChar w:fldCharType="separate"/>
    </w:r>
    <w:r w:rsidR="00DA5006">
      <w:rPr>
        <w:rFonts w:ascii="Arial" w:hAnsi="Arial" w:cs="Arial"/>
        <w:b/>
        <w:noProof/>
        <w:sz w:val="20"/>
        <w:szCs w:val="20"/>
        <w:u w:val="single"/>
      </w:rPr>
      <w:t>2</w:t>
    </w:r>
    <w:r w:rsidR="00A349F1" w:rsidRPr="00317C1A">
      <w:rPr>
        <w:rFonts w:ascii="Arial" w:hAnsi="Arial" w:cs="Arial"/>
        <w:b/>
        <w:sz w:val="20"/>
        <w:szCs w:val="20"/>
        <w:u w:val="single"/>
      </w:rPr>
      <w:fldChar w:fldCharType="end"/>
    </w:r>
    <w:r w:rsidR="00A349F1" w:rsidRPr="00317C1A">
      <w:rPr>
        <w:rFonts w:ascii="Arial" w:hAnsi="Arial" w:cs="Arial"/>
        <w:b/>
        <w:sz w:val="20"/>
        <w:szCs w:val="20"/>
        <w:u w:val="single"/>
      </w:rPr>
      <w:t>/</w:t>
    </w:r>
    <w:r w:rsidR="00A349F1" w:rsidRPr="00317C1A">
      <w:rPr>
        <w:rFonts w:ascii="Arial" w:hAnsi="Arial" w:cs="Arial"/>
        <w:b/>
        <w:sz w:val="20"/>
        <w:szCs w:val="20"/>
        <w:u w:val="single"/>
      </w:rPr>
      <w:fldChar w:fldCharType="begin"/>
    </w:r>
    <w:r w:rsidR="00A349F1" w:rsidRPr="00317C1A">
      <w:rPr>
        <w:rFonts w:ascii="Arial" w:hAnsi="Arial" w:cs="Arial"/>
        <w:b/>
        <w:sz w:val="20"/>
        <w:szCs w:val="20"/>
        <w:u w:val="single"/>
      </w:rPr>
      <w:instrText xml:space="preserve"> NUMPAGES   \* MERGEFORMAT </w:instrText>
    </w:r>
    <w:r w:rsidR="00A349F1" w:rsidRPr="00317C1A">
      <w:rPr>
        <w:rFonts w:ascii="Arial" w:hAnsi="Arial" w:cs="Arial"/>
        <w:b/>
        <w:sz w:val="20"/>
        <w:szCs w:val="20"/>
        <w:u w:val="single"/>
      </w:rPr>
      <w:fldChar w:fldCharType="separate"/>
    </w:r>
    <w:r w:rsidR="00DA5006">
      <w:rPr>
        <w:rFonts w:ascii="Arial" w:hAnsi="Arial" w:cs="Arial"/>
        <w:b/>
        <w:noProof/>
        <w:sz w:val="20"/>
        <w:szCs w:val="20"/>
        <w:u w:val="single"/>
      </w:rPr>
      <w:t>2</w:t>
    </w:r>
    <w:r w:rsidR="00A349F1" w:rsidRPr="00317C1A">
      <w:rPr>
        <w:rFonts w:ascii="Arial" w:hAnsi="Arial" w:cs="Arial"/>
        <w:b/>
        <w:sz w:val="20"/>
        <w:szCs w:val="20"/>
        <w:u w:val="single"/>
      </w:rPr>
      <w:fldChar w:fldCharType="end"/>
    </w:r>
    <w:r w:rsidR="00094490" w:rsidRPr="00317C1A">
      <w:rPr>
        <w:noProof/>
        <w:sz w:val="20"/>
        <w:szCs w:val="20"/>
      </w:rPr>
      <mc:AlternateContent>
        <mc:Choice Requires="wps">
          <w:drawing>
            <wp:anchor distT="0" distB="0" distL="114300" distR="114300" simplePos="0" relativeHeight="251657216" behindDoc="0" locked="0" layoutInCell="0" allowOverlap="1" wp14:anchorId="6D56C61D" wp14:editId="34FB4431">
              <wp:simplePos x="0" y="0"/>
              <wp:positionH relativeFrom="column">
                <wp:posOffset>5538470</wp:posOffset>
              </wp:positionH>
              <wp:positionV relativeFrom="page">
                <wp:posOffset>889000</wp:posOffset>
              </wp:positionV>
              <wp:extent cx="532800" cy="126000"/>
              <wp:effectExtent l="0" t="0" r="635" b="7620"/>
              <wp:wrapNone/>
              <wp:docPr id="2" name="Text Box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32800" cy="1260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D2072E" w:rsidRPr="00EB04D6" w:rsidRDefault="00E915C0">
                          <w:pPr>
                            <w:jc w:val="center"/>
                            <w:rPr>
                              <w:rFonts w:asciiTheme="minorHAnsi" w:hAnsiTheme="minorHAnsi" w:cstheme="minorHAnsi"/>
                              <w:spacing w:val="20"/>
                              <w:sz w:val="14"/>
                              <w:szCs w:val="14"/>
                            </w:rPr>
                          </w:pPr>
                          <w:r>
                            <w:rPr>
                              <w:rFonts w:asciiTheme="minorHAnsi" w:hAnsiTheme="minorHAnsi" w:cstheme="minorHAnsi"/>
                              <w:spacing w:val="20"/>
                              <w:sz w:val="14"/>
                              <w:szCs w:val="14"/>
                            </w:rPr>
                            <w:t>FSL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6D56C61D" id="_x0000_t202" coordsize="21600,21600" o:spt="202" path="m,l,21600r21600,l21600,xe">
              <v:stroke joinstyle="miter"/>
              <v:path gradientshapeok="t" o:connecttype="rect"/>
            </v:shapetype>
            <v:shape id="Text Box 2" o:spid="_x0000_s1027" type="#_x0000_t202" style="position:absolute;left:0;text-align:left;margin-left:436.1pt;margin-top:70pt;width:41.95pt;height:9.9pt;z-index: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" o:allowincell="f" filled="f" stroked="f">
              <v:textbox inset="0,0,0,0">
                <w:txbxContent>
                  <w:p w:rsidR="00D2072E" w:rsidRPr="00EB04D6" w:rsidRDefault="00E915C0">
                    <w:pPr>
                      <w:jc w:val="center"/>
                      <w:rPr>
                        <w:rFonts w:asciiTheme="minorHAnsi" w:hAnsiTheme="minorHAnsi" w:cstheme="minorHAnsi"/>
                        <w:spacing w:val="20"/>
                        <w:sz w:val="14"/>
                        <w:szCs w:val="14"/>
                      </w:rPr>
                    </w:pPr>
                    <w:r>
                      <w:rPr>
                        <w:rFonts w:asciiTheme="minorHAnsi" w:hAnsiTheme="minorHAnsi" w:cstheme="minorHAnsi"/>
                        <w:spacing w:val="20"/>
                        <w:sz w:val="14"/>
                        <w:szCs w:val="14"/>
                      </w:rPr>
                      <w:t>FSL</w:t>
                    </w:r>
                  </w:p>
                </w:txbxContent>
              </v:textbox>
              <w10:wrap anchory="page"/>
            </v:shape>
          </w:pict>
        </mc:Fallback>
      </mc:AlternateContent>
    </w:r>
    <w:r w:rsidR="00094490" w:rsidRPr="00317C1A">
      <w:rPr>
        <w:noProof/>
        <w:sz w:val="20"/>
        <w:szCs w:val="20"/>
      </w:rPr>
      <mc:AlternateContent>
        <mc:Choice Requires="wps">
          <w:drawing>
            <wp:anchor distT="0" distB="0" distL="114300" distR="114300" simplePos="0" relativeHeight="251636736" behindDoc="0" locked="0" layoutInCell="0" allowOverlap="1" wp14:anchorId="2673D6CE" wp14:editId="45046FDB">
              <wp:simplePos x="0" y="0"/>
              <wp:positionH relativeFrom="column">
                <wp:posOffset>1026160</wp:posOffset>
              </wp:positionH>
              <wp:positionV relativeFrom="page">
                <wp:posOffset>637540</wp:posOffset>
              </wp:positionV>
              <wp:extent cx="5004000" cy="558000"/>
              <wp:effectExtent l="0" t="0" r="6350" b="13970"/>
              <wp:wrapNone/>
              <wp:docPr id="1" name="Text 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004000" cy="5580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D2072E" w:rsidRPr="00F73DA3" w:rsidRDefault="00D2072E">
                          <w:pPr>
                            <w:pStyle w:val="Ttulo1"/>
                            <w:spacing w:before="20"/>
                            <w:rPr>
                              <w:rFonts w:ascii="Arial" w:hAnsi="Arial" w:cs="Arial"/>
                              <w:sz w:val="38"/>
                            </w:rPr>
                          </w:pPr>
                          <w:r w:rsidRPr="00F73DA3">
                            <w:rPr>
                              <w:rFonts w:ascii="Arial" w:hAnsi="Arial" w:cs="Arial"/>
                              <w:sz w:val="38"/>
                            </w:rPr>
                            <w:t>CÂMARA MUNICIPAL DE JACAREÍ - SP</w:t>
                          </w:r>
                        </w:p>
                        <w:p w:rsidR="00D2072E" w:rsidRPr="00F73DA3" w:rsidRDefault="00D2072E">
                          <w:pPr>
                            <w:pStyle w:val="Ttulo4"/>
                            <w:rPr>
                              <w:rFonts w:ascii="Arial" w:hAnsi="Arial" w:cs="Arial"/>
                            </w:rPr>
                          </w:pPr>
                          <w:r w:rsidRPr="00F73DA3">
                            <w:rPr>
                              <w:rFonts w:ascii="Arial" w:hAnsi="Arial" w:cs="Arial"/>
                            </w:rPr>
                            <w:t>PALÁCIO DA LIBERDADE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2673D6CE" id="Text Box 1" o:spid="_x0000_s1028" type="#_x0000_t202" style="position:absolute;left:0;text-align:left;margin-left:80.8pt;margin-top:50.2pt;width:394pt;height:43.95pt;z-index:2516367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" o:allowincell="f" filled="f" stroked="f">
              <v:textbox inset="0,0,0,0">
                <w:txbxContent>
                  <w:p w:rsidR="00D2072E" w:rsidRPr="00F73DA3" w:rsidRDefault="00D2072E">
                    <w:pPr>
                      <w:pStyle w:val="Ttulo1"/>
                      <w:spacing w:before="20"/>
                      <w:rPr>
                        <w:rFonts w:ascii="Arial" w:hAnsi="Arial" w:cs="Arial"/>
                        <w:sz w:val="38"/>
                      </w:rPr>
                    </w:pPr>
                    <w:r w:rsidRPr="00F73DA3">
                      <w:rPr>
                        <w:rFonts w:ascii="Arial" w:hAnsi="Arial" w:cs="Arial"/>
                        <w:sz w:val="38"/>
                      </w:rPr>
                      <w:t>CÂMARA MUNICIPAL DE JACAREÍ - SP</w:t>
                    </w:r>
                  </w:p>
                  <w:p w:rsidR="00D2072E" w:rsidRPr="00F73DA3" w:rsidRDefault="00D2072E">
                    <w:pPr>
                      <w:pStyle w:val="Ttulo4"/>
                      <w:rPr>
                        <w:rFonts w:ascii="Arial" w:hAnsi="Arial" w:cs="Arial"/>
                      </w:rPr>
                    </w:pPr>
                    <w:r w:rsidRPr="00F73DA3">
                      <w:rPr>
                        <w:rFonts w:ascii="Arial" w:hAnsi="Arial" w:cs="Arial"/>
                      </w:rPr>
                      <w:t>PALÁCIO DA LIBERDADE</w:t>
                    </w:r>
                  </w:p>
                </w:txbxContent>
              </v:textbox>
              <w10:wrap anchory="page"/>
            </v:shape>
          </w:pict>
        </mc:Fallback>
      </mc:AlternateContent>
    </w:r>
    <w:r w:rsidR="00094490" w:rsidRPr="00317C1A">
      <w:rPr>
        <w:noProof/>
        <w:sz w:val="20"/>
        <w:szCs w:val="20"/>
      </w:rPr>
      <w:drawing>
        <wp:anchor distT="0" distB="0" distL="114300" distR="114300" simplePos="0" relativeHeight="251698176" behindDoc="0" locked="0" layoutInCell="0" allowOverlap="1" wp14:anchorId="5644084A" wp14:editId="0AFECFA9">
          <wp:simplePos x="0" y="0"/>
          <wp:positionH relativeFrom="column">
            <wp:posOffset>-20955</wp:posOffset>
          </wp:positionH>
          <wp:positionV relativeFrom="page">
            <wp:posOffset>547370</wp:posOffset>
          </wp:positionV>
          <wp:extent cx="907200" cy="720000"/>
          <wp:effectExtent l="0" t="0" r="7620" b="4445"/>
          <wp:wrapTopAndBottom/>
          <wp:docPr id="31" name="Imagem 31" descr="LOGO_CA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 descr="LOGO_CA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907200" cy="7200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:rsidR="00A349F1" w:rsidRDefault="00A349F1"/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E3F69" w:rsidRDefault="007E3F69" w:rsidP="00317C1A">
    <w:pPr>
      <w:tabs>
        <w:tab w:val="left" w:pos="2835"/>
      </w:tabs>
      <w:rPr>
        <w:sz w:val="22"/>
      </w:rPr>
    </w:pPr>
    <w:r>
      <w:rPr>
        <w:noProof/>
        <w:sz w:val="40"/>
      </w:rPr>
      <mc:AlternateContent>
        <mc:Choice Requires="wps">
          <w:drawing>
            <wp:anchor distT="0" distB="0" distL="114300" distR="114300" simplePos="0" relativeHeight="251676672" behindDoc="0" locked="0" layoutInCell="0" allowOverlap="1" wp14:anchorId="6C713286" wp14:editId="4DAC3E5B">
              <wp:simplePos x="0" y="0"/>
              <wp:positionH relativeFrom="column">
                <wp:posOffset>5538470</wp:posOffset>
              </wp:positionH>
              <wp:positionV relativeFrom="paragraph">
                <wp:posOffset>349027</wp:posOffset>
              </wp:positionV>
              <wp:extent cx="532740" cy="124691"/>
              <wp:effectExtent l="0" t="0" r="1270" b="8890"/>
              <wp:wrapNone/>
              <wp:docPr id="6" name="Text Box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32740" cy="124691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7E3F69" w:rsidRPr="00EB04D6" w:rsidRDefault="004C7F0B" w:rsidP="007E3F69">
                          <w:pPr>
                            <w:jc w:val="center"/>
                            <w:rPr>
                              <w:rFonts w:asciiTheme="minorHAnsi" w:hAnsiTheme="minorHAnsi" w:cstheme="minorHAnsi"/>
                              <w:spacing w:val="20"/>
                              <w:sz w:val="14"/>
                              <w:szCs w:val="14"/>
                            </w:rPr>
                          </w:pPr>
                          <w:r>
                            <w:rPr>
                              <w:rFonts w:asciiTheme="minorHAnsi" w:hAnsiTheme="minorHAnsi" w:cstheme="minorHAnsi"/>
                              <w:spacing w:val="20"/>
                              <w:sz w:val="14"/>
                              <w:szCs w:val="14"/>
                            </w:rPr>
                            <w:t>FSL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6C713286" id="_x0000_t202" coordsize="21600,21600" o:spt="202" path="m,l,21600r21600,l21600,xe">
              <v:stroke joinstyle="miter"/>
              <v:path gradientshapeok="t" o:connecttype="rect"/>
            </v:shapetype>
            <v:shape id="_x0000_s1029" type="#_x0000_t202" style="position:absolute;margin-left:436.1pt;margin-top:27.5pt;width:41.95pt;height:9.8pt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" o:allowincell="f" filled="f" stroked="f">
              <v:textbox inset="0,0,0,0">
                <w:txbxContent>
                  <w:p w:rsidR="007E3F69" w:rsidRPr="00EB04D6" w:rsidRDefault="004C7F0B" w:rsidP="007E3F69">
                    <w:pPr>
                      <w:jc w:val="center"/>
                      <w:rPr>
                        <w:rFonts w:asciiTheme="minorHAnsi" w:hAnsiTheme="minorHAnsi" w:cstheme="minorHAnsi"/>
                        <w:spacing w:val="20"/>
                        <w:sz w:val="14"/>
                        <w:szCs w:val="14"/>
                      </w:rPr>
                    </w:pPr>
                    <w:r>
                      <w:rPr>
                        <w:rFonts w:asciiTheme="minorHAnsi" w:hAnsiTheme="minorHAnsi" w:cstheme="minorHAnsi"/>
                        <w:spacing w:val="20"/>
                        <w:sz w:val="14"/>
                        <w:szCs w:val="14"/>
                      </w:rPr>
                      <w:t>FSL</w:t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15232" behindDoc="0" locked="0" layoutInCell="0" allowOverlap="1" wp14:anchorId="63E116AD" wp14:editId="4D2FE116">
              <wp:simplePos x="0" y="0"/>
              <wp:positionH relativeFrom="column">
                <wp:posOffset>1026160</wp:posOffset>
              </wp:positionH>
              <wp:positionV relativeFrom="paragraph">
                <wp:posOffset>97155</wp:posOffset>
              </wp:positionV>
              <wp:extent cx="5003800" cy="558165"/>
              <wp:effectExtent l="0" t="0" r="0" b="0"/>
              <wp:wrapNone/>
              <wp:docPr id="7" name="Text 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003800" cy="55816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7E3F69" w:rsidRPr="00F73DA3" w:rsidRDefault="007E3F69" w:rsidP="007E3F69">
                          <w:pPr>
                            <w:pStyle w:val="Ttulo1"/>
                            <w:spacing w:before="20"/>
                            <w:rPr>
                              <w:rFonts w:ascii="Arial" w:hAnsi="Arial" w:cs="Arial"/>
                              <w:sz w:val="38"/>
                            </w:rPr>
                          </w:pPr>
                          <w:r w:rsidRPr="00F73DA3">
                            <w:rPr>
                              <w:rFonts w:ascii="Arial" w:hAnsi="Arial" w:cs="Arial"/>
                              <w:sz w:val="38"/>
                            </w:rPr>
                            <w:t>CÂMARA MUNICIPAL DE JACAREÍ - SP</w:t>
                          </w:r>
                        </w:p>
                        <w:p w:rsidR="007E3F69" w:rsidRPr="00F73DA3" w:rsidRDefault="007E3F69" w:rsidP="007E3F69">
                          <w:pPr>
                            <w:pStyle w:val="Ttulo4"/>
                            <w:rPr>
                              <w:rFonts w:ascii="Arial" w:hAnsi="Arial" w:cs="Arial"/>
                            </w:rPr>
                          </w:pPr>
                          <w:r w:rsidRPr="00F73DA3">
                            <w:rPr>
                              <w:rFonts w:ascii="Arial" w:hAnsi="Arial" w:cs="Arial"/>
                            </w:rPr>
                            <w:t>PALÁCIO DA LIBERDADE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63E116AD" id="_x0000_s1030" type="#_x0000_t202" style="position:absolute;margin-left:80.8pt;margin-top:7.65pt;width:394pt;height:43.95pt;z-index:251615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" o:allowincell="f" filled="f" stroked="f">
              <v:textbox inset="0,0,0,0">
                <w:txbxContent>
                  <w:p w:rsidR="007E3F69" w:rsidRPr="00F73DA3" w:rsidRDefault="007E3F69" w:rsidP="007E3F69">
                    <w:pPr>
                      <w:pStyle w:val="Ttulo1"/>
                      <w:spacing w:before="20"/>
                      <w:rPr>
                        <w:rFonts w:ascii="Arial" w:hAnsi="Arial" w:cs="Arial"/>
                        <w:sz w:val="38"/>
                      </w:rPr>
                    </w:pPr>
                    <w:r w:rsidRPr="00F73DA3">
                      <w:rPr>
                        <w:rFonts w:ascii="Arial" w:hAnsi="Arial" w:cs="Arial"/>
                        <w:sz w:val="38"/>
                      </w:rPr>
                      <w:t>CÂMARA MUNICIPAL DE JACAREÍ - SP</w:t>
                    </w:r>
                  </w:p>
                  <w:p w:rsidR="007E3F69" w:rsidRPr="00F73DA3" w:rsidRDefault="007E3F69" w:rsidP="007E3F69">
                    <w:pPr>
                      <w:pStyle w:val="Ttulo4"/>
                      <w:rPr>
                        <w:rFonts w:ascii="Arial" w:hAnsi="Arial" w:cs="Arial"/>
                      </w:rPr>
                    </w:pPr>
                    <w:r w:rsidRPr="00F73DA3">
                      <w:rPr>
                        <w:rFonts w:ascii="Arial" w:hAnsi="Arial" w:cs="Arial"/>
                      </w:rPr>
                      <w:t>PALÁCIO DA LIBERDADE</w:t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w:drawing>
        <wp:anchor distT="0" distB="0" distL="114300" distR="114300" simplePos="0" relativeHeight="251717632" behindDoc="0" locked="0" layoutInCell="0" allowOverlap="1" wp14:anchorId="40DAD498" wp14:editId="261AAFA0">
          <wp:simplePos x="0" y="0"/>
          <wp:positionH relativeFrom="column">
            <wp:posOffset>-20955</wp:posOffset>
          </wp:positionH>
          <wp:positionV relativeFrom="paragraph">
            <wp:posOffset>8255</wp:posOffset>
          </wp:positionV>
          <wp:extent cx="907415" cy="718820"/>
          <wp:effectExtent l="0" t="0" r="6985" b="5080"/>
          <wp:wrapTopAndBottom/>
          <wp:docPr id="288" name="Imagem 288" descr="LOGO_CA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 descr="LOGO_CA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907415" cy="71882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FFFFFF89"/>
    <w:multiLevelType w:val="singleLevel"/>
    <w:tmpl w:val="70D897EE"/>
    <w:lvl w:ilvl="0">
      <w:start w:val="1"/>
      <w:numFmt w:val="bullet"/>
      <w:pStyle w:val="Commarcadores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" w15:restartNumberingAfterBreak="0">
    <w:nsid w:val="4F146DA3"/>
    <w:multiLevelType w:val="multilevel"/>
    <w:tmpl w:val="62B2C81C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b/>
      </w:r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hyphenationZone w:val="425"/>
  <w:drawingGridHorizontalSpacing w:val="120"/>
  <w:drawingGridVerticalSpacing w:val="163"/>
  <w:displayHorizontalDrawingGridEvery w:val="0"/>
  <w:displayVerticalDrawingGridEvery w:val="2"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C1C13"/>
    <w:rsid w:val="00003CF5"/>
    <w:rsid w:val="00012789"/>
    <w:rsid w:val="00015969"/>
    <w:rsid w:val="00016A68"/>
    <w:rsid w:val="00017014"/>
    <w:rsid w:val="00021BD8"/>
    <w:rsid w:val="00024FD3"/>
    <w:rsid w:val="000253AE"/>
    <w:rsid w:val="000272AF"/>
    <w:rsid w:val="0002757B"/>
    <w:rsid w:val="00034A23"/>
    <w:rsid w:val="00035641"/>
    <w:rsid w:val="00035EB6"/>
    <w:rsid w:val="00037AC7"/>
    <w:rsid w:val="000450BD"/>
    <w:rsid w:val="00047C56"/>
    <w:rsid w:val="00052090"/>
    <w:rsid w:val="00053EF3"/>
    <w:rsid w:val="0005537B"/>
    <w:rsid w:val="00056288"/>
    <w:rsid w:val="00056C99"/>
    <w:rsid w:val="00057728"/>
    <w:rsid w:val="00060102"/>
    <w:rsid w:val="00062577"/>
    <w:rsid w:val="00070E0E"/>
    <w:rsid w:val="00070E30"/>
    <w:rsid w:val="000804BA"/>
    <w:rsid w:val="0008097C"/>
    <w:rsid w:val="00080D27"/>
    <w:rsid w:val="00086122"/>
    <w:rsid w:val="000901C0"/>
    <w:rsid w:val="00091726"/>
    <w:rsid w:val="000917BF"/>
    <w:rsid w:val="00091B76"/>
    <w:rsid w:val="00093D95"/>
    <w:rsid w:val="00094490"/>
    <w:rsid w:val="000958D5"/>
    <w:rsid w:val="00097CAE"/>
    <w:rsid w:val="000A6C04"/>
    <w:rsid w:val="000A7990"/>
    <w:rsid w:val="000B20A2"/>
    <w:rsid w:val="000B29E0"/>
    <w:rsid w:val="000B3587"/>
    <w:rsid w:val="000B5695"/>
    <w:rsid w:val="000C1819"/>
    <w:rsid w:val="000C4918"/>
    <w:rsid w:val="000C6D21"/>
    <w:rsid w:val="000D5F51"/>
    <w:rsid w:val="000D5FE1"/>
    <w:rsid w:val="000E27D7"/>
    <w:rsid w:val="000E53B6"/>
    <w:rsid w:val="000F0EA8"/>
    <w:rsid w:val="000F6251"/>
    <w:rsid w:val="00106DD2"/>
    <w:rsid w:val="001113CB"/>
    <w:rsid w:val="00115EBB"/>
    <w:rsid w:val="00117261"/>
    <w:rsid w:val="0012042E"/>
    <w:rsid w:val="00125671"/>
    <w:rsid w:val="00127C4D"/>
    <w:rsid w:val="001331BD"/>
    <w:rsid w:val="001357C4"/>
    <w:rsid w:val="001361A5"/>
    <w:rsid w:val="0013759F"/>
    <w:rsid w:val="00140941"/>
    <w:rsid w:val="00141268"/>
    <w:rsid w:val="001432B3"/>
    <w:rsid w:val="00143745"/>
    <w:rsid w:val="0014591F"/>
    <w:rsid w:val="00150EE2"/>
    <w:rsid w:val="00151510"/>
    <w:rsid w:val="00152425"/>
    <w:rsid w:val="00152FF1"/>
    <w:rsid w:val="00153570"/>
    <w:rsid w:val="00153BA6"/>
    <w:rsid w:val="00153E39"/>
    <w:rsid w:val="00155C06"/>
    <w:rsid w:val="00156879"/>
    <w:rsid w:val="00157999"/>
    <w:rsid w:val="001602B8"/>
    <w:rsid w:val="00162CDC"/>
    <w:rsid w:val="00164090"/>
    <w:rsid w:val="00164D21"/>
    <w:rsid w:val="00166B11"/>
    <w:rsid w:val="00167FC2"/>
    <w:rsid w:val="00170E9B"/>
    <w:rsid w:val="00172E81"/>
    <w:rsid w:val="00173A21"/>
    <w:rsid w:val="00174EED"/>
    <w:rsid w:val="001801A9"/>
    <w:rsid w:val="00181CD2"/>
    <w:rsid w:val="00193521"/>
    <w:rsid w:val="00193522"/>
    <w:rsid w:val="00193AD0"/>
    <w:rsid w:val="001A09F2"/>
    <w:rsid w:val="001A3D82"/>
    <w:rsid w:val="001A727E"/>
    <w:rsid w:val="001B0773"/>
    <w:rsid w:val="001B7CB5"/>
    <w:rsid w:val="001C1906"/>
    <w:rsid w:val="001C21C0"/>
    <w:rsid w:val="001C50BF"/>
    <w:rsid w:val="001D0672"/>
    <w:rsid w:val="001D3040"/>
    <w:rsid w:val="001D3428"/>
    <w:rsid w:val="001E2E0F"/>
    <w:rsid w:val="001E6C34"/>
    <w:rsid w:val="001F08B3"/>
    <w:rsid w:val="001F13C3"/>
    <w:rsid w:val="001F25C5"/>
    <w:rsid w:val="001F4FF1"/>
    <w:rsid w:val="001F57F9"/>
    <w:rsid w:val="001F67DB"/>
    <w:rsid w:val="001F793F"/>
    <w:rsid w:val="00202322"/>
    <w:rsid w:val="00204ED7"/>
    <w:rsid w:val="00205BF4"/>
    <w:rsid w:val="00207D67"/>
    <w:rsid w:val="002208A0"/>
    <w:rsid w:val="00222F1F"/>
    <w:rsid w:val="00223C60"/>
    <w:rsid w:val="002246DD"/>
    <w:rsid w:val="00225B28"/>
    <w:rsid w:val="00227225"/>
    <w:rsid w:val="002306FE"/>
    <w:rsid w:val="00230859"/>
    <w:rsid w:val="00235087"/>
    <w:rsid w:val="002354FD"/>
    <w:rsid w:val="002439EF"/>
    <w:rsid w:val="00244A8F"/>
    <w:rsid w:val="00246C12"/>
    <w:rsid w:val="002478FD"/>
    <w:rsid w:val="00251260"/>
    <w:rsid w:val="00253C82"/>
    <w:rsid w:val="00254635"/>
    <w:rsid w:val="00254E98"/>
    <w:rsid w:val="00255C09"/>
    <w:rsid w:val="00256155"/>
    <w:rsid w:val="00260F25"/>
    <w:rsid w:val="002664E1"/>
    <w:rsid w:val="00272188"/>
    <w:rsid w:val="00273D86"/>
    <w:rsid w:val="00274AC8"/>
    <w:rsid w:val="00280EC1"/>
    <w:rsid w:val="00283285"/>
    <w:rsid w:val="00287BC5"/>
    <w:rsid w:val="002917B1"/>
    <w:rsid w:val="002937EC"/>
    <w:rsid w:val="00295DD0"/>
    <w:rsid w:val="002A7434"/>
    <w:rsid w:val="002B066E"/>
    <w:rsid w:val="002B565B"/>
    <w:rsid w:val="002C4B2B"/>
    <w:rsid w:val="002C5C70"/>
    <w:rsid w:val="002D3D9E"/>
    <w:rsid w:val="002E0D7B"/>
    <w:rsid w:val="002E3B70"/>
    <w:rsid w:val="002E3CB0"/>
    <w:rsid w:val="002E6E3D"/>
    <w:rsid w:val="002F02DB"/>
    <w:rsid w:val="002F2522"/>
    <w:rsid w:val="002F29DC"/>
    <w:rsid w:val="002F3865"/>
    <w:rsid w:val="002F3BB8"/>
    <w:rsid w:val="0030168E"/>
    <w:rsid w:val="00302991"/>
    <w:rsid w:val="00311A7B"/>
    <w:rsid w:val="00311F37"/>
    <w:rsid w:val="003123F6"/>
    <w:rsid w:val="00313A51"/>
    <w:rsid w:val="00313B6C"/>
    <w:rsid w:val="00317C1A"/>
    <w:rsid w:val="00320300"/>
    <w:rsid w:val="0032354D"/>
    <w:rsid w:val="00323F0F"/>
    <w:rsid w:val="00327C19"/>
    <w:rsid w:val="0033447B"/>
    <w:rsid w:val="0033510E"/>
    <w:rsid w:val="00335AD0"/>
    <w:rsid w:val="00335AE2"/>
    <w:rsid w:val="00337C34"/>
    <w:rsid w:val="00343838"/>
    <w:rsid w:val="00343E43"/>
    <w:rsid w:val="00347D5E"/>
    <w:rsid w:val="003504B5"/>
    <w:rsid w:val="00352815"/>
    <w:rsid w:val="00360AF2"/>
    <w:rsid w:val="003647E9"/>
    <w:rsid w:val="00364828"/>
    <w:rsid w:val="003649CB"/>
    <w:rsid w:val="00367A6C"/>
    <w:rsid w:val="00367B72"/>
    <w:rsid w:val="00376B00"/>
    <w:rsid w:val="003810E8"/>
    <w:rsid w:val="00381797"/>
    <w:rsid w:val="003825DC"/>
    <w:rsid w:val="00383241"/>
    <w:rsid w:val="003846E4"/>
    <w:rsid w:val="003848C4"/>
    <w:rsid w:val="00384D53"/>
    <w:rsid w:val="00392472"/>
    <w:rsid w:val="0039349C"/>
    <w:rsid w:val="00393B17"/>
    <w:rsid w:val="003944E9"/>
    <w:rsid w:val="00397FF3"/>
    <w:rsid w:val="003A076A"/>
    <w:rsid w:val="003A0B3A"/>
    <w:rsid w:val="003A2105"/>
    <w:rsid w:val="003A5376"/>
    <w:rsid w:val="003A77BE"/>
    <w:rsid w:val="003B2160"/>
    <w:rsid w:val="003B3E32"/>
    <w:rsid w:val="003B414B"/>
    <w:rsid w:val="003B4274"/>
    <w:rsid w:val="003B4484"/>
    <w:rsid w:val="003C0337"/>
    <w:rsid w:val="003C3222"/>
    <w:rsid w:val="003C69CD"/>
    <w:rsid w:val="003D00CC"/>
    <w:rsid w:val="003D18AA"/>
    <w:rsid w:val="003D6134"/>
    <w:rsid w:val="003D74A0"/>
    <w:rsid w:val="003E188F"/>
    <w:rsid w:val="003E1D64"/>
    <w:rsid w:val="003E1E4A"/>
    <w:rsid w:val="003E24EC"/>
    <w:rsid w:val="003E34E6"/>
    <w:rsid w:val="003E603F"/>
    <w:rsid w:val="003E6675"/>
    <w:rsid w:val="003E6B2D"/>
    <w:rsid w:val="003F0A77"/>
    <w:rsid w:val="003F546A"/>
    <w:rsid w:val="003F7896"/>
    <w:rsid w:val="00404FAF"/>
    <w:rsid w:val="004062E0"/>
    <w:rsid w:val="00411C57"/>
    <w:rsid w:val="00412795"/>
    <w:rsid w:val="00416304"/>
    <w:rsid w:val="004206B6"/>
    <w:rsid w:val="00421CFF"/>
    <w:rsid w:val="00422CE0"/>
    <w:rsid w:val="00430192"/>
    <w:rsid w:val="0043127F"/>
    <w:rsid w:val="00431C4F"/>
    <w:rsid w:val="0043425C"/>
    <w:rsid w:val="00440307"/>
    <w:rsid w:val="00442D6B"/>
    <w:rsid w:val="0045459C"/>
    <w:rsid w:val="00457532"/>
    <w:rsid w:val="00465857"/>
    <w:rsid w:val="00466416"/>
    <w:rsid w:val="00473488"/>
    <w:rsid w:val="004736DB"/>
    <w:rsid w:val="0047711D"/>
    <w:rsid w:val="00482B40"/>
    <w:rsid w:val="00482F24"/>
    <w:rsid w:val="00483569"/>
    <w:rsid w:val="004841A8"/>
    <w:rsid w:val="00487D64"/>
    <w:rsid w:val="00491343"/>
    <w:rsid w:val="00493115"/>
    <w:rsid w:val="00493303"/>
    <w:rsid w:val="00494C8D"/>
    <w:rsid w:val="004951CF"/>
    <w:rsid w:val="00495D7E"/>
    <w:rsid w:val="004963FE"/>
    <w:rsid w:val="004971DE"/>
    <w:rsid w:val="004A0705"/>
    <w:rsid w:val="004B026A"/>
    <w:rsid w:val="004B4252"/>
    <w:rsid w:val="004B5423"/>
    <w:rsid w:val="004C005B"/>
    <w:rsid w:val="004C07C4"/>
    <w:rsid w:val="004C2C30"/>
    <w:rsid w:val="004C2D3D"/>
    <w:rsid w:val="004C3170"/>
    <w:rsid w:val="004C5600"/>
    <w:rsid w:val="004C57A3"/>
    <w:rsid w:val="004C6C78"/>
    <w:rsid w:val="004C701D"/>
    <w:rsid w:val="004C72BB"/>
    <w:rsid w:val="004C7482"/>
    <w:rsid w:val="004C772C"/>
    <w:rsid w:val="004C7F0B"/>
    <w:rsid w:val="004D22C3"/>
    <w:rsid w:val="004D3954"/>
    <w:rsid w:val="004D52C5"/>
    <w:rsid w:val="004D6C3E"/>
    <w:rsid w:val="004E06ED"/>
    <w:rsid w:val="004E16D5"/>
    <w:rsid w:val="004E46DA"/>
    <w:rsid w:val="004F0C5E"/>
    <w:rsid w:val="004F2BBC"/>
    <w:rsid w:val="004F34E7"/>
    <w:rsid w:val="004F39E9"/>
    <w:rsid w:val="004F519E"/>
    <w:rsid w:val="004F690D"/>
    <w:rsid w:val="004F6A11"/>
    <w:rsid w:val="004F6C6A"/>
    <w:rsid w:val="00505357"/>
    <w:rsid w:val="00505FD8"/>
    <w:rsid w:val="00506507"/>
    <w:rsid w:val="00507A4F"/>
    <w:rsid w:val="00514CC5"/>
    <w:rsid w:val="00516FCD"/>
    <w:rsid w:val="005172DF"/>
    <w:rsid w:val="00517531"/>
    <w:rsid w:val="00520369"/>
    <w:rsid w:val="00523D4B"/>
    <w:rsid w:val="00524669"/>
    <w:rsid w:val="00525080"/>
    <w:rsid w:val="00525285"/>
    <w:rsid w:val="00531881"/>
    <w:rsid w:val="00533862"/>
    <w:rsid w:val="005355FD"/>
    <w:rsid w:val="00535B1C"/>
    <w:rsid w:val="00543707"/>
    <w:rsid w:val="00544030"/>
    <w:rsid w:val="00544FAA"/>
    <w:rsid w:val="00545B98"/>
    <w:rsid w:val="00545C21"/>
    <w:rsid w:val="00546C4E"/>
    <w:rsid w:val="00550ECD"/>
    <w:rsid w:val="00554E99"/>
    <w:rsid w:val="00557BD5"/>
    <w:rsid w:val="00562A8B"/>
    <w:rsid w:val="00563970"/>
    <w:rsid w:val="0056399D"/>
    <w:rsid w:val="00563D6D"/>
    <w:rsid w:val="00564368"/>
    <w:rsid w:val="005662F7"/>
    <w:rsid w:val="00571692"/>
    <w:rsid w:val="00576C52"/>
    <w:rsid w:val="0058109A"/>
    <w:rsid w:val="00582351"/>
    <w:rsid w:val="0058286D"/>
    <w:rsid w:val="00582AAE"/>
    <w:rsid w:val="0058372C"/>
    <w:rsid w:val="00584290"/>
    <w:rsid w:val="005857C5"/>
    <w:rsid w:val="005857C9"/>
    <w:rsid w:val="005868AE"/>
    <w:rsid w:val="00587FB5"/>
    <w:rsid w:val="005907DC"/>
    <w:rsid w:val="005A01D0"/>
    <w:rsid w:val="005A03FA"/>
    <w:rsid w:val="005A7D58"/>
    <w:rsid w:val="005B3D21"/>
    <w:rsid w:val="005B5DFA"/>
    <w:rsid w:val="005C007E"/>
    <w:rsid w:val="005C092B"/>
    <w:rsid w:val="005C164F"/>
    <w:rsid w:val="005C3701"/>
    <w:rsid w:val="005C3938"/>
    <w:rsid w:val="005C6970"/>
    <w:rsid w:val="005D042D"/>
    <w:rsid w:val="005D0577"/>
    <w:rsid w:val="005D0636"/>
    <w:rsid w:val="005D2A09"/>
    <w:rsid w:val="005D3713"/>
    <w:rsid w:val="005D429D"/>
    <w:rsid w:val="005D47A5"/>
    <w:rsid w:val="005D6D2F"/>
    <w:rsid w:val="005D702D"/>
    <w:rsid w:val="005E138D"/>
    <w:rsid w:val="005E37C6"/>
    <w:rsid w:val="005E51DE"/>
    <w:rsid w:val="005E6A95"/>
    <w:rsid w:val="005F09E5"/>
    <w:rsid w:val="0060146D"/>
    <w:rsid w:val="00602349"/>
    <w:rsid w:val="00602564"/>
    <w:rsid w:val="0060386D"/>
    <w:rsid w:val="00605D6F"/>
    <w:rsid w:val="00606152"/>
    <w:rsid w:val="00612EC1"/>
    <w:rsid w:val="0061377C"/>
    <w:rsid w:val="00614BE8"/>
    <w:rsid w:val="006208A5"/>
    <w:rsid w:val="00620D69"/>
    <w:rsid w:val="006213BC"/>
    <w:rsid w:val="00624472"/>
    <w:rsid w:val="0062761B"/>
    <w:rsid w:val="00627813"/>
    <w:rsid w:val="006304C9"/>
    <w:rsid w:val="006326B1"/>
    <w:rsid w:val="00633458"/>
    <w:rsid w:val="006340E2"/>
    <w:rsid w:val="006345AF"/>
    <w:rsid w:val="0063516A"/>
    <w:rsid w:val="0063623C"/>
    <w:rsid w:val="0064015E"/>
    <w:rsid w:val="0064101C"/>
    <w:rsid w:val="006410BB"/>
    <w:rsid w:val="006426AE"/>
    <w:rsid w:val="00642A0C"/>
    <w:rsid w:val="0064576F"/>
    <w:rsid w:val="00650450"/>
    <w:rsid w:val="006519D9"/>
    <w:rsid w:val="006552D7"/>
    <w:rsid w:val="00664DEF"/>
    <w:rsid w:val="00674F7D"/>
    <w:rsid w:val="00675A69"/>
    <w:rsid w:val="006760E1"/>
    <w:rsid w:val="00680F78"/>
    <w:rsid w:val="00681021"/>
    <w:rsid w:val="00682E6E"/>
    <w:rsid w:val="00682F61"/>
    <w:rsid w:val="00684777"/>
    <w:rsid w:val="00691CF5"/>
    <w:rsid w:val="0069312F"/>
    <w:rsid w:val="00695029"/>
    <w:rsid w:val="006A2387"/>
    <w:rsid w:val="006A370D"/>
    <w:rsid w:val="006B0377"/>
    <w:rsid w:val="006B0B8E"/>
    <w:rsid w:val="006B42B9"/>
    <w:rsid w:val="006B5513"/>
    <w:rsid w:val="006C2F5C"/>
    <w:rsid w:val="006C59BC"/>
    <w:rsid w:val="006C6195"/>
    <w:rsid w:val="006D3528"/>
    <w:rsid w:val="006D41CC"/>
    <w:rsid w:val="006D59EB"/>
    <w:rsid w:val="006D5C63"/>
    <w:rsid w:val="006D5CFA"/>
    <w:rsid w:val="006D6B1B"/>
    <w:rsid w:val="006D6F7D"/>
    <w:rsid w:val="006D7832"/>
    <w:rsid w:val="006E01B2"/>
    <w:rsid w:val="006E2FEE"/>
    <w:rsid w:val="006E41A5"/>
    <w:rsid w:val="006E7E66"/>
    <w:rsid w:val="006F4E64"/>
    <w:rsid w:val="006F659F"/>
    <w:rsid w:val="006F7B0A"/>
    <w:rsid w:val="0070099B"/>
    <w:rsid w:val="007017EC"/>
    <w:rsid w:val="0070336B"/>
    <w:rsid w:val="00703418"/>
    <w:rsid w:val="00705FA8"/>
    <w:rsid w:val="007061BA"/>
    <w:rsid w:val="0070776A"/>
    <w:rsid w:val="00714C95"/>
    <w:rsid w:val="00715F74"/>
    <w:rsid w:val="007160B9"/>
    <w:rsid w:val="00716133"/>
    <w:rsid w:val="00721E00"/>
    <w:rsid w:val="00722641"/>
    <w:rsid w:val="00724BCB"/>
    <w:rsid w:val="007258F8"/>
    <w:rsid w:val="00725E66"/>
    <w:rsid w:val="00727CDB"/>
    <w:rsid w:val="00730A91"/>
    <w:rsid w:val="007320B9"/>
    <w:rsid w:val="0073407F"/>
    <w:rsid w:val="00734902"/>
    <w:rsid w:val="007426E3"/>
    <w:rsid w:val="0074632A"/>
    <w:rsid w:val="0075015D"/>
    <w:rsid w:val="00755112"/>
    <w:rsid w:val="00756391"/>
    <w:rsid w:val="00764823"/>
    <w:rsid w:val="00771286"/>
    <w:rsid w:val="00774060"/>
    <w:rsid w:val="00775A1B"/>
    <w:rsid w:val="00775F49"/>
    <w:rsid w:val="007838DC"/>
    <w:rsid w:val="00786373"/>
    <w:rsid w:val="00790911"/>
    <w:rsid w:val="00791D72"/>
    <w:rsid w:val="00792F6C"/>
    <w:rsid w:val="007963C3"/>
    <w:rsid w:val="007A2A50"/>
    <w:rsid w:val="007A3206"/>
    <w:rsid w:val="007A48A5"/>
    <w:rsid w:val="007A530F"/>
    <w:rsid w:val="007B2387"/>
    <w:rsid w:val="007B27EC"/>
    <w:rsid w:val="007B5EDE"/>
    <w:rsid w:val="007C21E7"/>
    <w:rsid w:val="007C25F5"/>
    <w:rsid w:val="007D39FD"/>
    <w:rsid w:val="007E3F69"/>
    <w:rsid w:val="007F23F3"/>
    <w:rsid w:val="007F660B"/>
    <w:rsid w:val="007F6D75"/>
    <w:rsid w:val="007F75CA"/>
    <w:rsid w:val="0080197E"/>
    <w:rsid w:val="00807B53"/>
    <w:rsid w:val="00812838"/>
    <w:rsid w:val="00813CC1"/>
    <w:rsid w:val="00813FA4"/>
    <w:rsid w:val="00814530"/>
    <w:rsid w:val="00815524"/>
    <w:rsid w:val="008159C4"/>
    <w:rsid w:val="00815DAF"/>
    <w:rsid w:val="00817CB7"/>
    <w:rsid w:val="00820C13"/>
    <w:rsid w:val="00823433"/>
    <w:rsid w:val="00823665"/>
    <w:rsid w:val="0082486C"/>
    <w:rsid w:val="00826C49"/>
    <w:rsid w:val="00826CDF"/>
    <w:rsid w:val="0083132A"/>
    <w:rsid w:val="0083331A"/>
    <w:rsid w:val="00833E7C"/>
    <w:rsid w:val="00835C7D"/>
    <w:rsid w:val="00840BD6"/>
    <w:rsid w:val="00842ACE"/>
    <w:rsid w:val="00845CAD"/>
    <w:rsid w:val="008474F2"/>
    <w:rsid w:val="008501AD"/>
    <w:rsid w:val="008508AB"/>
    <w:rsid w:val="00851B70"/>
    <w:rsid w:val="00852C9C"/>
    <w:rsid w:val="00853EE5"/>
    <w:rsid w:val="00854713"/>
    <w:rsid w:val="00863D3A"/>
    <w:rsid w:val="0086776E"/>
    <w:rsid w:val="00870069"/>
    <w:rsid w:val="00870972"/>
    <w:rsid w:val="00871EC4"/>
    <w:rsid w:val="00872C22"/>
    <w:rsid w:val="008759CF"/>
    <w:rsid w:val="008764A0"/>
    <w:rsid w:val="00877CCA"/>
    <w:rsid w:val="00877E50"/>
    <w:rsid w:val="00883C34"/>
    <w:rsid w:val="0089053C"/>
    <w:rsid w:val="008909A4"/>
    <w:rsid w:val="00896913"/>
    <w:rsid w:val="008A0EB2"/>
    <w:rsid w:val="008A1001"/>
    <w:rsid w:val="008A1B8B"/>
    <w:rsid w:val="008A2934"/>
    <w:rsid w:val="008A2F67"/>
    <w:rsid w:val="008A7C7E"/>
    <w:rsid w:val="008B196D"/>
    <w:rsid w:val="008B2541"/>
    <w:rsid w:val="008C33AB"/>
    <w:rsid w:val="008C5890"/>
    <w:rsid w:val="008C75C2"/>
    <w:rsid w:val="008D204E"/>
    <w:rsid w:val="008D4E70"/>
    <w:rsid w:val="008D693A"/>
    <w:rsid w:val="008E0A91"/>
    <w:rsid w:val="008E3DEA"/>
    <w:rsid w:val="008E6C99"/>
    <w:rsid w:val="008F1F44"/>
    <w:rsid w:val="008F3990"/>
    <w:rsid w:val="008F4431"/>
    <w:rsid w:val="008F5172"/>
    <w:rsid w:val="008F65E0"/>
    <w:rsid w:val="008F7C13"/>
    <w:rsid w:val="009008B0"/>
    <w:rsid w:val="00900E13"/>
    <w:rsid w:val="00901A04"/>
    <w:rsid w:val="009038AB"/>
    <w:rsid w:val="00904B03"/>
    <w:rsid w:val="00906DF8"/>
    <w:rsid w:val="0091569E"/>
    <w:rsid w:val="00915989"/>
    <w:rsid w:val="00922964"/>
    <w:rsid w:val="00924DE5"/>
    <w:rsid w:val="00926DCA"/>
    <w:rsid w:val="0093236F"/>
    <w:rsid w:val="00932D26"/>
    <w:rsid w:val="009336DB"/>
    <w:rsid w:val="00951025"/>
    <w:rsid w:val="0095183D"/>
    <w:rsid w:val="00953D8B"/>
    <w:rsid w:val="00960518"/>
    <w:rsid w:val="00967128"/>
    <w:rsid w:val="0097276E"/>
    <w:rsid w:val="00972981"/>
    <w:rsid w:val="00973F52"/>
    <w:rsid w:val="00976458"/>
    <w:rsid w:val="009768E6"/>
    <w:rsid w:val="0098159A"/>
    <w:rsid w:val="00982449"/>
    <w:rsid w:val="00985382"/>
    <w:rsid w:val="009920E8"/>
    <w:rsid w:val="00996D1B"/>
    <w:rsid w:val="00996FF1"/>
    <w:rsid w:val="009A2ABD"/>
    <w:rsid w:val="009A306A"/>
    <w:rsid w:val="009A545E"/>
    <w:rsid w:val="009B0542"/>
    <w:rsid w:val="009B207E"/>
    <w:rsid w:val="009B32F8"/>
    <w:rsid w:val="009B3F28"/>
    <w:rsid w:val="009B5CEA"/>
    <w:rsid w:val="009B6233"/>
    <w:rsid w:val="009C0BF1"/>
    <w:rsid w:val="009C2740"/>
    <w:rsid w:val="009C4823"/>
    <w:rsid w:val="009C5571"/>
    <w:rsid w:val="009C7421"/>
    <w:rsid w:val="009D0F6E"/>
    <w:rsid w:val="009D12B7"/>
    <w:rsid w:val="009D50D4"/>
    <w:rsid w:val="009D512F"/>
    <w:rsid w:val="009D6EB8"/>
    <w:rsid w:val="009E19A0"/>
    <w:rsid w:val="009E1F05"/>
    <w:rsid w:val="009E2AB1"/>
    <w:rsid w:val="009E6B3F"/>
    <w:rsid w:val="009F3BA2"/>
    <w:rsid w:val="009F4FBA"/>
    <w:rsid w:val="009F5389"/>
    <w:rsid w:val="00A014C7"/>
    <w:rsid w:val="00A01F86"/>
    <w:rsid w:val="00A03686"/>
    <w:rsid w:val="00A046C8"/>
    <w:rsid w:val="00A0563A"/>
    <w:rsid w:val="00A05DEE"/>
    <w:rsid w:val="00A21A8C"/>
    <w:rsid w:val="00A32E4D"/>
    <w:rsid w:val="00A349F1"/>
    <w:rsid w:val="00A34D36"/>
    <w:rsid w:val="00A4321C"/>
    <w:rsid w:val="00A44145"/>
    <w:rsid w:val="00A45649"/>
    <w:rsid w:val="00A46B01"/>
    <w:rsid w:val="00A47825"/>
    <w:rsid w:val="00A50A7B"/>
    <w:rsid w:val="00A51C14"/>
    <w:rsid w:val="00A53176"/>
    <w:rsid w:val="00A67235"/>
    <w:rsid w:val="00A704BD"/>
    <w:rsid w:val="00A708AE"/>
    <w:rsid w:val="00A72695"/>
    <w:rsid w:val="00A80FBF"/>
    <w:rsid w:val="00A850B5"/>
    <w:rsid w:val="00A92CB9"/>
    <w:rsid w:val="00A97EE3"/>
    <w:rsid w:val="00AA0397"/>
    <w:rsid w:val="00AA57D9"/>
    <w:rsid w:val="00AA5EB3"/>
    <w:rsid w:val="00AA77A0"/>
    <w:rsid w:val="00AA7EB9"/>
    <w:rsid w:val="00AC1A59"/>
    <w:rsid w:val="00AC24F9"/>
    <w:rsid w:val="00AC39CD"/>
    <w:rsid w:val="00AC712C"/>
    <w:rsid w:val="00AC7964"/>
    <w:rsid w:val="00AD042E"/>
    <w:rsid w:val="00AD6B47"/>
    <w:rsid w:val="00AE0341"/>
    <w:rsid w:val="00AE4130"/>
    <w:rsid w:val="00AE751B"/>
    <w:rsid w:val="00B02C6C"/>
    <w:rsid w:val="00B10E9F"/>
    <w:rsid w:val="00B12CBE"/>
    <w:rsid w:val="00B13A33"/>
    <w:rsid w:val="00B1656F"/>
    <w:rsid w:val="00B2108A"/>
    <w:rsid w:val="00B30CC9"/>
    <w:rsid w:val="00B4723C"/>
    <w:rsid w:val="00B51895"/>
    <w:rsid w:val="00B54EDE"/>
    <w:rsid w:val="00B55645"/>
    <w:rsid w:val="00B55D10"/>
    <w:rsid w:val="00B57E0F"/>
    <w:rsid w:val="00B64CFF"/>
    <w:rsid w:val="00B70DDF"/>
    <w:rsid w:val="00B75CEF"/>
    <w:rsid w:val="00B7680A"/>
    <w:rsid w:val="00B80B44"/>
    <w:rsid w:val="00B813C0"/>
    <w:rsid w:val="00B863F7"/>
    <w:rsid w:val="00B87B96"/>
    <w:rsid w:val="00B90BAD"/>
    <w:rsid w:val="00B95297"/>
    <w:rsid w:val="00B952C1"/>
    <w:rsid w:val="00B97721"/>
    <w:rsid w:val="00BA05ED"/>
    <w:rsid w:val="00BA1565"/>
    <w:rsid w:val="00BA2AC7"/>
    <w:rsid w:val="00BA342B"/>
    <w:rsid w:val="00BA4676"/>
    <w:rsid w:val="00BA54A6"/>
    <w:rsid w:val="00BA58B5"/>
    <w:rsid w:val="00BB0EBC"/>
    <w:rsid w:val="00BB1F4A"/>
    <w:rsid w:val="00BB3F3E"/>
    <w:rsid w:val="00BB4095"/>
    <w:rsid w:val="00BB57AE"/>
    <w:rsid w:val="00BB65C9"/>
    <w:rsid w:val="00BC0BD0"/>
    <w:rsid w:val="00BC44DF"/>
    <w:rsid w:val="00BC48D5"/>
    <w:rsid w:val="00BD1F36"/>
    <w:rsid w:val="00BD3850"/>
    <w:rsid w:val="00BD3C47"/>
    <w:rsid w:val="00BD50BC"/>
    <w:rsid w:val="00BE1B39"/>
    <w:rsid w:val="00BE5ED6"/>
    <w:rsid w:val="00BE685D"/>
    <w:rsid w:val="00BF184D"/>
    <w:rsid w:val="00BF26DE"/>
    <w:rsid w:val="00BF4802"/>
    <w:rsid w:val="00BF7917"/>
    <w:rsid w:val="00BF791A"/>
    <w:rsid w:val="00C006C7"/>
    <w:rsid w:val="00C06926"/>
    <w:rsid w:val="00C06BEA"/>
    <w:rsid w:val="00C17D1E"/>
    <w:rsid w:val="00C204D0"/>
    <w:rsid w:val="00C2213C"/>
    <w:rsid w:val="00C24C1A"/>
    <w:rsid w:val="00C25D1F"/>
    <w:rsid w:val="00C26B27"/>
    <w:rsid w:val="00C30767"/>
    <w:rsid w:val="00C32248"/>
    <w:rsid w:val="00C35D37"/>
    <w:rsid w:val="00C36C72"/>
    <w:rsid w:val="00C36E68"/>
    <w:rsid w:val="00C4038B"/>
    <w:rsid w:val="00C423C9"/>
    <w:rsid w:val="00C42806"/>
    <w:rsid w:val="00C44D39"/>
    <w:rsid w:val="00C45509"/>
    <w:rsid w:val="00C52E1D"/>
    <w:rsid w:val="00C5345D"/>
    <w:rsid w:val="00C57A66"/>
    <w:rsid w:val="00C60327"/>
    <w:rsid w:val="00C63E5F"/>
    <w:rsid w:val="00C67796"/>
    <w:rsid w:val="00C714B1"/>
    <w:rsid w:val="00C72B50"/>
    <w:rsid w:val="00C73441"/>
    <w:rsid w:val="00C75C0C"/>
    <w:rsid w:val="00C76263"/>
    <w:rsid w:val="00C7772C"/>
    <w:rsid w:val="00C825A2"/>
    <w:rsid w:val="00C858DF"/>
    <w:rsid w:val="00C9312A"/>
    <w:rsid w:val="00C944EE"/>
    <w:rsid w:val="00C96185"/>
    <w:rsid w:val="00CA3600"/>
    <w:rsid w:val="00CA3748"/>
    <w:rsid w:val="00CA759E"/>
    <w:rsid w:val="00CB124A"/>
    <w:rsid w:val="00CB2269"/>
    <w:rsid w:val="00CB2BAB"/>
    <w:rsid w:val="00CC0611"/>
    <w:rsid w:val="00CC0F1F"/>
    <w:rsid w:val="00CC1571"/>
    <w:rsid w:val="00CC5179"/>
    <w:rsid w:val="00CC72E2"/>
    <w:rsid w:val="00CD3DF1"/>
    <w:rsid w:val="00CD50F8"/>
    <w:rsid w:val="00CD5EA9"/>
    <w:rsid w:val="00CD7867"/>
    <w:rsid w:val="00CD7A6A"/>
    <w:rsid w:val="00CE2EAC"/>
    <w:rsid w:val="00CE4A09"/>
    <w:rsid w:val="00CE7B21"/>
    <w:rsid w:val="00CF0952"/>
    <w:rsid w:val="00CF2E62"/>
    <w:rsid w:val="00CF31DE"/>
    <w:rsid w:val="00D04C12"/>
    <w:rsid w:val="00D058B4"/>
    <w:rsid w:val="00D065DE"/>
    <w:rsid w:val="00D105B5"/>
    <w:rsid w:val="00D1427F"/>
    <w:rsid w:val="00D14EB1"/>
    <w:rsid w:val="00D16CA1"/>
    <w:rsid w:val="00D2072E"/>
    <w:rsid w:val="00D233C7"/>
    <w:rsid w:val="00D255A6"/>
    <w:rsid w:val="00D2767D"/>
    <w:rsid w:val="00D27DF0"/>
    <w:rsid w:val="00D33081"/>
    <w:rsid w:val="00D34168"/>
    <w:rsid w:val="00D35AD3"/>
    <w:rsid w:val="00D374EC"/>
    <w:rsid w:val="00D4155C"/>
    <w:rsid w:val="00D4306D"/>
    <w:rsid w:val="00D43F67"/>
    <w:rsid w:val="00D47F38"/>
    <w:rsid w:val="00D507D5"/>
    <w:rsid w:val="00D5093E"/>
    <w:rsid w:val="00D51733"/>
    <w:rsid w:val="00D5430F"/>
    <w:rsid w:val="00D564F1"/>
    <w:rsid w:val="00D56BB0"/>
    <w:rsid w:val="00D64480"/>
    <w:rsid w:val="00D64804"/>
    <w:rsid w:val="00D658A6"/>
    <w:rsid w:val="00D6692E"/>
    <w:rsid w:val="00D67D62"/>
    <w:rsid w:val="00D77D9A"/>
    <w:rsid w:val="00D8365B"/>
    <w:rsid w:val="00D84E66"/>
    <w:rsid w:val="00D84F66"/>
    <w:rsid w:val="00D8618E"/>
    <w:rsid w:val="00D864F8"/>
    <w:rsid w:val="00D87077"/>
    <w:rsid w:val="00D96935"/>
    <w:rsid w:val="00D969C5"/>
    <w:rsid w:val="00D97A97"/>
    <w:rsid w:val="00DA4235"/>
    <w:rsid w:val="00DA5006"/>
    <w:rsid w:val="00DB0DD6"/>
    <w:rsid w:val="00DB23E5"/>
    <w:rsid w:val="00DB48F6"/>
    <w:rsid w:val="00DC1145"/>
    <w:rsid w:val="00DC14F0"/>
    <w:rsid w:val="00DC32FA"/>
    <w:rsid w:val="00DC4A14"/>
    <w:rsid w:val="00DC53DB"/>
    <w:rsid w:val="00DC5CDE"/>
    <w:rsid w:val="00DD0DC4"/>
    <w:rsid w:val="00DD3523"/>
    <w:rsid w:val="00DD7FB0"/>
    <w:rsid w:val="00DE1546"/>
    <w:rsid w:val="00DE50DD"/>
    <w:rsid w:val="00DE60A5"/>
    <w:rsid w:val="00DE6165"/>
    <w:rsid w:val="00DF2529"/>
    <w:rsid w:val="00DF3B11"/>
    <w:rsid w:val="00E0249F"/>
    <w:rsid w:val="00E03C4C"/>
    <w:rsid w:val="00E03F1C"/>
    <w:rsid w:val="00E044E3"/>
    <w:rsid w:val="00E07978"/>
    <w:rsid w:val="00E11F92"/>
    <w:rsid w:val="00E14F37"/>
    <w:rsid w:val="00E163E4"/>
    <w:rsid w:val="00E17F24"/>
    <w:rsid w:val="00E21931"/>
    <w:rsid w:val="00E3022D"/>
    <w:rsid w:val="00E321EC"/>
    <w:rsid w:val="00E33C68"/>
    <w:rsid w:val="00E36F6F"/>
    <w:rsid w:val="00E37DE0"/>
    <w:rsid w:val="00E41F17"/>
    <w:rsid w:val="00E44967"/>
    <w:rsid w:val="00E45BB4"/>
    <w:rsid w:val="00E4727E"/>
    <w:rsid w:val="00E51448"/>
    <w:rsid w:val="00E6098F"/>
    <w:rsid w:val="00E66425"/>
    <w:rsid w:val="00E66CFD"/>
    <w:rsid w:val="00E70718"/>
    <w:rsid w:val="00E721EC"/>
    <w:rsid w:val="00E7245F"/>
    <w:rsid w:val="00E83BD5"/>
    <w:rsid w:val="00E85959"/>
    <w:rsid w:val="00E860E4"/>
    <w:rsid w:val="00E86C30"/>
    <w:rsid w:val="00E90791"/>
    <w:rsid w:val="00E90C30"/>
    <w:rsid w:val="00E915C0"/>
    <w:rsid w:val="00E91761"/>
    <w:rsid w:val="00EA1D73"/>
    <w:rsid w:val="00EB04D6"/>
    <w:rsid w:val="00EB11B5"/>
    <w:rsid w:val="00EB14E7"/>
    <w:rsid w:val="00EB1826"/>
    <w:rsid w:val="00EB1CFB"/>
    <w:rsid w:val="00EB4F91"/>
    <w:rsid w:val="00EB5F64"/>
    <w:rsid w:val="00EC3DF1"/>
    <w:rsid w:val="00ED2065"/>
    <w:rsid w:val="00ED368E"/>
    <w:rsid w:val="00ED3691"/>
    <w:rsid w:val="00ED6E49"/>
    <w:rsid w:val="00ED702A"/>
    <w:rsid w:val="00EE574F"/>
    <w:rsid w:val="00EE6576"/>
    <w:rsid w:val="00EF1259"/>
    <w:rsid w:val="00EF1FC7"/>
    <w:rsid w:val="00EF20B0"/>
    <w:rsid w:val="00EF25D7"/>
    <w:rsid w:val="00EF3EC2"/>
    <w:rsid w:val="00F0039C"/>
    <w:rsid w:val="00F06468"/>
    <w:rsid w:val="00F07311"/>
    <w:rsid w:val="00F07EDC"/>
    <w:rsid w:val="00F14959"/>
    <w:rsid w:val="00F16FB6"/>
    <w:rsid w:val="00F20407"/>
    <w:rsid w:val="00F20C68"/>
    <w:rsid w:val="00F21B5B"/>
    <w:rsid w:val="00F25343"/>
    <w:rsid w:val="00F27895"/>
    <w:rsid w:val="00F32533"/>
    <w:rsid w:val="00F36BF3"/>
    <w:rsid w:val="00F420E5"/>
    <w:rsid w:val="00F43457"/>
    <w:rsid w:val="00F45122"/>
    <w:rsid w:val="00F45651"/>
    <w:rsid w:val="00F46A49"/>
    <w:rsid w:val="00F5150F"/>
    <w:rsid w:val="00F53DB7"/>
    <w:rsid w:val="00F540B6"/>
    <w:rsid w:val="00F56138"/>
    <w:rsid w:val="00F6075A"/>
    <w:rsid w:val="00F65C85"/>
    <w:rsid w:val="00F661D1"/>
    <w:rsid w:val="00F72C96"/>
    <w:rsid w:val="00F73DA3"/>
    <w:rsid w:val="00F803E7"/>
    <w:rsid w:val="00F80526"/>
    <w:rsid w:val="00F862DB"/>
    <w:rsid w:val="00F91BFF"/>
    <w:rsid w:val="00FA2044"/>
    <w:rsid w:val="00FA3CFC"/>
    <w:rsid w:val="00FA3F21"/>
    <w:rsid w:val="00FB00FA"/>
    <w:rsid w:val="00FB29CB"/>
    <w:rsid w:val="00FB2F53"/>
    <w:rsid w:val="00FB4D47"/>
    <w:rsid w:val="00FB696E"/>
    <w:rsid w:val="00FC1C13"/>
    <w:rsid w:val="00FC2513"/>
    <w:rsid w:val="00FC5E85"/>
    <w:rsid w:val="00FC6933"/>
    <w:rsid w:val="00FC758A"/>
    <w:rsid w:val="00FD0140"/>
    <w:rsid w:val="00FD75AE"/>
    <w:rsid w:val="00FE28F8"/>
    <w:rsid w:val="00FE29B7"/>
    <w:rsid w:val="00FE2B3A"/>
    <w:rsid w:val="00FE3B6B"/>
    <w:rsid w:val="00FE56B1"/>
    <w:rsid w:val="00FE585E"/>
    <w:rsid w:val="00FF089E"/>
    <w:rsid w:val="00FF1ED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martTagType w:namespaceuri="schemas-houaiss/mini" w:name="verbetes"/>
  <w:shapeDefaults>
    <o:shapedefaults v:ext="edit" spidmax="2049"/>
    <o:shapelayout v:ext="edit">
      <o:idmap v:ext="edit" data="1"/>
    </o:shapelayout>
  </w:shapeDefaults>
  <w:decimalSymbol w:val=","/>
  <w:listSeparator w:val=";"/>
  <w15:docId w15:val="{B189F291-EC2E-4A8B-8A07-8AA318F0FE1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pt-BR" w:eastAsia="pt-BR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uiPriority="9" w:qFormat="1"/>
    <w:lsdException w:name="heading 3" w:uiPriority="9" w:qFormat="1"/>
    <w:lsdException w:name="heading 4" w:uiPriority="9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323F0F"/>
    <w:rPr>
      <w:sz w:val="24"/>
      <w:szCs w:val="24"/>
    </w:rPr>
  </w:style>
  <w:style w:type="paragraph" w:styleId="Ttulo1">
    <w:name w:val="heading 1"/>
    <w:basedOn w:val="Normal"/>
    <w:next w:val="Normal"/>
    <w:qFormat/>
    <w:pPr>
      <w:keepNext/>
      <w:tabs>
        <w:tab w:val="left" w:pos="2835"/>
      </w:tabs>
      <w:spacing w:before="60"/>
      <w:jc w:val="center"/>
      <w:outlineLvl w:val="0"/>
    </w:pPr>
    <w:rPr>
      <w:b/>
      <w:spacing w:val="20"/>
      <w:sz w:val="40"/>
    </w:rPr>
  </w:style>
  <w:style w:type="paragraph" w:styleId="Ttulo2">
    <w:name w:val="heading 2"/>
    <w:basedOn w:val="Normal"/>
    <w:next w:val="Normal"/>
    <w:qFormat/>
    <w:pPr>
      <w:keepNext/>
      <w:ind w:left="3600" w:right="2268"/>
      <w:jc w:val="center"/>
      <w:outlineLvl w:val="1"/>
    </w:pPr>
    <w:rPr>
      <w:rFonts w:ascii="Century Schoolbook" w:hAnsi="Century Schoolbook"/>
    </w:rPr>
  </w:style>
  <w:style w:type="paragraph" w:styleId="Ttulo3">
    <w:name w:val="heading 3"/>
    <w:basedOn w:val="Normal"/>
    <w:next w:val="Normal"/>
    <w:qFormat/>
    <w:pPr>
      <w:keepNext/>
      <w:ind w:left="3686"/>
      <w:outlineLvl w:val="2"/>
    </w:pPr>
    <w:rPr>
      <w:rFonts w:ascii="Century Schoolbook" w:hAnsi="Century Schoolbook"/>
    </w:rPr>
  </w:style>
  <w:style w:type="paragraph" w:styleId="Ttulo4">
    <w:name w:val="heading 4"/>
    <w:basedOn w:val="Normal"/>
    <w:next w:val="Normal"/>
    <w:qFormat/>
    <w:pPr>
      <w:keepNext/>
      <w:jc w:val="center"/>
      <w:outlineLvl w:val="3"/>
    </w:pPr>
    <w:rPr>
      <w:b/>
      <w:sz w:val="20"/>
    </w:rPr>
  </w:style>
  <w:style w:type="character" w:default="1" w:styleId="Fontepargpadro">
    <w:name w:val="Default Paragraph Font"/>
    <w:uiPriority w:val="1"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basedOn w:val="Normal"/>
    <w:pPr>
      <w:tabs>
        <w:tab w:val="center" w:pos="4419"/>
        <w:tab w:val="right" w:pos="8838"/>
      </w:tabs>
    </w:pPr>
  </w:style>
  <w:style w:type="paragraph" w:styleId="Rodap">
    <w:name w:val="footer"/>
    <w:basedOn w:val="Normal"/>
    <w:pPr>
      <w:tabs>
        <w:tab w:val="center" w:pos="4419"/>
        <w:tab w:val="right" w:pos="8838"/>
      </w:tabs>
    </w:pPr>
  </w:style>
  <w:style w:type="paragraph" w:styleId="Corpodetexto">
    <w:name w:val="Body Text"/>
    <w:basedOn w:val="Normal"/>
    <w:pPr>
      <w:jc w:val="both"/>
    </w:pPr>
    <w:rPr>
      <w:rFonts w:ascii="Century Schoolbook" w:hAnsi="Century Schoolbook"/>
    </w:rPr>
  </w:style>
  <w:style w:type="paragraph" w:styleId="Commarcadores">
    <w:name w:val="List Bullet"/>
    <w:basedOn w:val="Normal"/>
    <w:autoRedefine/>
    <w:pPr>
      <w:numPr>
        <w:numId w:val="1"/>
      </w:numPr>
    </w:pPr>
  </w:style>
  <w:style w:type="character" w:styleId="Hyperlink">
    <w:name w:val="Hyperlink"/>
    <w:rPr>
      <w:color w:val="0000FF"/>
      <w:u w:val="single"/>
    </w:rPr>
  </w:style>
  <w:style w:type="table" w:styleId="Tabelacomgrade">
    <w:name w:val="Table Grid"/>
    <w:basedOn w:val="Tabelanormal"/>
    <w:rsid w:val="00323F0F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xtodebalo">
    <w:name w:val="Balloon Text"/>
    <w:basedOn w:val="Normal"/>
    <w:link w:val="TextodebaloChar"/>
    <w:uiPriority w:val="99"/>
    <w:semiHidden/>
    <w:unhideWhenUsed/>
    <w:rsid w:val="00FB00FA"/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FB00FA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8360010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5045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3235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7358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50550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header" Target="header2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footer" Target="footer2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4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sales\Documents\Modelos%20Personalizados%20do%20Office\ind.0000.dotx" TargetMode="External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C54564A-A322-4392-87AD-5B5D58F31D0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ind.0000.dotx</Template>
  <TotalTime>11</TotalTime>
  <Pages>2</Pages>
  <Words>122</Words>
  <Characters>664</Characters>
  <Application>Microsoft Office Word</Application>
  <DocSecurity>0</DocSecurity>
  <Lines>5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>Modelo 01</vt:lpstr>
    </vt:vector>
  </TitlesOfParts>
  <Company>CAMARA MUNICIPAL DE JACAREI</Company>
  <LinksUpToDate>false</LinksUpToDate>
  <CharactersWithSpaces>785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Modelo 01</dc:title>
  <dc:subject/>
  <dc:creator>Moacir Sales Neto</dc:creator>
  <cp:keywords/>
  <cp:lastModifiedBy>Usuário</cp:lastModifiedBy>
  <cp:revision>7</cp:revision>
  <cp:lastPrinted>2017-09-19T12:23:00Z</cp:lastPrinted>
  <dcterms:created xsi:type="dcterms:W3CDTF">2017-10-09T14:53:00Z</dcterms:created>
  <dcterms:modified xsi:type="dcterms:W3CDTF">2017-10-09T15:04:00Z</dcterms:modified>
</cp:coreProperties>
</file>