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3E2220">
        <w:rPr>
          <w:rFonts w:ascii="Arial" w:hAnsi="Arial" w:cs="Arial"/>
          <w:b/>
          <w:caps/>
          <w:sz w:val="28"/>
          <w:szCs w:val="28"/>
        </w:rPr>
        <w:t>3018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C57A66" w:rsidP="003E2220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A72695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3E2220">
              <w:rPr>
                <w:rFonts w:ascii="Arial" w:hAnsi="Arial" w:cs="Arial"/>
                <w:sz w:val="20"/>
                <w:szCs w:val="20"/>
              </w:rPr>
              <w:t xml:space="preserve">manutenção dos </w:t>
            </w:r>
            <w:proofErr w:type="spellStart"/>
            <w:r w:rsidR="003E2220">
              <w:rPr>
                <w:rFonts w:ascii="Arial" w:hAnsi="Arial" w:cs="Arial"/>
                <w:sz w:val="20"/>
                <w:szCs w:val="20"/>
              </w:rPr>
              <w:t>guard</w:t>
            </w:r>
            <w:proofErr w:type="spellEnd"/>
            <w:r w:rsidR="003E2220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3E2220">
              <w:rPr>
                <w:rFonts w:ascii="Arial" w:hAnsi="Arial" w:cs="Arial"/>
                <w:sz w:val="20"/>
                <w:szCs w:val="20"/>
              </w:rPr>
              <w:t>rails</w:t>
            </w:r>
            <w:proofErr w:type="spellEnd"/>
            <w:r w:rsidR="003E2220">
              <w:rPr>
                <w:rFonts w:ascii="Arial" w:hAnsi="Arial" w:cs="Arial"/>
                <w:sz w:val="20"/>
                <w:szCs w:val="20"/>
              </w:rPr>
              <w:t xml:space="preserve"> danificados ao longo da Estrada Municipal </w:t>
            </w:r>
            <w:proofErr w:type="spellStart"/>
            <w:r w:rsidR="003E2220">
              <w:rPr>
                <w:rFonts w:ascii="Arial" w:hAnsi="Arial" w:cs="Arial"/>
                <w:sz w:val="20"/>
                <w:szCs w:val="20"/>
              </w:rPr>
              <w:t>Biagino</w:t>
            </w:r>
            <w:proofErr w:type="spellEnd"/>
            <w:r w:rsidR="003E2220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3E2220">
              <w:rPr>
                <w:rFonts w:ascii="Arial" w:hAnsi="Arial" w:cs="Arial"/>
                <w:sz w:val="20"/>
                <w:szCs w:val="20"/>
              </w:rPr>
              <w:t>Chieffi</w:t>
            </w:r>
            <w:proofErr w:type="spellEnd"/>
            <w:r w:rsidR="003E6B2D" w:rsidRPr="003E6B2D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582351" w:rsidRDefault="003A77BE" w:rsidP="003A537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proofErr w:type="spellStart"/>
      <w:r>
        <w:rPr>
          <w:rFonts w:ascii="Arial" w:hAnsi="Arial" w:cs="Arial"/>
        </w:rPr>
        <w:t>Izaías</w:t>
      </w:r>
      <w:proofErr w:type="spellEnd"/>
      <w:r>
        <w:rPr>
          <w:rFonts w:ascii="Arial" w:hAnsi="Arial" w:cs="Arial"/>
        </w:rPr>
        <w:t xml:space="preserve"> José de Santana, sejam tomadas as providências cabíveis visando</w:t>
      </w:r>
      <w:r w:rsidR="00D864F8">
        <w:rPr>
          <w:rFonts w:ascii="Arial" w:hAnsi="Arial" w:cs="Arial"/>
        </w:rPr>
        <w:t xml:space="preserve"> </w:t>
      </w:r>
      <w:r w:rsidR="00DC14F0">
        <w:rPr>
          <w:rFonts w:ascii="Arial" w:hAnsi="Arial" w:cs="Arial"/>
        </w:rPr>
        <w:t xml:space="preserve">à </w:t>
      </w:r>
      <w:r w:rsidR="003E2220" w:rsidRPr="003E2220">
        <w:rPr>
          <w:rFonts w:ascii="Arial" w:hAnsi="Arial" w:cs="Arial"/>
        </w:rPr>
        <w:t xml:space="preserve">manutenção dos </w:t>
      </w:r>
      <w:proofErr w:type="spellStart"/>
      <w:r w:rsidR="003E2220" w:rsidRPr="003E2220">
        <w:rPr>
          <w:rFonts w:ascii="Arial" w:hAnsi="Arial" w:cs="Arial"/>
        </w:rPr>
        <w:t>guard</w:t>
      </w:r>
      <w:proofErr w:type="spellEnd"/>
      <w:r w:rsidR="003E2220" w:rsidRPr="003E2220">
        <w:rPr>
          <w:rFonts w:ascii="Arial" w:hAnsi="Arial" w:cs="Arial"/>
        </w:rPr>
        <w:t xml:space="preserve"> </w:t>
      </w:r>
      <w:proofErr w:type="spellStart"/>
      <w:r w:rsidR="003E2220" w:rsidRPr="003E2220">
        <w:rPr>
          <w:rFonts w:ascii="Arial" w:hAnsi="Arial" w:cs="Arial"/>
        </w:rPr>
        <w:t>rails</w:t>
      </w:r>
      <w:proofErr w:type="spellEnd"/>
      <w:r w:rsidR="003E2220" w:rsidRPr="003E2220">
        <w:rPr>
          <w:rFonts w:ascii="Arial" w:hAnsi="Arial" w:cs="Arial"/>
        </w:rPr>
        <w:t xml:space="preserve"> danificados ao longo da Estrada Municipal </w:t>
      </w:r>
      <w:proofErr w:type="spellStart"/>
      <w:r w:rsidR="003E2220" w:rsidRPr="003E2220">
        <w:rPr>
          <w:rFonts w:ascii="Arial" w:hAnsi="Arial" w:cs="Arial"/>
        </w:rPr>
        <w:t>Biagino</w:t>
      </w:r>
      <w:proofErr w:type="spellEnd"/>
      <w:r w:rsidR="003E2220" w:rsidRPr="003E2220">
        <w:rPr>
          <w:rFonts w:ascii="Arial" w:hAnsi="Arial" w:cs="Arial"/>
        </w:rPr>
        <w:t xml:space="preserve"> </w:t>
      </w:r>
      <w:proofErr w:type="spellStart"/>
      <w:r w:rsidR="003E2220" w:rsidRPr="003E2220">
        <w:rPr>
          <w:rFonts w:ascii="Arial" w:hAnsi="Arial" w:cs="Arial"/>
        </w:rPr>
        <w:t>Chieffi</w:t>
      </w:r>
      <w:proofErr w:type="spellEnd"/>
      <w:r w:rsidR="00BA342B">
        <w:rPr>
          <w:rFonts w:ascii="Arial" w:hAnsi="Arial" w:cs="Arial"/>
        </w:rPr>
        <w:t>.</w:t>
      </w:r>
    </w:p>
    <w:p w:rsidR="009B6233" w:rsidRDefault="0097028F" w:rsidP="003A537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7028F">
        <w:rPr>
          <w:rFonts w:ascii="Arial" w:hAnsi="Arial" w:cs="Arial"/>
        </w:rPr>
        <w:t xml:space="preserve">O pedido se justifica, </w:t>
      </w:r>
      <w:proofErr w:type="gramStart"/>
      <w:r w:rsidRPr="0097028F">
        <w:rPr>
          <w:rFonts w:ascii="Arial" w:hAnsi="Arial" w:cs="Arial"/>
        </w:rPr>
        <w:t>pois</w:t>
      </w:r>
      <w:proofErr w:type="gramEnd"/>
      <w:r w:rsidRPr="0097028F">
        <w:rPr>
          <w:rFonts w:ascii="Arial" w:hAnsi="Arial" w:cs="Arial"/>
        </w:rPr>
        <w:t xml:space="preserve"> a </w:t>
      </w:r>
      <w:r>
        <w:rPr>
          <w:rFonts w:ascii="Arial" w:hAnsi="Arial" w:cs="Arial"/>
        </w:rPr>
        <w:t xml:space="preserve">referida </w:t>
      </w:r>
      <w:r w:rsidRPr="0097028F">
        <w:rPr>
          <w:rFonts w:ascii="Arial" w:hAnsi="Arial" w:cs="Arial"/>
        </w:rPr>
        <w:t xml:space="preserve">via é muito movimentada e </w:t>
      </w:r>
      <w:r w:rsidR="00F6532E">
        <w:rPr>
          <w:rFonts w:ascii="Arial" w:hAnsi="Arial" w:cs="Arial"/>
        </w:rPr>
        <w:t xml:space="preserve">fica muito perigosa </w:t>
      </w:r>
      <w:r w:rsidRPr="0097028F">
        <w:rPr>
          <w:rFonts w:ascii="Arial" w:hAnsi="Arial" w:cs="Arial"/>
        </w:rPr>
        <w:t>sem a proteção do</w:t>
      </w:r>
      <w:r w:rsidR="00F6532E">
        <w:rPr>
          <w:rFonts w:ascii="Arial" w:hAnsi="Arial" w:cs="Arial"/>
        </w:rPr>
        <w:t>s</w:t>
      </w:r>
      <w:r w:rsidRPr="0097028F">
        <w:rPr>
          <w:rFonts w:ascii="Arial" w:hAnsi="Arial" w:cs="Arial"/>
        </w:rPr>
        <w:t xml:space="preserve"> </w:t>
      </w:r>
      <w:proofErr w:type="spellStart"/>
      <w:r w:rsidRPr="0097028F">
        <w:rPr>
          <w:rFonts w:ascii="Arial" w:hAnsi="Arial" w:cs="Arial"/>
        </w:rPr>
        <w:t>guard</w:t>
      </w:r>
      <w:proofErr w:type="spellEnd"/>
      <w:r w:rsidRPr="0097028F">
        <w:rPr>
          <w:rFonts w:ascii="Arial" w:hAnsi="Arial" w:cs="Arial"/>
        </w:rPr>
        <w:t xml:space="preserve"> </w:t>
      </w:r>
      <w:proofErr w:type="spellStart"/>
      <w:r w:rsidRPr="0097028F">
        <w:rPr>
          <w:rFonts w:ascii="Arial" w:hAnsi="Arial" w:cs="Arial"/>
        </w:rPr>
        <w:t>rail</w:t>
      </w:r>
      <w:r w:rsidR="00F6532E">
        <w:rPr>
          <w:rFonts w:ascii="Arial" w:hAnsi="Arial" w:cs="Arial"/>
        </w:rPr>
        <w:t>s</w:t>
      </w:r>
      <w:proofErr w:type="spellEnd"/>
      <w:r w:rsidR="00F6532E">
        <w:rPr>
          <w:rFonts w:ascii="Arial" w:hAnsi="Arial" w:cs="Arial"/>
        </w:rPr>
        <w:t xml:space="preserve">, com </w:t>
      </w:r>
      <w:r w:rsidRPr="0097028F">
        <w:rPr>
          <w:rFonts w:ascii="Arial" w:hAnsi="Arial" w:cs="Arial"/>
        </w:rPr>
        <w:t>risco de graves acidentes</w:t>
      </w:r>
      <w:r w:rsidR="009B6233" w:rsidRPr="009B6233">
        <w:rPr>
          <w:rFonts w:ascii="Arial" w:hAnsi="Arial" w:cs="Arial"/>
        </w:rPr>
        <w:t>. Foto</w:t>
      </w:r>
      <w:r>
        <w:rPr>
          <w:rFonts w:ascii="Arial" w:hAnsi="Arial" w:cs="Arial"/>
        </w:rPr>
        <w:t>s</w:t>
      </w:r>
      <w:r w:rsidR="009B6233" w:rsidRPr="009B6233">
        <w:rPr>
          <w:rFonts w:ascii="Arial" w:hAnsi="Arial" w:cs="Arial"/>
        </w:rPr>
        <w:t xml:space="preserve"> em anexo</w:t>
      </w:r>
      <w:r w:rsidR="009B6233">
        <w:rPr>
          <w:rFonts w:ascii="Arial" w:hAnsi="Arial" w:cs="Arial"/>
        </w:rPr>
        <w:t>.</w:t>
      </w:r>
    </w:p>
    <w:bookmarkStart w:id="0" w:name="_GoBack"/>
    <w:bookmarkEnd w:id="0"/>
    <w:p w:rsidR="00335AE2" w:rsidRPr="00335AE2" w:rsidRDefault="003E188F" w:rsidP="00335A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 w:rsidR="00335AE2" w:rsidRPr="00335AE2">
        <w:rPr>
          <w:rFonts w:ascii="Arial" w:hAnsi="Arial" w:cs="Arial"/>
        </w:rPr>
        <w:t>Desta forma, mui respeitosamente acion</w:t>
      </w:r>
      <w:r w:rsidR="005D042D">
        <w:rPr>
          <w:rFonts w:ascii="Arial" w:hAnsi="Arial" w:cs="Arial"/>
        </w:rPr>
        <w:t>amos</w:t>
      </w:r>
      <w:r w:rsidR="00335AE2" w:rsidRPr="00335AE2">
        <w:rPr>
          <w:rFonts w:ascii="Arial" w:hAnsi="Arial" w:cs="Arial"/>
        </w:rPr>
        <w:t xml:space="preserve"> a A</w:t>
      </w:r>
      <w:r w:rsidR="005D042D">
        <w:rPr>
          <w:rFonts w:ascii="Arial" w:hAnsi="Arial" w:cs="Arial"/>
        </w:rPr>
        <w:t>dministração Municipal e agradecemos</w:t>
      </w:r>
      <w:r w:rsidR="00335AE2" w:rsidRPr="00335AE2">
        <w:rPr>
          <w:rFonts w:ascii="Arial" w:hAnsi="Arial" w:cs="Arial"/>
        </w:rPr>
        <w:t xml:space="preserve"> por seu empenho para que a situação seja devidamente considerada e atendida</w:t>
      </w:r>
      <w:r w:rsidR="00335AE2">
        <w:rPr>
          <w:rFonts w:ascii="Arial" w:hAnsi="Arial" w:cs="Arial"/>
        </w:rPr>
        <w:t>.</w:t>
      </w:r>
    </w:p>
    <w:p w:rsidR="003A77BE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61E04">
        <w:rPr>
          <w:rFonts w:ascii="Arial" w:hAnsi="Arial" w:cs="Arial"/>
        </w:rPr>
        <w:t>18</w:t>
      </w:r>
      <w:r w:rsidR="00494C8D">
        <w:rPr>
          <w:rFonts w:ascii="Arial" w:hAnsi="Arial" w:cs="Arial"/>
        </w:rPr>
        <w:t xml:space="preserve"> de </w:t>
      </w:r>
      <w:r w:rsidR="004F519E">
        <w:rPr>
          <w:rFonts w:ascii="Arial" w:hAnsi="Arial" w:cs="Arial"/>
        </w:rPr>
        <w:t>outubro</w:t>
      </w:r>
      <w:r w:rsidR="005E51DE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152FF1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PAULINHO DO ESPORTE</w:t>
      </w:r>
    </w:p>
    <w:p w:rsidR="00E915C0" w:rsidRDefault="006D5C63" w:rsidP="00222F1F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 xml:space="preserve">Vereador </w:t>
      </w:r>
      <w:r w:rsidR="00C006C7">
        <w:rPr>
          <w:rFonts w:ascii="Arial" w:hAnsi="Arial" w:cs="Arial"/>
        </w:rPr>
        <w:t>–</w:t>
      </w:r>
      <w:r w:rsidRPr="00FD176E">
        <w:rPr>
          <w:rFonts w:ascii="Arial" w:hAnsi="Arial" w:cs="Arial"/>
        </w:rPr>
        <w:t xml:space="preserve"> PSD</w:t>
      </w:r>
    </w:p>
    <w:p w:rsidR="00C006C7" w:rsidRDefault="00C006C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C006C7" w:rsidRPr="003944E9" w:rsidRDefault="00EF7679" w:rsidP="00222F1F">
      <w:pPr>
        <w:jc w:val="center"/>
        <w:rPr>
          <w:rFonts w:ascii="Arial" w:hAnsi="Arial" w:cs="Arial"/>
          <w:sz w:val="14"/>
          <w:szCs w:val="14"/>
        </w:rPr>
      </w:pPr>
      <w:r>
        <w:rPr>
          <w:rFonts w:cs="Arial"/>
          <w:b/>
          <w:bCs/>
          <w:noProof/>
          <w:sz w:val="28"/>
          <w:szCs w:val="28"/>
        </w:rPr>
        <w:lastRenderedPageBreak/>
        <w:drawing>
          <wp:inline distT="0" distB="0" distL="0" distR="0">
            <wp:extent cx="5429250" cy="3629025"/>
            <wp:effectExtent l="0" t="0" r="0" b="9525"/>
            <wp:docPr id="3" name="Imagem 3" descr="IMG_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002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4E9" w:rsidRDefault="003944E9" w:rsidP="00222F1F">
      <w:pPr>
        <w:jc w:val="center"/>
        <w:rPr>
          <w:rFonts w:ascii="Arial" w:hAnsi="Arial" w:cs="Arial"/>
          <w:sz w:val="14"/>
          <w:szCs w:val="14"/>
        </w:rPr>
      </w:pPr>
    </w:p>
    <w:p w:rsidR="00EF7679" w:rsidRPr="003944E9" w:rsidRDefault="00EF7679" w:rsidP="00222F1F">
      <w:pPr>
        <w:jc w:val="center"/>
        <w:rPr>
          <w:rFonts w:ascii="Arial" w:hAnsi="Arial" w:cs="Arial"/>
          <w:sz w:val="14"/>
          <w:szCs w:val="14"/>
        </w:rPr>
      </w:pPr>
    </w:p>
    <w:p w:rsidR="003944E9" w:rsidRPr="003944E9" w:rsidRDefault="003944E9" w:rsidP="00222F1F">
      <w:pPr>
        <w:jc w:val="center"/>
        <w:rPr>
          <w:rFonts w:ascii="Arial" w:hAnsi="Arial" w:cs="Arial"/>
          <w:sz w:val="14"/>
          <w:szCs w:val="14"/>
        </w:rPr>
      </w:pPr>
    </w:p>
    <w:p w:rsidR="003944E9" w:rsidRDefault="00EF7679" w:rsidP="00222F1F">
      <w:pPr>
        <w:jc w:val="center"/>
        <w:rPr>
          <w:rFonts w:ascii="Arial" w:hAnsi="Arial" w:cs="Arial"/>
        </w:rPr>
      </w:pPr>
      <w:r>
        <w:rPr>
          <w:noProof/>
          <w:sz w:val="22"/>
          <w:szCs w:val="22"/>
        </w:rPr>
        <w:drawing>
          <wp:inline distT="0" distB="0" distL="0" distR="0">
            <wp:extent cx="5429250" cy="3686175"/>
            <wp:effectExtent l="0" t="0" r="0" b="9525"/>
            <wp:docPr id="4" name="Imagem 4" descr="IMG_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002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944E9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E273D" w:rsidRDefault="00BE273D">
      <w:r>
        <w:separator/>
      </w:r>
    </w:p>
  </w:endnote>
  <w:endnote w:type="continuationSeparator" w:id="0">
    <w:p w:rsidR="00BE273D" w:rsidRDefault="00BE27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E273D" w:rsidRDefault="00BE273D">
      <w:r>
        <w:separator/>
      </w:r>
    </w:p>
  </w:footnote>
  <w:footnote w:type="continuationSeparator" w:id="0">
    <w:p w:rsidR="00BE273D" w:rsidRDefault="00BE273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DD0DC4">
      <w:rPr>
        <w:rFonts w:ascii="Arial" w:hAnsi="Arial" w:cs="Arial"/>
        <w:b/>
        <w:sz w:val="20"/>
        <w:szCs w:val="20"/>
        <w:u w:val="single"/>
      </w:rPr>
      <w:t>3</w:t>
    </w:r>
    <w:r w:rsidR="00961E04">
      <w:rPr>
        <w:rFonts w:ascii="Arial" w:hAnsi="Arial" w:cs="Arial"/>
        <w:b/>
        <w:sz w:val="20"/>
        <w:szCs w:val="20"/>
        <w:u w:val="single"/>
      </w:rPr>
      <w:t>018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006C7">
      <w:rPr>
        <w:rFonts w:ascii="Arial" w:hAnsi="Arial" w:cs="Arial"/>
        <w:b/>
        <w:sz w:val="20"/>
        <w:szCs w:val="20"/>
        <w:u w:val="single"/>
      </w:rPr>
      <w:t xml:space="preserve">- Vereador Paulinho do Esporte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7028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7028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3CF5"/>
    <w:rsid w:val="00012789"/>
    <w:rsid w:val="00015969"/>
    <w:rsid w:val="00016A68"/>
    <w:rsid w:val="00017014"/>
    <w:rsid w:val="00021BD8"/>
    <w:rsid w:val="00024FD3"/>
    <w:rsid w:val="000253AE"/>
    <w:rsid w:val="000272AF"/>
    <w:rsid w:val="0002757B"/>
    <w:rsid w:val="00034A23"/>
    <w:rsid w:val="00035641"/>
    <w:rsid w:val="00035EB6"/>
    <w:rsid w:val="00037AC7"/>
    <w:rsid w:val="000450BD"/>
    <w:rsid w:val="00047C56"/>
    <w:rsid w:val="00052090"/>
    <w:rsid w:val="00053EF3"/>
    <w:rsid w:val="0005537B"/>
    <w:rsid w:val="00056288"/>
    <w:rsid w:val="00056C99"/>
    <w:rsid w:val="00057728"/>
    <w:rsid w:val="00060102"/>
    <w:rsid w:val="00062577"/>
    <w:rsid w:val="00070E0E"/>
    <w:rsid w:val="00070E30"/>
    <w:rsid w:val="000804BA"/>
    <w:rsid w:val="0008097C"/>
    <w:rsid w:val="00080D27"/>
    <w:rsid w:val="00086122"/>
    <w:rsid w:val="000901C0"/>
    <w:rsid w:val="00091726"/>
    <w:rsid w:val="000917BF"/>
    <w:rsid w:val="00091B76"/>
    <w:rsid w:val="00093D95"/>
    <w:rsid w:val="00094490"/>
    <w:rsid w:val="000958D5"/>
    <w:rsid w:val="00097CAE"/>
    <w:rsid w:val="000A6C04"/>
    <w:rsid w:val="000A7990"/>
    <w:rsid w:val="000B20A2"/>
    <w:rsid w:val="000B29E0"/>
    <w:rsid w:val="000B3587"/>
    <w:rsid w:val="000B5695"/>
    <w:rsid w:val="000C1819"/>
    <w:rsid w:val="000C4918"/>
    <w:rsid w:val="000C6D21"/>
    <w:rsid w:val="000D5F51"/>
    <w:rsid w:val="000D5FE1"/>
    <w:rsid w:val="000E27D7"/>
    <w:rsid w:val="000E53B6"/>
    <w:rsid w:val="000F0EA8"/>
    <w:rsid w:val="000F6251"/>
    <w:rsid w:val="00106DD2"/>
    <w:rsid w:val="001113CB"/>
    <w:rsid w:val="00115EBB"/>
    <w:rsid w:val="00117261"/>
    <w:rsid w:val="0012042E"/>
    <w:rsid w:val="00125671"/>
    <w:rsid w:val="001331BD"/>
    <w:rsid w:val="001357C4"/>
    <w:rsid w:val="001361A5"/>
    <w:rsid w:val="0013759F"/>
    <w:rsid w:val="00140941"/>
    <w:rsid w:val="00141268"/>
    <w:rsid w:val="001432B3"/>
    <w:rsid w:val="00143745"/>
    <w:rsid w:val="0014591F"/>
    <w:rsid w:val="00150EE2"/>
    <w:rsid w:val="00151510"/>
    <w:rsid w:val="00152425"/>
    <w:rsid w:val="00152FF1"/>
    <w:rsid w:val="00153570"/>
    <w:rsid w:val="00153BA6"/>
    <w:rsid w:val="00153E39"/>
    <w:rsid w:val="00155C06"/>
    <w:rsid w:val="00156879"/>
    <w:rsid w:val="001602B8"/>
    <w:rsid w:val="00162CDC"/>
    <w:rsid w:val="00164090"/>
    <w:rsid w:val="00164D21"/>
    <w:rsid w:val="00166B11"/>
    <w:rsid w:val="00167FC2"/>
    <w:rsid w:val="00170E9B"/>
    <w:rsid w:val="00172E81"/>
    <w:rsid w:val="00173A21"/>
    <w:rsid w:val="00174EED"/>
    <w:rsid w:val="00181CD2"/>
    <w:rsid w:val="00193521"/>
    <w:rsid w:val="00193522"/>
    <w:rsid w:val="00193AD0"/>
    <w:rsid w:val="001A09F2"/>
    <w:rsid w:val="001A3D82"/>
    <w:rsid w:val="001A727E"/>
    <w:rsid w:val="001B0773"/>
    <w:rsid w:val="001B7CB5"/>
    <w:rsid w:val="001C1906"/>
    <w:rsid w:val="001C21C0"/>
    <w:rsid w:val="001C50BF"/>
    <w:rsid w:val="001D0672"/>
    <w:rsid w:val="001D3040"/>
    <w:rsid w:val="001D3428"/>
    <w:rsid w:val="001E2E0F"/>
    <w:rsid w:val="001E6C34"/>
    <w:rsid w:val="001F08B3"/>
    <w:rsid w:val="001F13C3"/>
    <w:rsid w:val="001F25C5"/>
    <w:rsid w:val="001F4FF1"/>
    <w:rsid w:val="001F57F9"/>
    <w:rsid w:val="001F67DB"/>
    <w:rsid w:val="001F793F"/>
    <w:rsid w:val="00202322"/>
    <w:rsid w:val="00204ED7"/>
    <w:rsid w:val="00205BF4"/>
    <w:rsid w:val="00207D67"/>
    <w:rsid w:val="002208A0"/>
    <w:rsid w:val="00222F1F"/>
    <w:rsid w:val="00223C60"/>
    <w:rsid w:val="002246DD"/>
    <w:rsid w:val="00225B28"/>
    <w:rsid w:val="00227225"/>
    <w:rsid w:val="002306FE"/>
    <w:rsid w:val="00230859"/>
    <w:rsid w:val="00235087"/>
    <w:rsid w:val="002354FD"/>
    <w:rsid w:val="002439EF"/>
    <w:rsid w:val="00244A8F"/>
    <w:rsid w:val="00246C12"/>
    <w:rsid w:val="002478FD"/>
    <w:rsid w:val="00251260"/>
    <w:rsid w:val="00253C82"/>
    <w:rsid w:val="00254635"/>
    <w:rsid w:val="00254E98"/>
    <w:rsid w:val="00255C09"/>
    <w:rsid w:val="00256155"/>
    <w:rsid w:val="00260F25"/>
    <w:rsid w:val="002664E1"/>
    <w:rsid w:val="00272188"/>
    <w:rsid w:val="00273D86"/>
    <w:rsid w:val="00274AC8"/>
    <w:rsid w:val="00280EC1"/>
    <w:rsid w:val="00283285"/>
    <w:rsid w:val="00287BC5"/>
    <w:rsid w:val="002917B1"/>
    <w:rsid w:val="002937EC"/>
    <w:rsid w:val="00295DD0"/>
    <w:rsid w:val="002A7434"/>
    <w:rsid w:val="002B066E"/>
    <w:rsid w:val="002B565B"/>
    <w:rsid w:val="002C4B2B"/>
    <w:rsid w:val="002C5C70"/>
    <w:rsid w:val="002D3D9E"/>
    <w:rsid w:val="002E0D7B"/>
    <w:rsid w:val="002E3B70"/>
    <w:rsid w:val="002E3CB0"/>
    <w:rsid w:val="002E6E3D"/>
    <w:rsid w:val="002F02DB"/>
    <w:rsid w:val="002F2522"/>
    <w:rsid w:val="002F29DC"/>
    <w:rsid w:val="002F3865"/>
    <w:rsid w:val="002F3BB8"/>
    <w:rsid w:val="0030168E"/>
    <w:rsid w:val="00302991"/>
    <w:rsid w:val="00311A7B"/>
    <w:rsid w:val="00311F37"/>
    <w:rsid w:val="003123F6"/>
    <w:rsid w:val="00313A51"/>
    <w:rsid w:val="00313B6C"/>
    <w:rsid w:val="00317C1A"/>
    <w:rsid w:val="00320300"/>
    <w:rsid w:val="0032354D"/>
    <w:rsid w:val="00323F0F"/>
    <w:rsid w:val="00327C19"/>
    <w:rsid w:val="0033447B"/>
    <w:rsid w:val="0033510E"/>
    <w:rsid w:val="00335AD0"/>
    <w:rsid w:val="00335AE2"/>
    <w:rsid w:val="00337C34"/>
    <w:rsid w:val="00343838"/>
    <w:rsid w:val="00343E43"/>
    <w:rsid w:val="00347D5E"/>
    <w:rsid w:val="003504B5"/>
    <w:rsid w:val="00352815"/>
    <w:rsid w:val="00360AF2"/>
    <w:rsid w:val="003647E9"/>
    <w:rsid w:val="00364828"/>
    <w:rsid w:val="003649CB"/>
    <w:rsid w:val="00367A6C"/>
    <w:rsid w:val="00367B72"/>
    <w:rsid w:val="00376B00"/>
    <w:rsid w:val="003810E8"/>
    <w:rsid w:val="00381797"/>
    <w:rsid w:val="003825DC"/>
    <w:rsid w:val="00383241"/>
    <w:rsid w:val="003846E4"/>
    <w:rsid w:val="003848C4"/>
    <w:rsid w:val="00384D53"/>
    <w:rsid w:val="00392472"/>
    <w:rsid w:val="0039349C"/>
    <w:rsid w:val="00393B17"/>
    <w:rsid w:val="003944E9"/>
    <w:rsid w:val="00397FF3"/>
    <w:rsid w:val="003A076A"/>
    <w:rsid w:val="003A0B3A"/>
    <w:rsid w:val="003A2105"/>
    <w:rsid w:val="003A5376"/>
    <w:rsid w:val="003A77BE"/>
    <w:rsid w:val="003B2160"/>
    <w:rsid w:val="003B3E32"/>
    <w:rsid w:val="003B414B"/>
    <w:rsid w:val="003B4484"/>
    <w:rsid w:val="003C0337"/>
    <w:rsid w:val="003C3222"/>
    <w:rsid w:val="003C69CD"/>
    <w:rsid w:val="003D00CC"/>
    <w:rsid w:val="003D18AA"/>
    <w:rsid w:val="003D6134"/>
    <w:rsid w:val="003D74A0"/>
    <w:rsid w:val="003E188F"/>
    <w:rsid w:val="003E1D64"/>
    <w:rsid w:val="003E1E4A"/>
    <w:rsid w:val="003E2220"/>
    <w:rsid w:val="003E24EC"/>
    <w:rsid w:val="003E34E6"/>
    <w:rsid w:val="003E603F"/>
    <w:rsid w:val="003E6675"/>
    <w:rsid w:val="003E6B2D"/>
    <w:rsid w:val="003F0A77"/>
    <w:rsid w:val="003F546A"/>
    <w:rsid w:val="003F7896"/>
    <w:rsid w:val="00404FAF"/>
    <w:rsid w:val="004062E0"/>
    <w:rsid w:val="00411C57"/>
    <w:rsid w:val="00412795"/>
    <w:rsid w:val="00416304"/>
    <w:rsid w:val="004206B6"/>
    <w:rsid w:val="00421CFF"/>
    <w:rsid w:val="00422CE0"/>
    <w:rsid w:val="00430192"/>
    <w:rsid w:val="0043127F"/>
    <w:rsid w:val="00431C4F"/>
    <w:rsid w:val="0043425C"/>
    <w:rsid w:val="00440307"/>
    <w:rsid w:val="00442D6B"/>
    <w:rsid w:val="0045459C"/>
    <w:rsid w:val="00457532"/>
    <w:rsid w:val="00465857"/>
    <w:rsid w:val="00466416"/>
    <w:rsid w:val="00473488"/>
    <w:rsid w:val="004736DB"/>
    <w:rsid w:val="0047711D"/>
    <w:rsid w:val="00482B40"/>
    <w:rsid w:val="00482F24"/>
    <w:rsid w:val="00483569"/>
    <w:rsid w:val="004841A8"/>
    <w:rsid w:val="00487D64"/>
    <w:rsid w:val="00491343"/>
    <w:rsid w:val="00493115"/>
    <w:rsid w:val="00493303"/>
    <w:rsid w:val="00494C8D"/>
    <w:rsid w:val="004951CF"/>
    <w:rsid w:val="00495D7E"/>
    <w:rsid w:val="004963FE"/>
    <w:rsid w:val="004971DE"/>
    <w:rsid w:val="004A0705"/>
    <w:rsid w:val="004B026A"/>
    <w:rsid w:val="004B4252"/>
    <w:rsid w:val="004B5423"/>
    <w:rsid w:val="004C005B"/>
    <w:rsid w:val="004C07C4"/>
    <w:rsid w:val="004C2C30"/>
    <w:rsid w:val="004C2D3D"/>
    <w:rsid w:val="004C3170"/>
    <w:rsid w:val="004C5600"/>
    <w:rsid w:val="004C57A3"/>
    <w:rsid w:val="004C6C78"/>
    <w:rsid w:val="004C701D"/>
    <w:rsid w:val="004C72BB"/>
    <w:rsid w:val="004C7482"/>
    <w:rsid w:val="004C772C"/>
    <w:rsid w:val="004C7F0B"/>
    <w:rsid w:val="004D22C3"/>
    <w:rsid w:val="004D3954"/>
    <w:rsid w:val="004D52C5"/>
    <w:rsid w:val="004D6C3E"/>
    <w:rsid w:val="004E06ED"/>
    <w:rsid w:val="004E16D5"/>
    <w:rsid w:val="004E46DA"/>
    <w:rsid w:val="004F0C5E"/>
    <w:rsid w:val="004F2BBC"/>
    <w:rsid w:val="004F34E7"/>
    <w:rsid w:val="004F39E9"/>
    <w:rsid w:val="004F519E"/>
    <w:rsid w:val="004F690D"/>
    <w:rsid w:val="004F6A11"/>
    <w:rsid w:val="004F6C6A"/>
    <w:rsid w:val="00505357"/>
    <w:rsid w:val="00505FD8"/>
    <w:rsid w:val="00506507"/>
    <w:rsid w:val="00507A4F"/>
    <w:rsid w:val="00514CC5"/>
    <w:rsid w:val="00516FCD"/>
    <w:rsid w:val="005172DF"/>
    <w:rsid w:val="00517531"/>
    <w:rsid w:val="00520369"/>
    <w:rsid w:val="00523D4B"/>
    <w:rsid w:val="00524669"/>
    <w:rsid w:val="00525080"/>
    <w:rsid w:val="00525285"/>
    <w:rsid w:val="00531881"/>
    <w:rsid w:val="00533862"/>
    <w:rsid w:val="005355FD"/>
    <w:rsid w:val="00535B1C"/>
    <w:rsid w:val="00543707"/>
    <w:rsid w:val="00544030"/>
    <w:rsid w:val="00544FAA"/>
    <w:rsid w:val="00545B98"/>
    <w:rsid w:val="00545C21"/>
    <w:rsid w:val="00546C4E"/>
    <w:rsid w:val="00550ECD"/>
    <w:rsid w:val="00554E99"/>
    <w:rsid w:val="00557BD5"/>
    <w:rsid w:val="00562A8B"/>
    <w:rsid w:val="00563970"/>
    <w:rsid w:val="0056399D"/>
    <w:rsid w:val="00563D6D"/>
    <w:rsid w:val="00564368"/>
    <w:rsid w:val="005662F7"/>
    <w:rsid w:val="00571692"/>
    <w:rsid w:val="00576C52"/>
    <w:rsid w:val="0058109A"/>
    <w:rsid w:val="00582351"/>
    <w:rsid w:val="0058286D"/>
    <w:rsid w:val="00582AAE"/>
    <w:rsid w:val="0058372C"/>
    <w:rsid w:val="00584290"/>
    <w:rsid w:val="005857C5"/>
    <w:rsid w:val="005857C9"/>
    <w:rsid w:val="005868AE"/>
    <w:rsid w:val="00587FB5"/>
    <w:rsid w:val="005907DC"/>
    <w:rsid w:val="005A01D0"/>
    <w:rsid w:val="005A03FA"/>
    <w:rsid w:val="005A7D58"/>
    <w:rsid w:val="005B3D21"/>
    <w:rsid w:val="005B5DFA"/>
    <w:rsid w:val="005C007E"/>
    <w:rsid w:val="005C092B"/>
    <w:rsid w:val="005C164F"/>
    <w:rsid w:val="005C3701"/>
    <w:rsid w:val="005C3938"/>
    <w:rsid w:val="005C6970"/>
    <w:rsid w:val="005D042D"/>
    <w:rsid w:val="005D0577"/>
    <w:rsid w:val="005D0636"/>
    <w:rsid w:val="005D2A09"/>
    <w:rsid w:val="005D3713"/>
    <w:rsid w:val="005D429D"/>
    <w:rsid w:val="005D47A5"/>
    <w:rsid w:val="005D6D2F"/>
    <w:rsid w:val="005D702D"/>
    <w:rsid w:val="005E138D"/>
    <w:rsid w:val="005E37C6"/>
    <w:rsid w:val="005E51DE"/>
    <w:rsid w:val="005E6A95"/>
    <w:rsid w:val="005F09E5"/>
    <w:rsid w:val="0060146D"/>
    <w:rsid w:val="00602349"/>
    <w:rsid w:val="00602564"/>
    <w:rsid w:val="0060386D"/>
    <w:rsid w:val="00605D6F"/>
    <w:rsid w:val="00606152"/>
    <w:rsid w:val="00612EC1"/>
    <w:rsid w:val="0061377C"/>
    <w:rsid w:val="00614BE8"/>
    <w:rsid w:val="006208A5"/>
    <w:rsid w:val="00620D69"/>
    <w:rsid w:val="006213BC"/>
    <w:rsid w:val="00624472"/>
    <w:rsid w:val="0062761B"/>
    <w:rsid w:val="00627813"/>
    <w:rsid w:val="006304C9"/>
    <w:rsid w:val="006326B1"/>
    <w:rsid w:val="00633458"/>
    <w:rsid w:val="006340E2"/>
    <w:rsid w:val="006345AF"/>
    <w:rsid w:val="0063516A"/>
    <w:rsid w:val="0063623C"/>
    <w:rsid w:val="0064015E"/>
    <w:rsid w:val="0064101C"/>
    <w:rsid w:val="006410BB"/>
    <w:rsid w:val="006426AE"/>
    <w:rsid w:val="00642A0C"/>
    <w:rsid w:val="0064576F"/>
    <w:rsid w:val="00650450"/>
    <w:rsid w:val="006519D9"/>
    <w:rsid w:val="006552D7"/>
    <w:rsid w:val="00664DEF"/>
    <w:rsid w:val="00674F7D"/>
    <w:rsid w:val="00675A69"/>
    <w:rsid w:val="006760E1"/>
    <w:rsid w:val="00680F78"/>
    <w:rsid w:val="00681021"/>
    <w:rsid w:val="00682E6E"/>
    <w:rsid w:val="00682F61"/>
    <w:rsid w:val="00684777"/>
    <w:rsid w:val="00691CF5"/>
    <w:rsid w:val="0069312F"/>
    <w:rsid w:val="00695029"/>
    <w:rsid w:val="006A2387"/>
    <w:rsid w:val="006A370D"/>
    <w:rsid w:val="006B0377"/>
    <w:rsid w:val="006B0B8E"/>
    <w:rsid w:val="006B42B9"/>
    <w:rsid w:val="006B5513"/>
    <w:rsid w:val="006C2F5C"/>
    <w:rsid w:val="006C59BC"/>
    <w:rsid w:val="006C6195"/>
    <w:rsid w:val="006D3528"/>
    <w:rsid w:val="006D41CC"/>
    <w:rsid w:val="006D59EB"/>
    <w:rsid w:val="006D5C63"/>
    <w:rsid w:val="006D5CFA"/>
    <w:rsid w:val="006D6B1B"/>
    <w:rsid w:val="006D6F7D"/>
    <w:rsid w:val="006D7832"/>
    <w:rsid w:val="006E01B2"/>
    <w:rsid w:val="006E2FEE"/>
    <w:rsid w:val="006E41A5"/>
    <w:rsid w:val="006E7E66"/>
    <w:rsid w:val="006F4E64"/>
    <w:rsid w:val="006F659F"/>
    <w:rsid w:val="006F7B0A"/>
    <w:rsid w:val="0070099B"/>
    <w:rsid w:val="007017EC"/>
    <w:rsid w:val="0070336B"/>
    <w:rsid w:val="00703418"/>
    <w:rsid w:val="00705FA8"/>
    <w:rsid w:val="007061BA"/>
    <w:rsid w:val="0070776A"/>
    <w:rsid w:val="00714C95"/>
    <w:rsid w:val="00715F74"/>
    <w:rsid w:val="007160B9"/>
    <w:rsid w:val="00716133"/>
    <w:rsid w:val="00721E00"/>
    <w:rsid w:val="00722641"/>
    <w:rsid w:val="00724BCB"/>
    <w:rsid w:val="007258F8"/>
    <w:rsid w:val="00725E66"/>
    <w:rsid w:val="00727CDB"/>
    <w:rsid w:val="00730A91"/>
    <w:rsid w:val="007320B9"/>
    <w:rsid w:val="0073407F"/>
    <w:rsid w:val="00734902"/>
    <w:rsid w:val="007426E3"/>
    <w:rsid w:val="0074632A"/>
    <w:rsid w:val="0075015D"/>
    <w:rsid w:val="00755112"/>
    <w:rsid w:val="00756391"/>
    <w:rsid w:val="00764823"/>
    <w:rsid w:val="00771286"/>
    <w:rsid w:val="00774060"/>
    <w:rsid w:val="00775A1B"/>
    <w:rsid w:val="00775F49"/>
    <w:rsid w:val="007838DC"/>
    <w:rsid w:val="00786373"/>
    <w:rsid w:val="00790911"/>
    <w:rsid w:val="00791D72"/>
    <w:rsid w:val="00792F6C"/>
    <w:rsid w:val="007963C3"/>
    <w:rsid w:val="007A2A50"/>
    <w:rsid w:val="007A3206"/>
    <w:rsid w:val="007A48A5"/>
    <w:rsid w:val="007A530F"/>
    <w:rsid w:val="007B2387"/>
    <w:rsid w:val="007B27EC"/>
    <w:rsid w:val="007B5EDE"/>
    <w:rsid w:val="007C21E7"/>
    <w:rsid w:val="007C25F5"/>
    <w:rsid w:val="007D39FD"/>
    <w:rsid w:val="007E3F69"/>
    <w:rsid w:val="007F23F3"/>
    <w:rsid w:val="007F660B"/>
    <w:rsid w:val="007F6D75"/>
    <w:rsid w:val="007F75CA"/>
    <w:rsid w:val="0080197E"/>
    <w:rsid w:val="00807B53"/>
    <w:rsid w:val="00812838"/>
    <w:rsid w:val="00813CC1"/>
    <w:rsid w:val="00813FA4"/>
    <w:rsid w:val="00814530"/>
    <w:rsid w:val="00815524"/>
    <w:rsid w:val="008159C4"/>
    <w:rsid w:val="00815DAF"/>
    <w:rsid w:val="00820C13"/>
    <w:rsid w:val="00823433"/>
    <w:rsid w:val="00823665"/>
    <w:rsid w:val="0082486C"/>
    <w:rsid w:val="00826C49"/>
    <w:rsid w:val="00826CDF"/>
    <w:rsid w:val="0083132A"/>
    <w:rsid w:val="0083331A"/>
    <w:rsid w:val="00833E7C"/>
    <w:rsid w:val="00835C7D"/>
    <w:rsid w:val="00840BD6"/>
    <w:rsid w:val="00842ACE"/>
    <w:rsid w:val="008474F2"/>
    <w:rsid w:val="008501AD"/>
    <w:rsid w:val="008508AB"/>
    <w:rsid w:val="00851B70"/>
    <w:rsid w:val="00852C9C"/>
    <w:rsid w:val="00853EE5"/>
    <w:rsid w:val="00854713"/>
    <w:rsid w:val="00863D3A"/>
    <w:rsid w:val="0086776E"/>
    <w:rsid w:val="00870069"/>
    <w:rsid w:val="00870972"/>
    <w:rsid w:val="00871EC4"/>
    <w:rsid w:val="00872C22"/>
    <w:rsid w:val="008759CF"/>
    <w:rsid w:val="008764A0"/>
    <w:rsid w:val="00877CCA"/>
    <w:rsid w:val="00877E50"/>
    <w:rsid w:val="00883C34"/>
    <w:rsid w:val="0089053C"/>
    <w:rsid w:val="008909A4"/>
    <w:rsid w:val="00896913"/>
    <w:rsid w:val="008A0EB2"/>
    <w:rsid w:val="008A1001"/>
    <w:rsid w:val="008A1B8B"/>
    <w:rsid w:val="008A2934"/>
    <w:rsid w:val="008A2F67"/>
    <w:rsid w:val="008A7C7E"/>
    <w:rsid w:val="008B196D"/>
    <w:rsid w:val="008B2541"/>
    <w:rsid w:val="008C33AB"/>
    <w:rsid w:val="008C5890"/>
    <w:rsid w:val="008C75C2"/>
    <w:rsid w:val="008D204E"/>
    <w:rsid w:val="008D4E70"/>
    <w:rsid w:val="008D693A"/>
    <w:rsid w:val="008E0A91"/>
    <w:rsid w:val="008E3DEA"/>
    <w:rsid w:val="008E6C99"/>
    <w:rsid w:val="008F1F44"/>
    <w:rsid w:val="008F3990"/>
    <w:rsid w:val="008F4431"/>
    <w:rsid w:val="008F5172"/>
    <w:rsid w:val="008F65E0"/>
    <w:rsid w:val="008F7C13"/>
    <w:rsid w:val="009008B0"/>
    <w:rsid w:val="00900E13"/>
    <w:rsid w:val="00901A04"/>
    <w:rsid w:val="009038AB"/>
    <w:rsid w:val="00904B03"/>
    <w:rsid w:val="00906DF8"/>
    <w:rsid w:val="0091569E"/>
    <w:rsid w:val="00915989"/>
    <w:rsid w:val="00922964"/>
    <w:rsid w:val="00924DE5"/>
    <w:rsid w:val="00926DCA"/>
    <w:rsid w:val="0093236F"/>
    <w:rsid w:val="00932D26"/>
    <w:rsid w:val="009336DB"/>
    <w:rsid w:val="00951025"/>
    <w:rsid w:val="0095183D"/>
    <w:rsid w:val="00953D8B"/>
    <w:rsid w:val="00960518"/>
    <w:rsid w:val="00961E04"/>
    <w:rsid w:val="00967128"/>
    <w:rsid w:val="0097028F"/>
    <w:rsid w:val="0097276E"/>
    <w:rsid w:val="00972981"/>
    <w:rsid w:val="00973F52"/>
    <w:rsid w:val="00976458"/>
    <w:rsid w:val="009768E6"/>
    <w:rsid w:val="0098159A"/>
    <w:rsid w:val="00982449"/>
    <w:rsid w:val="00985382"/>
    <w:rsid w:val="009920E8"/>
    <w:rsid w:val="00996D1B"/>
    <w:rsid w:val="00996FF1"/>
    <w:rsid w:val="009A2ABD"/>
    <w:rsid w:val="009A306A"/>
    <w:rsid w:val="009A545E"/>
    <w:rsid w:val="009B0542"/>
    <w:rsid w:val="009B207E"/>
    <w:rsid w:val="009B32F8"/>
    <w:rsid w:val="009B3F28"/>
    <w:rsid w:val="009B5CEA"/>
    <w:rsid w:val="009B6233"/>
    <w:rsid w:val="009C0BF1"/>
    <w:rsid w:val="009C2740"/>
    <w:rsid w:val="009C4823"/>
    <w:rsid w:val="009C5571"/>
    <w:rsid w:val="009C7421"/>
    <w:rsid w:val="009D0F6E"/>
    <w:rsid w:val="009D12B7"/>
    <w:rsid w:val="009D50D4"/>
    <w:rsid w:val="009D512F"/>
    <w:rsid w:val="009D6EB8"/>
    <w:rsid w:val="009E19A0"/>
    <w:rsid w:val="009E1F05"/>
    <w:rsid w:val="009E6B3F"/>
    <w:rsid w:val="009F3BA2"/>
    <w:rsid w:val="009F4FBA"/>
    <w:rsid w:val="009F5389"/>
    <w:rsid w:val="00A014C7"/>
    <w:rsid w:val="00A01F86"/>
    <w:rsid w:val="00A03686"/>
    <w:rsid w:val="00A046C8"/>
    <w:rsid w:val="00A0563A"/>
    <w:rsid w:val="00A05DEE"/>
    <w:rsid w:val="00A21A8C"/>
    <w:rsid w:val="00A32E4D"/>
    <w:rsid w:val="00A349F1"/>
    <w:rsid w:val="00A34D36"/>
    <w:rsid w:val="00A4321C"/>
    <w:rsid w:val="00A44145"/>
    <w:rsid w:val="00A45649"/>
    <w:rsid w:val="00A46B01"/>
    <w:rsid w:val="00A47825"/>
    <w:rsid w:val="00A50A7B"/>
    <w:rsid w:val="00A51C14"/>
    <w:rsid w:val="00A53176"/>
    <w:rsid w:val="00A67235"/>
    <w:rsid w:val="00A704BD"/>
    <w:rsid w:val="00A708AE"/>
    <w:rsid w:val="00A72695"/>
    <w:rsid w:val="00A80FBF"/>
    <w:rsid w:val="00A850B5"/>
    <w:rsid w:val="00A92CB9"/>
    <w:rsid w:val="00A97EE3"/>
    <w:rsid w:val="00AA0397"/>
    <w:rsid w:val="00AA57D9"/>
    <w:rsid w:val="00AA5EB3"/>
    <w:rsid w:val="00AA77A0"/>
    <w:rsid w:val="00AA7EB9"/>
    <w:rsid w:val="00AC1A59"/>
    <w:rsid w:val="00AC24F9"/>
    <w:rsid w:val="00AC39CD"/>
    <w:rsid w:val="00AC712C"/>
    <w:rsid w:val="00AC7964"/>
    <w:rsid w:val="00AD042E"/>
    <w:rsid w:val="00AD6B47"/>
    <w:rsid w:val="00AE0341"/>
    <w:rsid w:val="00AE4130"/>
    <w:rsid w:val="00AE751B"/>
    <w:rsid w:val="00B02C6C"/>
    <w:rsid w:val="00B10E9F"/>
    <w:rsid w:val="00B12CBE"/>
    <w:rsid w:val="00B13A33"/>
    <w:rsid w:val="00B1656F"/>
    <w:rsid w:val="00B2108A"/>
    <w:rsid w:val="00B30CC9"/>
    <w:rsid w:val="00B4723C"/>
    <w:rsid w:val="00B51895"/>
    <w:rsid w:val="00B54EDE"/>
    <w:rsid w:val="00B55645"/>
    <w:rsid w:val="00B55D10"/>
    <w:rsid w:val="00B57E0F"/>
    <w:rsid w:val="00B64CFF"/>
    <w:rsid w:val="00B70DDF"/>
    <w:rsid w:val="00B75CEF"/>
    <w:rsid w:val="00B7680A"/>
    <w:rsid w:val="00B80B44"/>
    <w:rsid w:val="00B813C0"/>
    <w:rsid w:val="00B863F7"/>
    <w:rsid w:val="00B87B96"/>
    <w:rsid w:val="00B90BAD"/>
    <w:rsid w:val="00B95297"/>
    <w:rsid w:val="00B952C1"/>
    <w:rsid w:val="00B97721"/>
    <w:rsid w:val="00BA05ED"/>
    <w:rsid w:val="00BA1565"/>
    <w:rsid w:val="00BA2AC7"/>
    <w:rsid w:val="00BA342B"/>
    <w:rsid w:val="00BA4676"/>
    <w:rsid w:val="00BA54A6"/>
    <w:rsid w:val="00BA58B5"/>
    <w:rsid w:val="00BB0EBC"/>
    <w:rsid w:val="00BB1F4A"/>
    <w:rsid w:val="00BB3F3E"/>
    <w:rsid w:val="00BB4095"/>
    <w:rsid w:val="00BB57AE"/>
    <w:rsid w:val="00BB65C9"/>
    <w:rsid w:val="00BC0BD0"/>
    <w:rsid w:val="00BC44DF"/>
    <w:rsid w:val="00BC48D5"/>
    <w:rsid w:val="00BD1F36"/>
    <w:rsid w:val="00BD3850"/>
    <w:rsid w:val="00BD3C47"/>
    <w:rsid w:val="00BD50BC"/>
    <w:rsid w:val="00BE1B39"/>
    <w:rsid w:val="00BE273D"/>
    <w:rsid w:val="00BE5ED6"/>
    <w:rsid w:val="00BE685D"/>
    <w:rsid w:val="00BF184D"/>
    <w:rsid w:val="00BF26DE"/>
    <w:rsid w:val="00BF4802"/>
    <w:rsid w:val="00BF7917"/>
    <w:rsid w:val="00BF791A"/>
    <w:rsid w:val="00C006C7"/>
    <w:rsid w:val="00C06926"/>
    <w:rsid w:val="00C06BEA"/>
    <w:rsid w:val="00C17D1E"/>
    <w:rsid w:val="00C204D0"/>
    <w:rsid w:val="00C2213C"/>
    <w:rsid w:val="00C24C1A"/>
    <w:rsid w:val="00C25D1F"/>
    <w:rsid w:val="00C26B27"/>
    <w:rsid w:val="00C30767"/>
    <w:rsid w:val="00C32248"/>
    <w:rsid w:val="00C35D37"/>
    <w:rsid w:val="00C36C72"/>
    <w:rsid w:val="00C36E68"/>
    <w:rsid w:val="00C4038B"/>
    <w:rsid w:val="00C423C9"/>
    <w:rsid w:val="00C42806"/>
    <w:rsid w:val="00C44D39"/>
    <w:rsid w:val="00C45509"/>
    <w:rsid w:val="00C52E1D"/>
    <w:rsid w:val="00C5345D"/>
    <w:rsid w:val="00C57A66"/>
    <w:rsid w:val="00C60327"/>
    <w:rsid w:val="00C63E5F"/>
    <w:rsid w:val="00C67796"/>
    <w:rsid w:val="00C7136E"/>
    <w:rsid w:val="00C714B1"/>
    <w:rsid w:val="00C72B50"/>
    <w:rsid w:val="00C73441"/>
    <w:rsid w:val="00C75C0C"/>
    <w:rsid w:val="00C76263"/>
    <w:rsid w:val="00C7772C"/>
    <w:rsid w:val="00C825A2"/>
    <w:rsid w:val="00C858DF"/>
    <w:rsid w:val="00C9312A"/>
    <w:rsid w:val="00C944EE"/>
    <w:rsid w:val="00C96185"/>
    <w:rsid w:val="00CA3600"/>
    <w:rsid w:val="00CA3748"/>
    <w:rsid w:val="00CA759E"/>
    <w:rsid w:val="00CB124A"/>
    <w:rsid w:val="00CB2269"/>
    <w:rsid w:val="00CB2BAB"/>
    <w:rsid w:val="00CC0611"/>
    <w:rsid w:val="00CC0F1F"/>
    <w:rsid w:val="00CC1571"/>
    <w:rsid w:val="00CC5179"/>
    <w:rsid w:val="00CC72E2"/>
    <w:rsid w:val="00CD3DF1"/>
    <w:rsid w:val="00CD50F8"/>
    <w:rsid w:val="00CD5EA9"/>
    <w:rsid w:val="00CD7867"/>
    <w:rsid w:val="00CD7A6A"/>
    <w:rsid w:val="00CE2EAC"/>
    <w:rsid w:val="00CE4A09"/>
    <w:rsid w:val="00CE7B21"/>
    <w:rsid w:val="00CF0952"/>
    <w:rsid w:val="00CF2E62"/>
    <w:rsid w:val="00CF31DE"/>
    <w:rsid w:val="00D04C12"/>
    <w:rsid w:val="00D058B4"/>
    <w:rsid w:val="00D065DE"/>
    <w:rsid w:val="00D105B5"/>
    <w:rsid w:val="00D1427F"/>
    <w:rsid w:val="00D14EB1"/>
    <w:rsid w:val="00D16CA1"/>
    <w:rsid w:val="00D2072E"/>
    <w:rsid w:val="00D233C7"/>
    <w:rsid w:val="00D255A6"/>
    <w:rsid w:val="00D2767D"/>
    <w:rsid w:val="00D27DF0"/>
    <w:rsid w:val="00D33081"/>
    <w:rsid w:val="00D34168"/>
    <w:rsid w:val="00D35AD3"/>
    <w:rsid w:val="00D374EC"/>
    <w:rsid w:val="00D4155C"/>
    <w:rsid w:val="00D4306D"/>
    <w:rsid w:val="00D43F67"/>
    <w:rsid w:val="00D47F38"/>
    <w:rsid w:val="00D507D5"/>
    <w:rsid w:val="00D5093E"/>
    <w:rsid w:val="00D51733"/>
    <w:rsid w:val="00D5430F"/>
    <w:rsid w:val="00D564F1"/>
    <w:rsid w:val="00D56BB0"/>
    <w:rsid w:val="00D64480"/>
    <w:rsid w:val="00D64804"/>
    <w:rsid w:val="00D658A6"/>
    <w:rsid w:val="00D6692E"/>
    <w:rsid w:val="00D67D62"/>
    <w:rsid w:val="00D77D9A"/>
    <w:rsid w:val="00D8365B"/>
    <w:rsid w:val="00D84E66"/>
    <w:rsid w:val="00D84F66"/>
    <w:rsid w:val="00D8618E"/>
    <w:rsid w:val="00D864F8"/>
    <w:rsid w:val="00D87077"/>
    <w:rsid w:val="00D96935"/>
    <w:rsid w:val="00D969C5"/>
    <w:rsid w:val="00D97A97"/>
    <w:rsid w:val="00DA4235"/>
    <w:rsid w:val="00DB0DD6"/>
    <w:rsid w:val="00DB23E5"/>
    <w:rsid w:val="00DB48F6"/>
    <w:rsid w:val="00DC1145"/>
    <w:rsid w:val="00DC14F0"/>
    <w:rsid w:val="00DC32FA"/>
    <w:rsid w:val="00DC4A14"/>
    <w:rsid w:val="00DC53DB"/>
    <w:rsid w:val="00DC5CDE"/>
    <w:rsid w:val="00DD0DC4"/>
    <w:rsid w:val="00DD3523"/>
    <w:rsid w:val="00DD7FB0"/>
    <w:rsid w:val="00DE1546"/>
    <w:rsid w:val="00DE50DD"/>
    <w:rsid w:val="00DE60A5"/>
    <w:rsid w:val="00DE6165"/>
    <w:rsid w:val="00DF2529"/>
    <w:rsid w:val="00DF3B11"/>
    <w:rsid w:val="00E0249F"/>
    <w:rsid w:val="00E03C4C"/>
    <w:rsid w:val="00E03F1C"/>
    <w:rsid w:val="00E044E3"/>
    <w:rsid w:val="00E07978"/>
    <w:rsid w:val="00E11F92"/>
    <w:rsid w:val="00E14F37"/>
    <w:rsid w:val="00E163E4"/>
    <w:rsid w:val="00E17F24"/>
    <w:rsid w:val="00E21931"/>
    <w:rsid w:val="00E3022D"/>
    <w:rsid w:val="00E321EC"/>
    <w:rsid w:val="00E33C68"/>
    <w:rsid w:val="00E36F6F"/>
    <w:rsid w:val="00E37DE0"/>
    <w:rsid w:val="00E41F17"/>
    <w:rsid w:val="00E44967"/>
    <w:rsid w:val="00E45BB4"/>
    <w:rsid w:val="00E4727E"/>
    <w:rsid w:val="00E51448"/>
    <w:rsid w:val="00E6098F"/>
    <w:rsid w:val="00E66425"/>
    <w:rsid w:val="00E66CFD"/>
    <w:rsid w:val="00E70718"/>
    <w:rsid w:val="00E721EC"/>
    <w:rsid w:val="00E7245F"/>
    <w:rsid w:val="00E83BD5"/>
    <w:rsid w:val="00E85959"/>
    <w:rsid w:val="00E860E4"/>
    <w:rsid w:val="00E86C30"/>
    <w:rsid w:val="00E90791"/>
    <w:rsid w:val="00E90C30"/>
    <w:rsid w:val="00E915C0"/>
    <w:rsid w:val="00E91761"/>
    <w:rsid w:val="00EA1D73"/>
    <w:rsid w:val="00EB04D6"/>
    <w:rsid w:val="00EB11B5"/>
    <w:rsid w:val="00EB14E7"/>
    <w:rsid w:val="00EB1826"/>
    <w:rsid w:val="00EB1CFB"/>
    <w:rsid w:val="00EB4F91"/>
    <w:rsid w:val="00EB5F64"/>
    <w:rsid w:val="00EC3DF1"/>
    <w:rsid w:val="00ED2065"/>
    <w:rsid w:val="00ED368E"/>
    <w:rsid w:val="00ED3691"/>
    <w:rsid w:val="00ED6E49"/>
    <w:rsid w:val="00ED702A"/>
    <w:rsid w:val="00EE574F"/>
    <w:rsid w:val="00EE6576"/>
    <w:rsid w:val="00EF1259"/>
    <w:rsid w:val="00EF1FC7"/>
    <w:rsid w:val="00EF20B0"/>
    <w:rsid w:val="00EF25D7"/>
    <w:rsid w:val="00EF3EC2"/>
    <w:rsid w:val="00EF7679"/>
    <w:rsid w:val="00F0039C"/>
    <w:rsid w:val="00F06468"/>
    <w:rsid w:val="00F07311"/>
    <w:rsid w:val="00F07EDC"/>
    <w:rsid w:val="00F14959"/>
    <w:rsid w:val="00F16FB6"/>
    <w:rsid w:val="00F20407"/>
    <w:rsid w:val="00F20C68"/>
    <w:rsid w:val="00F21B5B"/>
    <w:rsid w:val="00F25343"/>
    <w:rsid w:val="00F27895"/>
    <w:rsid w:val="00F32533"/>
    <w:rsid w:val="00F36BF3"/>
    <w:rsid w:val="00F420E5"/>
    <w:rsid w:val="00F43457"/>
    <w:rsid w:val="00F45122"/>
    <w:rsid w:val="00F45651"/>
    <w:rsid w:val="00F46A49"/>
    <w:rsid w:val="00F5150F"/>
    <w:rsid w:val="00F53DB7"/>
    <w:rsid w:val="00F540B6"/>
    <w:rsid w:val="00F56138"/>
    <w:rsid w:val="00F6075A"/>
    <w:rsid w:val="00F6532E"/>
    <w:rsid w:val="00F65C85"/>
    <w:rsid w:val="00F661D1"/>
    <w:rsid w:val="00F72C96"/>
    <w:rsid w:val="00F73DA3"/>
    <w:rsid w:val="00F803E7"/>
    <w:rsid w:val="00F80526"/>
    <w:rsid w:val="00F862DB"/>
    <w:rsid w:val="00F91BFF"/>
    <w:rsid w:val="00FA2044"/>
    <w:rsid w:val="00FA3CFC"/>
    <w:rsid w:val="00FA3F21"/>
    <w:rsid w:val="00FB00FA"/>
    <w:rsid w:val="00FB29CB"/>
    <w:rsid w:val="00FB2F53"/>
    <w:rsid w:val="00FB4D47"/>
    <w:rsid w:val="00FB696E"/>
    <w:rsid w:val="00FC1C13"/>
    <w:rsid w:val="00FC2513"/>
    <w:rsid w:val="00FC5E85"/>
    <w:rsid w:val="00FC6933"/>
    <w:rsid w:val="00FC758A"/>
    <w:rsid w:val="00FD0140"/>
    <w:rsid w:val="00FD75AE"/>
    <w:rsid w:val="00FE28F8"/>
    <w:rsid w:val="00FE29B7"/>
    <w:rsid w:val="00FE2B3A"/>
    <w:rsid w:val="00FE3B6B"/>
    <w:rsid w:val="00FE56B1"/>
    <w:rsid w:val="00FE585E"/>
    <w:rsid w:val="00FF089E"/>
    <w:rsid w:val="00FF1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600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4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23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05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393F1B-2F7D-428B-86E0-7E6EC3AB7F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7</TotalTime>
  <Pages>2</Pages>
  <Words>122</Words>
  <Characters>663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784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16</cp:revision>
  <cp:lastPrinted>2017-09-19T12:23:00Z</cp:lastPrinted>
  <dcterms:created xsi:type="dcterms:W3CDTF">2017-10-16T13:22:00Z</dcterms:created>
  <dcterms:modified xsi:type="dcterms:W3CDTF">2017-10-16T13:28:00Z</dcterms:modified>
</cp:coreProperties>
</file>