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3E2220">
        <w:rPr>
          <w:rFonts w:ascii="Arial" w:hAnsi="Arial" w:cs="Arial"/>
          <w:b/>
          <w:caps/>
          <w:sz w:val="28"/>
          <w:szCs w:val="28"/>
        </w:rPr>
        <w:t>3</w:t>
      </w:r>
      <w:r w:rsidR="003854F8">
        <w:rPr>
          <w:rFonts w:ascii="Arial" w:hAnsi="Arial" w:cs="Arial"/>
          <w:b/>
          <w:caps/>
          <w:sz w:val="28"/>
          <w:szCs w:val="28"/>
        </w:rPr>
        <w:t>22</w:t>
      </w:r>
      <w:r w:rsidR="009B4807">
        <w:rPr>
          <w:rFonts w:ascii="Arial" w:hAnsi="Arial" w:cs="Arial"/>
          <w:b/>
          <w:caps/>
          <w:sz w:val="28"/>
          <w:szCs w:val="28"/>
        </w:rPr>
        <w:t>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C57A66" w:rsidP="009B4807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A72695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9B4807">
              <w:rPr>
                <w:rFonts w:ascii="Arial" w:hAnsi="Arial" w:cs="Arial"/>
                <w:sz w:val="20"/>
                <w:szCs w:val="20"/>
              </w:rPr>
              <w:t>realização de serviços de manutenção asfáltica em toda extensão da Rua Antônio Soares Brandão Filho e nas vias paralelas, bem como o reparo junto a tampa de bueiro existente na Rua Odila Nogueira Moreira, no Bairro Bandeira Branca I</w:t>
            </w:r>
            <w:r w:rsidR="003E6B2D" w:rsidRPr="003E6B2D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582351" w:rsidRDefault="003A77BE" w:rsidP="003A5376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 sejam tomadas as providências cabíveis visando</w:t>
      </w:r>
      <w:r w:rsidR="00D864F8">
        <w:rPr>
          <w:rFonts w:ascii="Arial" w:hAnsi="Arial" w:cs="Arial"/>
        </w:rPr>
        <w:t xml:space="preserve"> </w:t>
      </w:r>
      <w:r w:rsidR="00DC14F0">
        <w:rPr>
          <w:rFonts w:ascii="Arial" w:hAnsi="Arial" w:cs="Arial"/>
        </w:rPr>
        <w:t xml:space="preserve">à </w:t>
      </w:r>
      <w:r w:rsidR="001B3D77" w:rsidRPr="001B3D77">
        <w:rPr>
          <w:rFonts w:ascii="Arial" w:hAnsi="Arial" w:cs="Arial"/>
        </w:rPr>
        <w:t>realização de serviços de manutenção asfáltica em toda e</w:t>
      </w:r>
      <w:bookmarkStart w:id="0" w:name="_GoBack"/>
      <w:bookmarkEnd w:id="0"/>
      <w:r w:rsidR="001B3D77" w:rsidRPr="001B3D77">
        <w:rPr>
          <w:rFonts w:ascii="Arial" w:hAnsi="Arial" w:cs="Arial"/>
        </w:rPr>
        <w:t>xtensão da Rua Antônio Soares Brandão Filho e nas vias paralelas, bem como o reparo junto a tampa de bueiro existente na Rua Odila Nogueira Moreira, no Bairro Bandeira Branca I</w:t>
      </w:r>
      <w:r w:rsidR="00BA342B">
        <w:rPr>
          <w:rFonts w:ascii="Arial" w:hAnsi="Arial" w:cs="Arial"/>
        </w:rPr>
        <w:t>.</w:t>
      </w:r>
    </w:p>
    <w:p w:rsidR="009B6233" w:rsidRDefault="003F1BBD" w:rsidP="00754C7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3F1BBD">
        <w:rPr>
          <w:rFonts w:ascii="Arial" w:hAnsi="Arial" w:cs="Arial"/>
        </w:rPr>
        <w:t>O pedido se justifica, pois</w:t>
      </w:r>
      <w:r>
        <w:rPr>
          <w:rFonts w:ascii="Arial" w:hAnsi="Arial" w:cs="Arial"/>
        </w:rPr>
        <w:t>,</w:t>
      </w:r>
      <w:r w:rsidRPr="003F1BBD">
        <w:rPr>
          <w:rFonts w:ascii="Arial" w:hAnsi="Arial" w:cs="Arial"/>
        </w:rPr>
        <w:t xml:space="preserve"> as </w:t>
      </w:r>
      <w:r>
        <w:rPr>
          <w:rFonts w:ascii="Arial" w:hAnsi="Arial" w:cs="Arial"/>
        </w:rPr>
        <w:t xml:space="preserve">referidas </w:t>
      </w:r>
      <w:r w:rsidRPr="003F1BBD">
        <w:rPr>
          <w:rFonts w:ascii="Arial" w:hAnsi="Arial" w:cs="Arial"/>
        </w:rPr>
        <w:t>ruas e</w:t>
      </w:r>
      <w:r>
        <w:rPr>
          <w:rFonts w:ascii="Arial" w:hAnsi="Arial" w:cs="Arial"/>
        </w:rPr>
        <w:t xml:space="preserve">stão </w:t>
      </w:r>
      <w:r w:rsidRPr="003F1BBD">
        <w:rPr>
          <w:rFonts w:ascii="Arial" w:hAnsi="Arial" w:cs="Arial"/>
        </w:rPr>
        <w:t>esburacadas</w:t>
      </w:r>
      <w:r>
        <w:rPr>
          <w:rFonts w:ascii="Arial" w:hAnsi="Arial" w:cs="Arial"/>
        </w:rPr>
        <w:t>,</w:t>
      </w:r>
      <w:r w:rsidRPr="003F1BBD">
        <w:rPr>
          <w:rFonts w:ascii="Arial" w:hAnsi="Arial" w:cs="Arial"/>
        </w:rPr>
        <w:t xml:space="preserve"> prejudicando a locomoção d</w:t>
      </w:r>
      <w:r>
        <w:rPr>
          <w:rFonts w:ascii="Arial" w:hAnsi="Arial" w:cs="Arial"/>
        </w:rPr>
        <w:t>os</w:t>
      </w:r>
      <w:r w:rsidRPr="003F1BBD">
        <w:rPr>
          <w:rFonts w:ascii="Arial" w:hAnsi="Arial" w:cs="Arial"/>
        </w:rPr>
        <w:t xml:space="preserve"> veículos</w:t>
      </w:r>
      <w:r>
        <w:rPr>
          <w:rFonts w:ascii="Arial" w:hAnsi="Arial" w:cs="Arial"/>
        </w:rPr>
        <w:t>, e o asfalto ao redor d</w:t>
      </w:r>
      <w:r w:rsidRPr="003F1BBD">
        <w:rPr>
          <w:rFonts w:ascii="Arial" w:hAnsi="Arial" w:cs="Arial"/>
        </w:rPr>
        <w:t xml:space="preserve">o </w:t>
      </w:r>
      <w:r>
        <w:rPr>
          <w:rFonts w:ascii="Arial" w:hAnsi="Arial" w:cs="Arial"/>
        </w:rPr>
        <w:t xml:space="preserve">mencionado </w:t>
      </w:r>
      <w:r w:rsidRPr="003F1BBD">
        <w:rPr>
          <w:rFonts w:ascii="Arial" w:hAnsi="Arial" w:cs="Arial"/>
        </w:rPr>
        <w:t>bueiro está tod</w:t>
      </w:r>
      <w:r>
        <w:rPr>
          <w:rFonts w:ascii="Arial" w:hAnsi="Arial" w:cs="Arial"/>
        </w:rPr>
        <w:t>o</w:t>
      </w:r>
      <w:r w:rsidRPr="003F1BBD">
        <w:rPr>
          <w:rFonts w:ascii="Arial" w:hAnsi="Arial" w:cs="Arial"/>
        </w:rPr>
        <w:t xml:space="preserve"> destruíd</w:t>
      </w:r>
      <w:r>
        <w:rPr>
          <w:rFonts w:ascii="Arial" w:hAnsi="Arial" w:cs="Arial"/>
        </w:rPr>
        <w:t>o</w:t>
      </w:r>
      <w:r w:rsidRPr="003F1BBD">
        <w:rPr>
          <w:rFonts w:ascii="Arial" w:hAnsi="Arial" w:cs="Arial"/>
        </w:rPr>
        <w:t>, podendo causar acidentes e transtorno</w:t>
      </w:r>
      <w:r>
        <w:rPr>
          <w:rFonts w:ascii="Arial" w:hAnsi="Arial" w:cs="Arial"/>
        </w:rPr>
        <w:t>s</w:t>
      </w:r>
      <w:r w:rsidRPr="003F1BBD">
        <w:rPr>
          <w:rFonts w:ascii="Arial" w:hAnsi="Arial" w:cs="Arial"/>
        </w:rPr>
        <w:t xml:space="preserve"> aos munícipes</w:t>
      </w:r>
      <w:r w:rsidR="009B6233" w:rsidRPr="009B6233">
        <w:rPr>
          <w:rFonts w:ascii="Arial" w:hAnsi="Arial" w:cs="Arial"/>
        </w:rPr>
        <w:t>. Foto</w:t>
      </w:r>
      <w:r w:rsidR="0097028F">
        <w:rPr>
          <w:rFonts w:ascii="Arial" w:hAnsi="Arial" w:cs="Arial"/>
        </w:rPr>
        <w:t>s</w:t>
      </w:r>
      <w:r w:rsidR="009B6233" w:rsidRPr="009B6233">
        <w:rPr>
          <w:rFonts w:ascii="Arial" w:hAnsi="Arial" w:cs="Arial"/>
        </w:rPr>
        <w:t xml:space="preserve"> em anexo</w:t>
      </w:r>
      <w:r w:rsidR="009B6233">
        <w:rPr>
          <w:rFonts w:ascii="Arial" w:hAnsi="Arial" w:cs="Arial"/>
        </w:rPr>
        <w:t>.</w:t>
      </w:r>
    </w:p>
    <w:p w:rsidR="00335AE2" w:rsidRPr="00335AE2" w:rsidRDefault="003E188F" w:rsidP="00335A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 w:rsidR="00335AE2" w:rsidRPr="00335AE2">
        <w:rPr>
          <w:rFonts w:ascii="Arial" w:hAnsi="Arial" w:cs="Arial"/>
        </w:rPr>
        <w:t>Desta forma, mui respeitosamente acion</w:t>
      </w:r>
      <w:r w:rsidR="005D042D">
        <w:rPr>
          <w:rFonts w:ascii="Arial" w:hAnsi="Arial" w:cs="Arial"/>
        </w:rPr>
        <w:t>amos</w:t>
      </w:r>
      <w:r w:rsidR="00335AE2" w:rsidRPr="00335AE2">
        <w:rPr>
          <w:rFonts w:ascii="Arial" w:hAnsi="Arial" w:cs="Arial"/>
        </w:rPr>
        <w:t xml:space="preserve"> a A</w:t>
      </w:r>
      <w:r w:rsidR="005D042D">
        <w:rPr>
          <w:rFonts w:ascii="Arial" w:hAnsi="Arial" w:cs="Arial"/>
        </w:rPr>
        <w:t>dministração Municipal e agradecemos</w:t>
      </w:r>
      <w:r w:rsidR="00335AE2" w:rsidRPr="00335AE2">
        <w:rPr>
          <w:rFonts w:ascii="Arial" w:hAnsi="Arial" w:cs="Arial"/>
        </w:rPr>
        <w:t xml:space="preserve"> por seu empenho para que a situação seja devidamente considerada e atendida</w:t>
      </w:r>
      <w:r w:rsidR="00335AE2">
        <w:rPr>
          <w:rFonts w:ascii="Arial" w:hAnsi="Arial" w:cs="Arial"/>
        </w:rPr>
        <w:t>.</w:t>
      </w:r>
    </w:p>
    <w:p w:rsidR="003A77BE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61E04">
        <w:rPr>
          <w:rFonts w:ascii="Arial" w:hAnsi="Arial" w:cs="Arial"/>
        </w:rPr>
        <w:t>1</w:t>
      </w:r>
      <w:r w:rsidR="003840A7">
        <w:rPr>
          <w:rFonts w:ascii="Arial" w:hAnsi="Arial" w:cs="Arial"/>
        </w:rPr>
        <w:t>º</w:t>
      </w:r>
      <w:r w:rsidR="00494C8D">
        <w:rPr>
          <w:rFonts w:ascii="Arial" w:hAnsi="Arial" w:cs="Arial"/>
        </w:rPr>
        <w:t xml:space="preserve"> de </w:t>
      </w:r>
      <w:r w:rsidR="003840A7">
        <w:rPr>
          <w:rFonts w:ascii="Arial" w:hAnsi="Arial" w:cs="Arial"/>
        </w:rPr>
        <w:t>novem</w:t>
      </w:r>
      <w:r w:rsidR="004F519E">
        <w:rPr>
          <w:rFonts w:ascii="Arial" w:hAnsi="Arial" w:cs="Arial"/>
        </w:rPr>
        <w:t>bro</w:t>
      </w:r>
      <w:r w:rsidR="005E51D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152FF1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PAULINHO DO ESPORTE</w:t>
      </w:r>
    </w:p>
    <w:p w:rsidR="00E915C0" w:rsidRDefault="006D5C63" w:rsidP="00222F1F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C006C7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</w:t>
      </w:r>
    </w:p>
    <w:p w:rsidR="00C006C7" w:rsidRDefault="00C006C7" w:rsidP="00877AC7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877AC7" w:rsidRDefault="002F1D6F" w:rsidP="00877AC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2988000" cy="2253600"/>
            <wp:effectExtent l="0" t="0" r="3175" b="0"/>
            <wp:docPr id="11" name="Imagem 11" descr="IMG_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IMG_0042"/>
                    <pic:cNvPicPr>
                      <a:picLocks noChangeAspect="1" noChangeArrowheads="1"/>
                    </pic:cNvPicPr>
                  </pic:nvPicPr>
                  <pic:blipFill>
                    <a:blip r:embed="rId8" r:link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000" cy="22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</w:rPr>
        <w:drawing>
          <wp:inline distT="0" distB="0" distL="0" distR="0">
            <wp:extent cx="2988000" cy="2253600"/>
            <wp:effectExtent l="0" t="0" r="3175" b="0"/>
            <wp:docPr id="12" name="Imagem 12" descr="IMG_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 descr="IMG_0043"/>
                    <pic:cNvPicPr>
                      <a:picLocks noChangeAspect="1" noChangeArrowheads="1"/>
                    </pic:cNvPicPr>
                  </pic:nvPicPr>
                  <pic:blipFill>
                    <a:blip r:embed="rId11" r:link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000" cy="22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1D6F" w:rsidRDefault="002F1D6F" w:rsidP="00877AC7">
      <w:pPr>
        <w:jc w:val="center"/>
        <w:rPr>
          <w:rFonts w:ascii="Arial" w:hAnsi="Arial" w:cs="Arial"/>
        </w:rPr>
      </w:pPr>
    </w:p>
    <w:p w:rsidR="002F1D6F" w:rsidRDefault="002F1D6F" w:rsidP="00877AC7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2988000" cy="2253600"/>
            <wp:effectExtent l="0" t="0" r="3175" b="0"/>
            <wp:docPr id="13" name="Imagem 13" descr="IMG_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 descr="IMG_0045"/>
                    <pic:cNvPicPr>
                      <a:picLocks noChangeAspect="1" noChangeArrowheads="1"/>
                    </pic:cNvPicPr>
                  </pic:nvPicPr>
                  <pic:blipFill>
                    <a:blip r:embed="rId14" r:link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000" cy="22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</w:rPr>
        <w:drawing>
          <wp:inline distT="0" distB="0" distL="0" distR="0">
            <wp:extent cx="2988000" cy="2253600"/>
            <wp:effectExtent l="0" t="0" r="3175" b="0"/>
            <wp:docPr id="14" name="Imagem 14" descr="IMG_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 descr="IMG_0038"/>
                    <pic:cNvPicPr>
                      <a:picLocks noChangeAspect="1" noChangeArrowheads="1"/>
                    </pic:cNvPicPr>
                  </pic:nvPicPr>
                  <pic:blipFill>
                    <a:blip r:embed="rId17" r:link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000" cy="22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1D6F" w:rsidRDefault="002F1D6F" w:rsidP="00877AC7">
      <w:pPr>
        <w:jc w:val="center"/>
        <w:rPr>
          <w:rFonts w:ascii="Arial" w:hAnsi="Arial" w:cs="Arial"/>
        </w:rPr>
      </w:pPr>
    </w:p>
    <w:p w:rsidR="002F1D6F" w:rsidRDefault="002F1D6F" w:rsidP="00877AC7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2988000" cy="2253600"/>
            <wp:effectExtent l="0" t="0" r="3175" b="0"/>
            <wp:docPr id="15" name="Imagem 15" descr="IMG_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 descr="IMG_0039"/>
                    <pic:cNvPicPr>
                      <a:picLocks noChangeAspect="1" noChangeArrowheads="1"/>
                    </pic:cNvPicPr>
                  </pic:nvPicPr>
                  <pic:blipFill>
                    <a:blip r:embed="rId20" r:link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000" cy="22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</w:rPr>
        <w:drawing>
          <wp:inline distT="0" distB="0" distL="0" distR="0">
            <wp:extent cx="2988000" cy="2253600"/>
            <wp:effectExtent l="0" t="0" r="3175" b="0"/>
            <wp:docPr id="16" name="Imagem 16" descr="IMG_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 descr="IMG_0041"/>
                    <pic:cNvPicPr>
                      <a:picLocks noChangeAspect="1" noChangeArrowheads="1"/>
                    </pic:cNvPicPr>
                  </pic:nvPicPr>
                  <pic:blipFill>
                    <a:blip r:embed="rId23" r:link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000" cy="22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1D6F" w:rsidSect="007D39FD">
      <w:headerReference w:type="default" r:id="rId26"/>
      <w:footerReference w:type="default" r:id="rId27"/>
      <w:headerReference w:type="first" r:id="rId28"/>
      <w:footerReference w:type="first" r:id="rId29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608B8" w:rsidRDefault="004608B8">
      <w:r>
        <w:separator/>
      </w:r>
    </w:p>
  </w:endnote>
  <w:endnote w:type="continuationSeparator" w:id="0">
    <w:p w:rsidR="004608B8" w:rsidRDefault="004608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608B8" w:rsidRDefault="004608B8">
      <w:r>
        <w:separator/>
      </w:r>
    </w:p>
  </w:footnote>
  <w:footnote w:type="continuationSeparator" w:id="0">
    <w:p w:rsidR="004608B8" w:rsidRDefault="004608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DD0DC4">
      <w:rPr>
        <w:rFonts w:ascii="Arial" w:hAnsi="Arial" w:cs="Arial"/>
        <w:b/>
        <w:sz w:val="20"/>
        <w:szCs w:val="20"/>
        <w:u w:val="single"/>
      </w:rPr>
      <w:t>3</w:t>
    </w:r>
    <w:r w:rsidR="00877AC7">
      <w:rPr>
        <w:rFonts w:ascii="Arial" w:hAnsi="Arial" w:cs="Arial"/>
        <w:b/>
        <w:sz w:val="20"/>
        <w:szCs w:val="20"/>
        <w:u w:val="single"/>
      </w:rPr>
      <w:t>22</w:t>
    </w:r>
    <w:r w:rsidR="002F1D6F">
      <w:rPr>
        <w:rFonts w:ascii="Arial" w:hAnsi="Arial" w:cs="Arial"/>
        <w:b/>
        <w:sz w:val="20"/>
        <w:szCs w:val="20"/>
        <w:u w:val="single"/>
      </w:rPr>
      <w:t>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006C7">
      <w:rPr>
        <w:rFonts w:ascii="Arial" w:hAnsi="Arial" w:cs="Arial"/>
        <w:b/>
        <w:sz w:val="20"/>
        <w:szCs w:val="20"/>
        <w:u w:val="single"/>
      </w:rPr>
      <w:t xml:space="preserve">- Vereador Paulinho do Esporte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F1D6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F1D6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3CF5"/>
    <w:rsid w:val="00012789"/>
    <w:rsid w:val="00012D16"/>
    <w:rsid w:val="00015969"/>
    <w:rsid w:val="00016A68"/>
    <w:rsid w:val="00017014"/>
    <w:rsid w:val="00021BD8"/>
    <w:rsid w:val="00024FD3"/>
    <w:rsid w:val="000253AE"/>
    <w:rsid w:val="000272AF"/>
    <w:rsid w:val="0002757B"/>
    <w:rsid w:val="00034A23"/>
    <w:rsid w:val="00035641"/>
    <w:rsid w:val="00035EB6"/>
    <w:rsid w:val="00037AC7"/>
    <w:rsid w:val="000450BD"/>
    <w:rsid w:val="00047C56"/>
    <w:rsid w:val="00052090"/>
    <w:rsid w:val="00053EF3"/>
    <w:rsid w:val="0005537B"/>
    <w:rsid w:val="00056288"/>
    <w:rsid w:val="00056C99"/>
    <w:rsid w:val="00057728"/>
    <w:rsid w:val="00060102"/>
    <w:rsid w:val="00062577"/>
    <w:rsid w:val="00070E0E"/>
    <w:rsid w:val="00070E30"/>
    <w:rsid w:val="000804BA"/>
    <w:rsid w:val="0008097C"/>
    <w:rsid w:val="00080D27"/>
    <w:rsid w:val="00086122"/>
    <w:rsid w:val="000901C0"/>
    <w:rsid w:val="00091726"/>
    <w:rsid w:val="000917BF"/>
    <w:rsid w:val="00091B76"/>
    <w:rsid w:val="00093D95"/>
    <w:rsid w:val="00094490"/>
    <w:rsid w:val="000958D5"/>
    <w:rsid w:val="00097CAE"/>
    <w:rsid w:val="000A6C04"/>
    <w:rsid w:val="000A7990"/>
    <w:rsid w:val="000B20A2"/>
    <w:rsid w:val="000B29E0"/>
    <w:rsid w:val="000B3587"/>
    <w:rsid w:val="000B5695"/>
    <w:rsid w:val="000C1819"/>
    <w:rsid w:val="000C4918"/>
    <w:rsid w:val="000C6D21"/>
    <w:rsid w:val="000D5F51"/>
    <w:rsid w:val="000D5FE1"/>
    <w:rsid w:val="000E27D7"/>
    <w:rsid w:val="000E53B6"/>
    <w:rsid w:val="000F0EA8"/>
    <w:rsid w:val="000F6251"/>
    <w:rsid w:val="00106DD2"/>
    <w:rsid w:val="001113CB"/>
    <w:rsid w:val="00115EBB"/>
    <w:rsid w:val="00117261"/>
    <w:rsid w:val="0012042E"/>
    <w:rsid w:val="00125671"/>
    <w:rsid w:val="001331BD"/>
    <w:rsid w:val="001357C4"/>
    <w:rsid w:val="001361A5"/>
    <w:rsid w:val="0013759F"/>
    <w:rsid w:val="00140941"/>
    <w:rsid w:val="00141268"/>
    <w:rsid w:val="001432B3"/>
    <w:rsid w:val="00143745"/>
    <w:rsid w:val="0014591F"/>
    <w:rsid w:val="00150EE2"/>
    <w:rsid w:val="00151510"/>
    <w:rsid w:val="00152425"/>
    <w:rsid w:val="00152FF1"/>
    <w:rsid w:val="00153570"/>
    <w:rsid w:val="00153BA6"/>
    <w:rsid w:val="00153E39"/>
    <w:rsid w:val="00155C06"/>
    <w:rsid w:val="00156879"/>
    <w:rsid w:val="001602B8"/>
    <w:rsid w:val="00162CDC"/>
    <w:rsid w:val="00164090"/>
    <w:rsid w:val="00164D21"/>
    <w:rsid w:val="00166B11"/>
    <w:rsid w:val="00167FC2"/>
    <w:rsid w:val="00170E9B"/>
    <w:rsid w:val="00172E81"/>
    <w:rsid w:val="00173A21"/>
    <w:rsid w:val="00174EED"/>
    <w:rsid w:val="0018018C"/>
    <w:rsid w:val="00181CD2"/>
    <w:rsid w:val="00193521"/>
    <w:rsid w:val="00193522"/>
    <w:rsid w:val="00193AD0"/>
    <w:rsid w:val="001A09F2"/>
    <w:rsid w:val="001A3523"/>
    <w:rsid w:val="001A3D82"/>
    <w:rsid w:val="001A727E"/>
    <w:rsid w:val="001B0773"/>
    <w:rsid w:val="001B2AE2"/>
    <w:rsid w:val="001B3D77"/>
    <w:rsid w:val="001B7CB5"/>
    <w:rsid w:val="001C1906"/>
    <w:rsid w:val="001C21C0"/>
    <w:rsid w:val="001C50BF"/>
    <w:rsid w:val="001D0672"/>
    <w:rsid w:val="001D3040"/>
    <w:rsid w:val="001D3428"/>
    <w:rsid w:val="001E2E0F"/>
    <w:rsid w:val="001E6C34"/>
    <w:rsid w:val="001F08B3"/>
    <w:rsid w:val="001F13C3"/>
    <w:rsid w:val="001F25C5"/>
    <w:rsid w:val="001F4FF1"/>
    <w:rsid w:val="001F57F9"/>
    <w:rsid w:val="001F67DB"/>
    <w:rsid w:val="001F793F"/>
    <w:rsid w:val="00202322"/>
    <w:rsid w:val="00204ED7"/>
    <w:rsid w:val="00205BF4"/>
    <w:rsid w:val="00207D67"/>
    <w:rsid w:val="002208A0"/>
    <w:rsid w:val="00222F1F"/>
    <w:rsid w:val="00223C60"/>
    <w:rsid w:val="002246DD"/>
    <w:rsid w:val="00225B28"/>
    <w:rsid w:val="00226696"/>
    <w:rsid w:val="00227225"/>
    <w:rsid w:val="002306FE"/>
    <w:rsid w:val="00230859"/>
    <w:rsid w:val="00235087"/>
    <w:rsid w:val="002354FD"/>
    <w:rsid w:val="002439EF"/>
    <w:rsid w:val="00244A8F"/>
    <w:rsid w:val="00246C12"/>
    <w:rsid w:val="002478FD"/>
    <w:rsid w:val="00251260"/>
    <w:rsid w:val="0025269C"/>
    <w:rsid w:val="00253C82"/>
    <w:rsid w:val="00254635"/>
    <w:rsid w:val="00254E98"/>
    <w:rsid w:val="00255C09"/>
    <w:rsid w:val="00256155"/>
    <w:rsid w:val="00260F25"/>
    <w:rsid w:val="002664E1"/>
    <w:rsid w:val="00267490"/>
    <w:rsid w:val="00272188"/>
    <w:rsid w:val="00273D86"/>
    <w:rsid w:val="00274AC8"/>
    <w:rsid w:val="00280EC1"/>
    <w:rsid w:val="00283285"/>
    <w:rsid w:val="00287BC5"/>
    <w:rsid w:val="002917B1"/>
    <w:rsid w:val="002937EC"/>
    <w:rsid w:val="00295DD0"/>
    <w:rsid w:val="002A7434"/>
    <w:rsid w:val="002B066E"/>
    <w:rsid w:val="002B565B"/>
    <w:rsid w:val="002C4B2B"/>
    <w:rsid w:val="002C5C70"/>
    <w:rsid w:val="002D3D9E"/>
    <w:rsid w:val="002E0D7B"/>
    <w:rsid w:val="002E3B70"/>
    <w:rsid w:val="002E3CB0"/>
    <w:rsid w:val="002E6E3D"/>
    <w:rsid w:val="002F02DB"/>
    <w:rsid w:val="002F1D6F"/>
    <w:rsid w:val="002F2522"/>
    <w:rsid w:val="002F29DC"/>
    <w:rsid w:val="002F3865"/>
    <w:rsid w:val="002F3BB8"/>
    <w:rsid w:val="0030168E"/>
    <w:rsid w:val="00302991"/>
    <w:rsid w:val="00311A7B"/>
    <w:rsid w:val="00311F37"/>
    <w:rsid w:val="003123F6"/>
    <w:rsid w:val="00313A51"/>
    <w:rsid w:val="00313B6C"/>
    <w:rsid w:val="00317C1A"/>
    <w:rsid w:val="00320300"/>
    <w:rsid w:val="0032354D"/>
    <w:rsid w:val="00323F0F"/>
    <w:rsid w:val="00327C19"/>
    <w:rsid w:val="0033447B"/>
    <w:rsid w:val="0033510E"/>
    <w:rsid w:val="00335AD0"/>
    <w:rsid w:val="00335AE2"/>
    <w:rsid w:val="00337C34"/>
    <w:rsid w:val="00343838"/>
    <w:rsid w:val="00343E43"/>
    <w:rsid w:val="00347D5E"/>
    <w:rsid w:val="003504B5"/>
    <w:rsid w:val="00352815"/>
    <w:rsid w:val="00360AF2"/>
    <w:rsid w:val="003647E9"/>
    <w:rsid w:val="00364828"/>
    <w:rsid w:val="003649CB"/>
    <w:rsid w:val="00367A6C"/>
    <w:rsid w:val="00367B72"/>
    <w:rsid w:val="00376B00"/>
    <w:rsid w:val="003810E8"/>
    <w:rsid w:val="00381797"/>
    <w:rsid w:val="003825DC"/>
    <w:rsid w:val="00383241"/>
    <w:rsid w:val="003840A7"/>
    <w:rsid w:val="003846E4"/>
    <w:rsid w:val="003848C4"/>
    <w:rsid w:val="00384D53"/>
    <w:rsid w:val="003854F8"/>
    <w:rsid w:val="00392472"/>
    <w:rsid w:val="00392CD6"/>
    <w:rsid w:val="0039349C"/>
    <w:rsid w:val="00393B17"/>
    <w:rsid w:val="003944E9"/>
    <w:rsid w:val="00397FF3"/>
    <w:rsid w:val="003A076A"/>
    <w:rsid w:val="003A0B3A"/>
    <w:rsid w:val="003A2105"/>
    <w:rsid w:val="003A5376"/>
    <w:rsid w:val="003A77BE"/>
    <w:rsid w:val="003B2160"/>
    <w:rsid w:val="003B3E32"/>
    <w:rsid w:val="003B414B"/>
    <w:rsid w:val="003B4484"/>
    <w:rsid w:val="003C0337"/>
    <w:rsid w:val="003C3222"/>
    <w:rsid w:val="003C69CD"/>
    <w:rsid w:val="003D00CC"/>
    <w:rsid w:val="003D18AA"/>
    <w:rsid w:val="003D6134"/>
    <w:rsid w:val="003D74A0"/>
    <w:rsid w:val="003E188F"/>
    <w:rsid w:val="003E1D64"/>
    <w:rsid w:val="003E1E4A"/>
    <w:rsid w:val="003E2220"/>
    <w:rsid w:val="003E24EC"/>
    <w:rsid w:val="003E34E6"/>
    <w:rsid w:val="003E603F"/>
    <w:rsid w:val="003E6675"/>
    <w:rsid w:val="003E6B2D"/>
    <w:rsid w:val="003F0A77"/>
    <w:rsid w:val="003F1BBD"/>
    <w:rsid w:val="003F546A"/>
    <w:rsid w:val="003F7896"/>
    <w:rsid w:val="00404FAF"/>
    <w:rsid w:val="004062E0"/>
    <w:rsid w:val="00411C57"/>
    <w:rsid w:val="00412795"/>
    <w:rsid w:val="00416304"/>
    <w:rsid w:val="004206B6"/>
    <w:rsid w:val="00421CFF"/>
    <w:rsid w:val="00422CE0"/>
    <w:rsid w:val="00430192"/>
    <w:rsid w:val="0043127F"/>
    <w:rsid w:val="00431C4F"/>
    <w:rsid w:val="0043425C"/>
    <w:rsid w:val="00440307"/>
    <w:rsid w:val="00442D6B"/>
    <w:rsid w:val="00445827"/>
    <w:rsid w:val="0045459C"/>
    <w:rsid w:val="00457532"/>
    <w:rsid w:val="004608B8"/>
    <w:rsid w:val="00465857"/>
    <w:rsid w:val="00466416"/>
    <w:rsid w:val="00473488"/>
    <w:rsid w:val="004736DB"/>
    <w:rsid w:val="0047668A"/>
    <w:rsid w:val="0047711D"/>
    <w:rsid w:val="00482B40"/>
    <w:rsid w:val="00482F24"/>
    <w:rsid w:val="00483569"/>
    <w:rsid w:val="004841A8"/>
    <w:rsid w:val="00487D64"/>
    <w:rsid w:val="00491343"/>
    <w:rsid w:val="00493115"/>
    <w:rsid w:val="00493303"/>
    <w:rsid w:val="00494C8D"/>
    <w:rsid w:val="004951CF"/>
    <w:rsid w:val="00495D7E"/>
    <w:rsid w:val="004963FE"/>
    <w:rsid w:val="004971DE"/>
    <w:rsid w:val="004A0705"/>
    <w:rsid w:val="004B026A"/>
    <w:rsid w:val="004B4252"/>
    <w:rsid w:val="004B5423"/>
    <w:rsid w:val="004C005B"/>
    <w:rsid w:val="004C07C4"/>
    <w:rsid w:val="004C2C30"/>
    <w:rsid w:val="004C2D3D"/>
    <w:rsid w:val="004C3170"/>
    <w:rsid w:val="004C5600"/>
    <w:rsid w:val="004C57A3"/>
    <w:rsid w:val="004C6C78"/>
    <w:rsid w:val="004C701D"/>
    <w:rsid w:val="004C72BB"/>
    <w:rsid w:val="004C7482"/>
    <w:rsid w:val="004C772C"/>
    <w:rsid w:val="004C7F0B"/>
    <w:rsid w:val="004D22C3"/>
    <w:rsid w:val="004D3954"/>
    <w:rsid w:val="004D52C5"/>
    <w:rsid w:val="004D6C3E"/>
    <w:rsid w:val="004E06ED"/>
    <w:rsid w:val="004E16D5"/>
    <w:rsid w:val="004E46DA"/>
    <w:rsid w:val="004F0C5E"/>
    <w:rsid w:val="004F2BBC"/>
    <w:rsid w:val="004F34E7"/>
    <w:rsid w:val="004F39E9"/>
    <w:rsid w:val="004F519E"/>
    <w:rsid w:val="004F690D"/>
    <w:rsid w:val="004F6A11"/>
    <w:rsid w:val="004F6C6A"/>
    <w:rsid w:val="00505357"/>
    <w:rsid w:val="00505FD8"/>
    <w:rsid w:val="00506507"/>
    <w:rsid w:val="00507A4F"/>
    <w:rsid w:val="00514CC5"/>
    <w:rsid w:val="00516FCD"/>
    <w:rsid w:val="005172DF"/>
    <w:rsid w:val="00517531"/>
    <w:rsid w:val="00520369"/>
    <w:rsid w:val="00523D4B"/>
    <w:rsid w:val="00524669"/>
    <w:rsid w:val="00525080"/>
    <w:rsid w:val="00525285"/>
    <w:rsid w:val="005264B6"/>
    <w:rsid w:val="00531881"/>
    <w:rsid w:val="00533862"/>
    <w:rsid w:val="005355FD"/>
    <w:rsid w:val="00535B1C"/>
    <w:rsid w:val="00543707"/>
    <w:rsid w:val="00544030"/>
    <w:rsid w:val="00544FAA"/>
    <w:rsid w:val="00545B98"/>
    <w:rsid w:val="00545C21"/>
    <w:rsid w:val="00546C4E"/>
    <w:rsid w:val="00550ECD"/>
    <w:rsid w:val="00554E99"/>
    <w:rsid w:val="00557BD5"/>
    <w:rsid w:val="00562A8B"/>
    <w:rsid w:val="00563970"/>
    <w:rsid w:val="0056399D"/>
    <w:rsid w:val="00563D6D"/>
    <w:rsid w:val="00564368"/>
    <w:rsid w:val="005662F7"/>
    <w:rsid w:val="00571692"/>
    <w:rsid w:val="00576C52"/>
    <w:rsid w:val="0058109A"/>
    <w:rsid w:val="00582351"/>
    <w:rsid w:val="0058286D"/>
    <w:rsid w:val="00582AAE"/>
    <w:rsid w:val="0058372C"/>
    <w:rsid w:val="00584290"/>
    <w:rsid w:val="005857C5"/>
    <w:rsid w:val="005857C9"/>
    <w:rsid w:val="00585A2D"/>
    <w:rsid w:val="005868AE"/>
    <w:rsid w:val="00587FB5"/>
    <w:rsid w:val="005907DC"/>
    <w:rsid w:val="005A01D0"/>
    <w:rsid w:val="005A03FA"/>
    <w:rsid w:val="005A7D58"/>
    <w:rsid w:val="005B3D21"/>
    <w:rsid w:val="005B5DFA"/>
    <w:rsid w:val="005C007E"/>
    <w:rsid w:val="005C092B"/>
    <w:rsid w:val="005C164F"/>
    <w:rsid w:val="005C3701"/>
    <w:rsid w:val="005C3938"/>
    <w:rsid w:val="005C5A7D"/>
    <w:rsid w:val="005C6970"/>
    <w:rsid w:val="005D042D"/>
    <w:rsid w:val="005D0577"/>
    <w:rsid w:val="005D0636"/>
    <w:rsid w:val="005D2A09"/>
    <w:rsid w:val="005D3713"/>
    <w:rsid w:val="005D429D"/>
    <w:rsid w:val="005D47A5"/>
    <w:rsid w:val="005D5223"/>
    <w:rsid w:val="005D6D2F"/>
    <w:rsid w:val="005D702D"/>
    <w:rsid w:val="005E138D"/>
    <w:rsid w:val="005E37C6"/>
    <w:rsid w:val="005E51DE"/>
    <w:rsid w:val="005E6A95"/>
    <w:rsid w:val="005F09E5"/>
    <w:rsid w:val="005F5585"/>
    <w:rsid w:val="0060146D"/>
    <w:rsid w:val="00602349"/>
    <w:rsid w:val="00602564"/>
    <w:rsid w:val="0060386D"/>
    <w:rsid w:val="00605D6F"/>
    <w:rsid w:val="00606152"/>
    <w:rsid w:val="00610129"/>
    <w:rsid w:val="00612EC1"/>
    <w:rsid w:val="0061377C"/>
    <w:rsid w:val="00614BE8"/>
    <w:rsid w:val="006208A5"/>
    <w:rsid w:val="00620D69"/>
    <w:rsid w:val="006213BC"/>
    <w:rsid w:val="00624472"/>
    <w:rsid w:val="0062761B"/>
    <w:rsid w:val="00627813"/>
    <w:rsid w:val="006304C9"/>
    <w:rsid w:val="006326B1"/>
    <w:rsid w:val="00633458"/>
    <w:rsid w:val="006340E2"/>
    <w:rsid w:val="006345AF"/>
    <w:rsid w:val="0063516A"/>
    <w:rsid w:val="0063623C"/>
    <w:rsid w:val="0064015E"/>
    <w:rsid w:val="0064101C"/>
    <w:rsid w:val="006410BB"/>
    <w:rsid w:val="006426AE"/>
    <w:rsid w:val="00642A0C"/>
    <w:rsid w:val="0064576F"/>
    <w:rsid w:val="00650450"/>
    <w:rsid w:val="006519D9"/>
    <w:rsid w:val="006552D7"/>
    <w:rsid w:val="00664DEF"/>
    <w:rsid w:val="0067190D"/>
    <w:rsid w:val="00674F7D"/>
    <w:rsid w:val="00675A69"/>
    <w:rsid w:val="006760E1"/>
    <w:rsid w:val="00680F78"/>
    <w:rsid w:val="00681021"/>
    <w:rsid w:val="00682E6E"/>
    <w:rsid w:val="00682F61"/>
    <w:rsid w:val="00684777"/>
    <w:rsid w:val="00691CF5"/>
    <w:rsid w:val="0069312F"/>
    <w:rsid w:val="00695029"/>
    <w:rsid w:val="0069681A"/>
    <w:rsid w:val="006A2387"/>
    <w:rsid w:val="006A370D"/>
    <w:rsid w:val="006B0377"/>
    <w:rsid w:val="006B0B8E"/>
    <w:rsid w:val="006B42B9"/>
    <w:rsid w:val="006B5513"/>
    <w:rsid w:val="006C005C"/>
    <w:rsid w:val="006C2F5C"/>
    <w:rsid w:val="006C59BC"/>
    <w:rsid w:val="006C6195"/>
    <w:rsid w:val="006D3528"/>
    <w:rsid w:val="006D41CC"/>
    <w:rsid w:val="006D59EB"/>
    <w:rsid w:val="006D5C63"/>
    <w:rsid w:val="006D5CFA"/>
    <w:rsid w:val="006D6B1B"/>
    <w:rsid w:val="006D6F7D"/>
    <w:rsid w:val="006D7832"/>
    <w:rsid w:val="006E01B2"/>
    <w:rsid w:val="006E2FEE"/>
    <w:rsid w:val="006E41A5"/>
    <w:rsid w:val="006E7E66"/>
    <w:rsid w:val="006F4E64"/>
    <w:rsid w:val="006F659F"/>
    <w:rsid w:val="006F7B0A"/>
    <w:rsid w:val="0070099B"/>
    <w:rsid w:val="007017EC"/>
    <w:rsid w:val="0070336B"/>
    <w:rsid w:val="00703418"/>
    <w:rsid w:val="00705FA8"/>
    <w:rsid w:val="007061BA"/>
    <w:rsid w:val="0070776A"/>
    <w:rsid w:val="00714C95"/>
    <w:rsid w:val="007152EF"/>
    <w:rsid w:val="00715F74"/>
    <w:rsid w:val="007160B9"/>
    <w:rsid w:val="00716133"/>
    <w:rsid w:val="00721E00"/>
    <w:rsid w:val="00722641"/>
    <w:rsid w:val="00724BCB"/>
    <w:rsid w:val="007258F8"/>
    <w:rsid w:val="00725E66"/>
    <w:rsid w:val="00727CDB"/>
    <w:rsid w:val="00730A91"/>
    <w:rsid w:val="007320B9"/>
    <w:rsid w:val="0073407F"/>
    <w:rsid w:val="00734902"/>
    <w:rsid w:val="007426E3"/>
    <w:rsid w:val="0074632A"/>
    <w:rsid w:val="0075015D"/>
    <w:rsid w:val="00753A48"/>
    <w:rsid w:val="00754C7F"/>
    <w:rsid w:val="00755112"/>
    <w:rsid w:val="00756391"/>
    <w:rsid w:val="00764823"/>
    <w:rsid w:val="00771286"/>
    <w:rsid w:val="00774060"/>
    <w:rsid w:val="00775A1B"/>
    <w:rsid w:val="00775F49"/>
    <w:rsid w:val="007838DC"/>
    <w:rsid w:val="00786373"/>
    <w:rsid w:val="00790911"/>
    <w:rsid w:val="00791D72"/>
    <w:rsid w:val="00792F6C"/>
    <w:rsid w:val="007963C3"/>
    <w:rsid w:val="007A2A50"/>
    <w:rsid w:val="007A3206"/>
    <w:rsid w:val="007A48A5"/>
    <w:rsid w:val="007A530F"/>
    <w:rsid w:val="007B2387"/>
    <w:rsid w:val="007B27EC"/>
    <w:rsid w:val="007B5EDE"/>
    <w:rsid w:val="007C21E7"/>
    <w:rsid w:val="007C25F5"/>
    <w:rsid w:val="007D39FD"/>
    <w:rsid w:val="007E1D2B"/>
    <w:rsid w:val="007E331A"/>
    <w:rsid w:val="007E3F69"/>
    <w:rsid w:val="007F23F3"/>
    <w:rsid w:val="007F660B"/>
    <w:rsid w:val="007F6D75"/>
    <w:rsid w:val="007F75CA"/>
    <w:rsid w:val="0080197E"/>
    <w:rsid w:val="00807B53"/>
    <w:rsid w:val="00812838"/>
    <w:rsid w:val="00813CC1"/>
    <w:rsid w:val="00813FA4"/>
    <w:rsid w:val="00814530"/>
    <w:rsid w:val="00815524"/>
    <w:rsid w:val="008159C4"/>
    <w:rsid w:val="00815DAF"/>
    <w:rsid w:val="00820C13"/>
    <w:rsid w:val="00823433"/>
    <w:rsid w:val="00823665"/>
    <w:rsid w:val="0082486C"/>
    <w:rsid w:val="00826C49"/>
    <w:rsid w:val="00826CDF"/>
    <w:rsid w:val="0083132A"/>
    <w:rsid w:val="0083331A"/>
    <w:rsid w:val="00833E7C"/>
    <w:rsid w:val="00835C7D"/>
    <w:rsid w:val="00840BD6"/>
    <w:rsid w:val="00842ACE"/>
    <w:rsid w:val="008474F2"/>
    <w:rsid w:val="008501AD"/>
    <w:rsid w:val="008508AB"/>
    <w:rsid w:val="00851B70"/>
    <w:rsid w:val="00852C9C"/>
    <w:rsid w:val="00853EE5"/>
    <w:rsid w:val="00854713"/>
    <w:rsid w:val="00863D3A"/>
    <w:rsid w:val="0086776E"/>
    <w:rsid w:val="00870069"/>
    <w:rsid w:val="00870972"/>
    <w:rsid w:val="00871EC4"/>
    <w:rsid w:val="00872C22"/>
    <w:rsid w:val="008759CF"/>
    <w:rsid w:val="008764A0"/>
    <w:rsid w:val="00877AC7"/>
    <w:rsid w:val="00877CCA"/>
    <w:rsid w:val="00877E50"/>
    <w:rsid w:val="00883C34"/>
    <w:rsid w:val="0089053C"/>
    <w:rsid w:val="008909A4"/>
    <w:rsid w:val="00896913"/>
    <w:rsid w:val="008A0EB2"/>
    <w:rsid w:val="008A1001"/>
    <w:rsid w:val="008A1B8B"/>
    <w:rsid w:val="008A2934"/>
    <w:rsid w:val="008A2F67"/>
    <w:rsid w:val="008A7C7E"/>
    <w:rsid w:val="008B196D"/>
    <w:rsid w:val="008B2541"/>
    <w:rsid w:val="008C33AB"/>
    <w:rsid w:val="008C5890"/>
    <w:rsid w:val="008C75C2"/>
    <w:rsid w:val="008D204E"/>
    <w:rsid w:val="008D4E70"/>
    <w:rsid w:val="008D693A"/>
    <w:rsid w:val="008E0A91"/>
    <w:rsid w:val="008E3DEA"/>
    <w:rsid w:val="008E6C99"/>
    <w:rsid w:val="008F1F44"/>
    <w:rsid w:val="008F3990"/>
    <w:rsid w:val="008F4431"/>
    <w:rsid w:val="008F5172"/>
    <w:rsid w:val="008F65E0"/>
    <w:rsid w:val="008F7C13"/>
    <w:rsid w:val="009008B0"/>
    <w:rsid w:val="00900E13"/>
    <w:rsid w:val="00901A04"/>
    <w:rsid w:val="009038AB"/>
    <w:rsid w:val="00904B03"/>
    <w:rsid w:val="00906DF8"/>
    <w:rsid w:val="0091569E"/>
    <w:rsid w:val="00915989"/>
    <w:rsid w:val="00922964"/>
    <w:rsid w:val="00924DE5"/>
    <w:rsid w:val="00926DCA"/>
    <w:rsid w:val="0093236F"/>
    <w:rsid w:val="00932D26"/>
    <w:rsid w:val="009336DB"/>
    <w:rsid w:val="00951025"/>
    <w:rsid w:val="0095183D"/>
    <w:rsid w:val="00953D8B"/>
    <w:rsid w:val="00960518"/>
    <w:rsid w:val="00961E04"/>
    <w:rsid w:val="00967128"/>
    <w:rsid w:val="0097028F"/>
    <w:rsid w:val="0097276E"/>
    <w:rsid w:val="00972981"/>
    <w:rsid w:val="00973F52"/>
    <w:rsid w:val="00976458"/>
    <w:rsid w:val="009768E6"/>
    <w:rsid w:val="0098159A"/>
    <w:rsid w:val="00982449"/>
    <w:rsid w:val="00985382"/>
    <w:rsid w:val="009920E8"/>
    <w:rsid w:val="00996D1B"/>
    <w:rsid w:val="00996FF1"/>
    <w:rsid w:val="009A2ABD"/>
    <w:rsid w:val="009A306A"/>
    <w:rsid w:val="009A545E"/>
    <w:rsid w:val="009B0542"/>
    <w:rsid w:val="009B207E"/>
    <w:rsid w:val="009B32F8"/>
    <w:rsid w:val="009B3F28"/>
    <w:rsid w:val="009B4807"/>
    <w:rsid w:val="009B5CEA"/>
    <w:rsid w:val="009B6233"/>
    <w:rsid w:val="009C0BF1"/>
    <w:rsid w:val="009C2740"/>
    <w:rsid w:val="009C4823"/>
    <w:rsid w:val="009C5571"/>
    <w:rsid w:val="009C7421"/>
    <w:rsid w:val="009D0F6E"/>
    <w:rsid w:val="009D12B7"/>
    <w:rsid w:val="009D50D4"/>
    <w:rsid w:val="009D512F"/>
    <w:rsid w:val="009D6EB8"/>
    <w:rsid w:val="009E19A0"/>
    <w:rsid w:val="009E1F05"/>
    <w:rsid w:val="009E6B3F"/>
    <w:rsid w:val="009F3BA2"/>
    <w:rsid w:val="009F4FBA"/>
    <w:rsid w:val="009F5389"/>
    <w:rsid w:val="00A014C7"/>
    <w:rsid w:val="00A01F86"/>
    <w:rsid w:val="00A03686"/>
    <w:rsid w:val="00A046C8"/>
    <w:rsid w:val="00A0563A"/>
    <w:rsid w:val="00A05DEE"/>
    <w:rsid w:val="00A21A8C"/>
    <w:rsid w:val="00A32E4D"/>
    <w:rsid w:val="00A349F1"/>
    <w:rsid w:val="00A34D36"/>
    <w:rsid w:val="00A4321C"/>
    <w:rsid w:val="00A44145"/>
    <w:rsid w:val="00A45649"/>
    <w:rsid w:val="00A45A2D"/>
    <w:rsid w:val="00A46B01"/>
    <w:rsid w:val="00A47825"/>
    <w:rsid w:val="00A50A7B"/>
    <w:rsid w:val="00A51C14"/>
    <w:rsid w:val="00A53176"/>
    <w:rsid w:val="00A67235"/>
    <w:rsid w:val="00A704BD"/>
    <w:rsid w:val="00A708AE"/>
    <w:rsid w:val="00A72695"/>
    <w:rsid w:val="00A80FBF"/>
    <w:rsid w:val="00A850B5"/>
    <w:rsid w:val="00A92CB9"/>
    <w:rsid w:val="00A97EE3"/>
    <w:rsid w:val="00AA0397"/>
    <w:rsid w:val="00AA531A"/>
    <w:rsid w:val="00AA57D9"/>
    <w:rsid w:val="00AA5EB3"/>
    <w:rsid w:val="00AA77A0"/>
    <w:rsid w:val="00AA7EB9"/>
    <w:rsid w:val="00AC1A59"/>
    <w:rsid w:val="00AC24F9"/>
    <w:rsid w:val="00AC39CD"/>
    <w:rsid w:val="00AC712C"/>
    <w:rsid w:val="00AC7964"/>
    <w:rsid w:val="00AD042E"/>
    <w:rsid w:val="00AD6B47"/>
    <w:rsid w:val="00AE0341"/>
    <w:rsid w:val="00AE4130"/>
    <w:rsid w:val="00AE751B"/>
    <w:rsid w:val="00B02C6C"/>
    <w:rsid w:val="00B10E9F"/>
    <w:rsid w:val="00B12CBE"/>
    <w:rsid w:val="00B13A33"/>
    <w:rsid w:val="00B1656F"/>
    <w:rsid w:val="00B2108A"/>
    <w:rsid w:val="00B24605"/>
    <w:rsid w:val="00B30CC9"/>
    <w:rsid w:val="00B4723C"/>
    <w:rsid w:val="00B51895"/>
    <w:rsid w:val="00B540AD"/>
    <w:rsid w:val="00B54EDE"/>
    <w:rsid w:val="00B55645"/>
    <w:rsid w:val="00B55D10"/>
    <w:rsid w:val="00B57E0F"/>
    <w:rsid w:val="00B64CFF"/>
    <w:rsid w:val="00B70DDF"/>
    <w:rsid w:val="00B75CEF"/>
    <w:rsid w:val="00B7680A"/>
    <w:rsid w:val="00B80B44"/>
    <w:rsid w:val="00B813C0"/>
    <w:rsid w:val="00B863F7"/>
    <w:rsid w:val="00B87B96"/>
    <w:rsid w:val="00B90BAD"/>
    <w:rsid w:val="00B95297"/>
    <w:rsid w:val="00B952C1"/>
    <w:rsid w:val="00B97721"/>
    <w:rsid w:val="00BA05ED"/>
    <w:rsid w:val="00BA1565"/>
    <w:rsid w:val="00BA2AC7"/>
    <w:rsid w:val="00BA342B"/>
    <w:rsid w:val="00BA3AF6"/>
    <w:rsid w:val="00BA4676"/>
    <w:rsid w:val="00BA54A6"/>
    <w:rsid w:val="00BA58B5"/>
    <w:rsid w:val="00BB0EBC"/>
    <w:rsid w:val="00BB1F4A"/>
    <w:rsid w:val="00BB3F3E"/>
    <w:rsid w:val="00BB4095"/>
    <w:rsid w:val="00BB57AE"/>
    <w:rsid w:val="00BB65C9"/>
    <w:rsid w:val="00BC0BD0"/>
    <w:rsid w:val="00BC44DF"/>
    <w:rsid w:val="00BC48D5"/>
    <w:rsid w:val="00BD1F36"/>
    <w:rsid w:val="00BD3850"/>
    <w:rsid w:val="00BD3C47"/>
    <w:rsid w:val="00BD50BC"/>
    <w:rsid w:val="00BE1B39"/>
    <w:rsid w:val="00BE273D"/>
    <w:rsid w:val="00BE5ED6"/>
    <w:rsid w:val="00BE685D"/>
    <w:rsid w:val="00BF184D"/>
    <w:rsid w:val="00BF26DE"/>
    <w:rsid w:val="00BF4802"/>
    <w:rsid w:val="00BF7917"/>
    <w:rsid w:val="00BF791A"/>
    <w:rsid w:val="00C006C7"/>
    <w:rsid w:val="00C06926"/>
    <w:rsid w:val="00C06BEA"/>
    <w:rsid w:val="00C17D1E"/>
    <w:rsid w:val="00C204D0"/>
    <w:rsid w:val="00C2213C"/>
    <w:rsid w:val="00C24C1A"/>
    <w:rsid w:val="00C25D1F"/>
    <w:rsid w:val="00C26B27"/>
    <w:rsid w:val="00C30767"/>
    <w:rsid w:val="00C32248"/>
    <w:rsid w:val="00C35D37"/>
    <w:rsid w:val="00C36C72"/>
    <w:rsid w:val="00C36E68"/>
    <w:rsid w:val="00C4038B"/>
    <w:rsid w:val="00C423C9"/>
    <w:rsid w:val="00C42806"/>
    <w:rsid w:val="00C44D39"/>
    <w:rsid w:val="00C45509"/>
    <w:rsid w:val="00C52E1D"/>
    <w:rsid w:val="00C5345D"/>
    <w:rsid w:val="00C57A66"/>
    <w:rsid w:val="00C60327"/>
    <w:rsid w:val="00C63E5F"/>
    <w:rsid w:val="00C67796"/>
    <w:rsid w:val="00C7028D"/>
    <w:rsid w:val="00C7136E"/>
    <w:rsid w:val="00C714B1"/>
    <w:rsid w:val="00C72B50"/>
    <w:rsid w:val="00C73441"/>
    <w:rsid w:val="00C75C0C"/>
    <w:rsid w:val="00C76263"/>
    <w:rsid w:val="00C7772C"/>
    <w:rsid w:val="00C825A2"/>
    <w:rsid w:val="00C858DF"/>
    <w:rsid w:val="00C9312A"/>
    <w:rsid w:val="00C944EE"/>
    <w:rsid w:val="00C96185"/>
    <w:rsid w:val="00CA3600"/>
    <w:rsid w:val="00CA3748"/>
    <w:rsid w:val="00CA759E"/>
    <w:rsid w:val="00CB124A"/>
    <w:rsid w:val="00CB2269"/>
    <w:rsid w:val="00CB2BAB"/>
    <w:rsid w:val="00CC0611"/>
    <w:rsid w:val="00CC0F1F"/>
    <w:rsid w:val="00CC1571"/>
    <w:rsid w:val="00CC5179"/>
    <w:rsid w:val="00CC72E2"/>
    <w:rsid w:val="00CD3DF1"/>
    <w:rsid w:val="00CD50F8"/>
    <w:rsid w:val="00CD5EA9"/>
    <w:rsid w:val="00CD7867"/>
    <w:rsid w:val="00CD7A6A"/>
    <w:rsid w:val="00CE2EAC"/>
    <w:rsid w:val="00CE4A09"/>
    <w:rsid w:val="00CE7B21"/>
    <w:rsid w:val="00CF0952"/>
    <w:rsid w:val="00CF2E62"/>
    <w:rsid w:val="00CF31DE"/>
    <w:rsid w:val="00D04C12"/>
    <w:rsid w:val="00D058B4"/>
    <w:rsid w:val="00D065DE"/>
    <w:rsid w:val="00D105B5"/>
    <w:rsid w:val="00D1427F"/>
    <w:rsid w:val="00D14EB1"/>
    <w:rsid w:val="00D165FE"/>
    <w:rsid w:val="00D16CA1"/>
    <w:rsid w:val="00D175BF"/>
    <w:rsid w:val="00D2072E"/>
    <w:rsid w:val="00D233C7"/>
    <w:rsid w:val="00D255A6"/>
    <w:rsid w:val="00D2767D"/>
    <w:rsid w:val="00D27DF0"/>
    <w:rsid w:val="00D33081"/>
    <w:rsid w:val="00D34168"/>
    <w:rsid w:val="00D35AD3"/>
    <w:rsid w:val="00D374EC"/>
    <w:rsid w:val="00D4155C"/>
    <w:rsid w:val="00D4306D"/>
    <w:rsid w:val="00D43F67"/>
    <w:rsid w:val="00D47F38"/>
    <w:rsid w:val="00D507D5"/>
    <w:rsid w:val="00D5093E"/>
    <w:rsid w:val="00D51733"/>
    <w:rsid w:val="00D5430F"/>
    <w:rsid w:val="00D564F1"/>
    <w:rsid w:val="00D56BB0"/>
    <w:rsid w:val="00D64480"/>
    <w:rsid w:val="00D64804"/>
    <w:rsid w:val="00D658A6"/>
    <w:rsid w:val="00D6692E"/>
    <w:rsid w:val="00D67D62"/>
    <w:rsid w:val="00D77D9A"/>
    <w:rsid w:val="00D8365B"/>
    <w:rsid w:val="00D84E66"/>
    <w:rsid w:val="00D84F66"/>
    <w:rsid w:val="00D8618E"/>
    <w:rsid w:val="00D864F8"/>
    <w:rsid w:val="00D87077"/>
    <w:rsid w:val="00D96935"/>
    <w:rsid w:val="00D969C5"/>
    <w:rsid w:val="00D97A97"/>
    <w:rsid w:val="00DA4235"/>
    <w:rsid w:val="00DB0DD6"/>
    <w:rsid w:val="00DB23E5"/>
    <w:rsid w:val="00DB48F6"/>
    <w:rsid w:val="00DC1145"/>
    <w:rsid w:val="00DC14F0"/>
    <w:rsid w:val="00DC32FA"/>
    <w:rsid w:val="00DC4A14"/>
    <w:rsid w:val="00DC53DB"/>
    <w:rsid w:val="00DC5CDE"/>
    <w:rsid w:val="00DD0DC4"/>
    <w:rsid w:val="00DD3523"/>
    <w:rsid w:val="00DD7FB0"/>
    <w:rsid w:val="00DE1546"/>
    <w:rsid w:val="00DE50DD"/>
    <w:rsid w:val="00DE60A5"/>
    <w:rsid w:val="00DE6165"/>
    <w:rsid w:val="00DF2529"/>
    <w:rsid w:val="00DF3B11"/>
    <w:rsid w:val="00E0249F"/>
    <w:rsid w:val="00E03C4C"/>
    <w:rsid w:val="00E03F1C"/>
    <w:rsid w:val="00E044E3"/>
    <w:rsid w:val="00E07978"/>
    <w:rsid w:val="00E11F92"/>
    <w:rsid w:val="00E14F37"/>
    <w:rsid w:val="00E163E4"/>
    <w:rsid w:val="00E17F24"/>
    <w:rsid w:val="00E21931"/>
    <w:rsid w:val="00E3022D"/>
    <w:rsid w:val="00E321EC"/>
    <w:rsid w:val="00E33C68"/>
    <w:rsid w:val="00E36F6F"/>
    <w:rsid w:val="00E37DE0"/>
    <w:rsid w:val="00E41F17"/>
    <w:rsid w:val="00E44967"/>
    <w:rsid w:val="00E45BB4"/>
    <w:rsid w:val="00E4727E"/>
    <w:rsid w:val="00E51448"/>
    <w:rsid w:val="00E6098F"/>
    <w:rsid w:val="00E66425"/>
    <w:rsid w:val="00E66CFD"/>
    <w:rsid w:val="00E70718"/>
    <w:rsid w:val="00E721EC"/>
    <w:rsid w:val="00E7245F"/>
    <w:rsid w:val="00E8015A"/>
    <w:rsid w:val="00E83BD5"/>
    <w:rsid w:val="00E85959"/>
    <w:rsid w:val="00E860E4"/>
    <w:rsid w:val="00E86C30"/>
    <w:rsid w:val="00E90791"/>
    <w:rsid w:val="00E90C30"/>
    <w:rsid w:val="00E915C0"/>
    <w:rsid w:val="00E91761"/>
    <w:rsid w:val="00EA1D73"/>
    <w:rsid w:val="00EB04D6"/>
    <w:rsid w:val="00EB11B5"/>
    <w:rsid w:val="00EB14E7"/>
    <w:rsid w:val="00EB1826"/>
    <w:rsid w:val="00EB1CFB"/>
    <w:rsid w:val="00EB4F91"/>
    <w:rsid w:val="00EB5F64"/>
    <w:rsid w:val="00EC3DF1"/>
    <w:rsid w:val="00ED183E"/>
    <w:rsid w:val="00ED2065"/>
    <w:rsid w:val="00ED368E"/>
    <w:rsid w:val="00ED3691"/>
    <w:rsid w:val="00ED6E49"/>
    <w:rsid w:val="00ED702A"/>
    <w:rsid w:val="00EE574F"/>
    <w:rsid w:val="00EE6576"/>
    <w:rsid w:val="00EF1259"/>
    <w:rsid w:val="00EF1FC7"/>
    <w:rsid w:val="00EF20B0"/>
    <w:rsid w:val="00EF25D7"/>
    <w:rsid w:val="00EF3EC2"/>
    <w:rsid w:val="00EF7679"/>
    <w:rsid w:val="00F0039C"/>
    <w:rsid w:val="00F06468"/>
    <w:rsid w:val="00F07311"/>
    <w:rsid w:val="00F07EDC"/>
    <w:rsid w:val="00F14959"/>
    <w:rsid w:val="00F16FB6"/>
    <w:rsid w:val="00F20407"/>
    <w:rsid w:val="00F20C68"/>
    <w:rsid w:val="00F21B5B"/>
    <w:rsid w:val="00F25343"/>
    <w:rsid w:val="00F27895"/>
    <w:rsid w:val="00F32533"/>
    <w:rsid w:val="00F36BF3"/>
    <w:rsid w:val="00F420E5"/>
    <w:rsid w:val="00F43457"/>
    <w:rsid w:val="00F45122"/>
    <w:rsid w:val="00F45651"/>
    <w:rsid w:val="00F46A49"/>
    <w:rsid w:val="00F5150F"/>
    <w:rsid w:val="00F53DB7"/>
    <w:rsid w:val="00F540B6"/>
    <w:rsid w:val="00F56138"/>
    <w:rsid w:val="00F6075A"/>
    <w:rsid w:val="00F6532E"/>
    <w:rsid w:val="00F65C85"/>
    <w:rsid w:val="00F661D1"/>
    <w:rsid w:val="00F72C96"/>
    <w:rsid w:val="00F73DA3"/>
    <w:rsid w:val="00F803E7"/>
    <w:rsid w:val="00F80526"/>
    <w:rsid w:val="00F862DB"/>
    <w:rsid w:val="00F91BFF"/>
    <w:rsid w:val="00FA2044"/>
    <w:rsid w:val="00FA3CFC"/>
    <w:rsid w:val="00FA3F21"/>
    <w:rsid w:val="00FB00FA"/>
    <w:rsid w:val="00FB29CB"/>
    <w:rsid w:val="00FB2F53"/>
    <w:rsid w:val="00FB4D47"/>
    <w:rsid w:val="00FB696E"/>
    <w:rsid w:val="00FC1C13"/>
    <w:rsid w:val="00FC2513"/>
    <w:rsid w:val="00FC5E85"/>
    <w:rsid w:val="00FC6933"/>
    <w:rsid w:val="00FC758A"/>
    <w:rsid w:val="00FD0140"/>
    <w:rsid w:val="00FD75AE"/>
    <w:rsid w:val="00FE28F8"/>
    <w:rsid w:val="00FE29B7"/>
    <w:rsid w:val="00FE2B3A"/>
    <w:rsid w:val="00FE3B6B"/>
    <w:rsid w:val="00FE56B1"/>
    <w:rsid w:val="00FE585E"/>
    <w:rsid w:val="00FF089E"/>
    <w:rsid w:val="00FF1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3600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4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23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05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cid:image002.jpg@01D34F2D.DAFFB4B0" TargetMode="External"/><Relationship Id="rId18" Type="http://schemas.microsoft.com/office/2007/relationships/hdphoto" Target="media/hdphoto4.wdp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microsoft.com/office/2007/relationships/hdphoto" Target="media/hdphoto5.wdp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4.png"/><Relationship Id="rId25" Type="http://schemas.openxmlformats.org/officeDocument/2006/relationships/image" Target="cid:image006.jpg@01D34F2D.DAFFB4B0" TargetMode="External"/><Relationship Id="rId2" Type="http://schemas.openxmlformats.org/officeDocument/2006/relationships/numbering" Target="numbering.xml"/><Relationship Id="rId16" Type="http://schemas.openxmlformats.org/officeDocument/2006/relationships/image" Target="cid:image003.jpg@01D34F2D.DAFFB4B0" TargetMode="External"/><Relationship Id="rId20" Type="http://schemas.openxmlformats.org/officeDocument/2006/relationships/image" Target="media/image5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microsoft.com/office/2007/relationships/hdphoto" Target="media/hdphoto6.wdp"/><Relationship Id="rId5" Type="http://schemas.openxmlformats.org/officeDocument/2006/relationships/webSettings" Target="webSettings.xml"/><Relationship Id="rId15" Type="http://schemas.microsoft.com/office/2007/relationships/hdphoto" Target="media/hdphoto3.wdp"/><Relationship Id="rId23" Type="http://schemas.openxmlformats.org/officeDocument/2006/relationships/image" Target="media/image6.png"/><Relationship Id="rId28" Type="http://schemas.openxmlformats.org/officeDocument/2006/relationships/header" Target="header2.xml"/><Relationship Id="rId10" Type="http://schemas.openxmlformats.org/officeDocument/2006/relationships/image" Target="cid:image001.jpg@01D34F2D.DAFFB4B0" TargetMode="External"/><Relationship Id="rId19" Type="http://schemas.openxmlformats.org/officeDocument/2006/relationships/image" Target="cid:image004.jpg@01D34F2D.DAFFB4B0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3.png"/><Relationship Id="rId22" Type="http://schemas.openxmlformats.org/officeDocument/2006/relationships/image" Target="cid:image005.jpg@01D34F2D.DAFFB4B0" TargetMode="External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BF7ABE-D406-4AEB-A199-378DDEC416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9</TotalTime>
  <Pages>2</Pages>
  <Words>181</Words>
  <Characters>982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1161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15</cp:revision>
  <cp:lastPrinted>2017-09-19T12:23:00Z</cp:lastPrinted>
  <dcterms:created xsi:type="dcterms:W3CDTF">2017-10-31T11:56:00Z</dcterms:created>
  <dcterms:modified xsi:type="dcterms:W3CDTF">2017-10-31T12:05:00Z</dcterms:modified>
</cp:coreProperties>
</file>