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694395">
        <w:rPr>
          <w:rFonts w:ascii="Arial" w:hAnsi="Arial" w:cs="Arial"/>
          <w:b/>
          <w:caps/>
          <w:sz w:val="28"/>
          <w:szCs w:val="28"/>
        </w:rPr>
        <w:t>3213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69439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694395">
              <w:rPr>
                <w:rFonts w:ascii="Arial" w:hAnsi="Arial" w:cs="Arial"/>
                <w:sz w:val="20"/>
                <w:szCs w:val="20"/>
              </w:rPr>
              <w:t>Solicita a troca da tampa da caixa de energia existente em poste da Praça Mauro Chaves, no Jardim das Indústrias.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694395">
        <w:rPr>
          <w:rFonts w:ascii="Arial" w:hAnsi="Arial" w:cs="Arial"/>
        </w:rPr>
        <w:t>à</w:t>
      </w:r>
      <w:r w:rsidR="00694395" w:rsidRPr="00694395">
        <w:rPr>
          <w:rFonts w:ascii="Arial" w:hAnsi="Arial" w:cs="Arial"/>
        </w:rPr>
        <w:t xml:space="preserve"> troca da tampa da caixa de energia existente em poste da Praça Mauro Chaves, no Jardim das Indústrias.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694395" w:rsidRPr="00694395" w:rsidRDefault="00694395" w:rsidP="0069439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4395">
        <w:rPr>
          <w:rFonts w:ascii="Arial" w:hAnsi="Arial" w:cs="Arial"/>
        </w:rPr>
        <w:t>Conforme observa-se nas fotos em anexo, a referida caixa de energia encontra-se com a tampa quebrada e tomadas expostas, possibilitando o uso de energia por qualquer indivíduo que por ali transite, fazendo</w:t>
      </w:r>
      <w:r w:rsidR="000157ED">
        <w:rPr>
          <w:rFonts w:ascii="Arial" w:hAnsi="Arial" w:cs="Arial"/>
        </w:rPr>
        <w:t>-se</w:t>
      </w:r>
      <w:r w:rsidRPr="00694395">
        <w:rPr>
          <w:rFonts w:ascii="Arial" w:hAnsi="Arial" w:cs="Arial"/>
        </w:rPr>
        <w:t xml:space="preserve"> necessária a pronta intervenção no local.</w:t>
      </w:r>
    </w:p>
    <w:p w:rsidR="003A77BE" w:rsidRDefault="00694395" w:rsidP="0069439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4395">
        <w:rPr>
          <w:rFonts w:ascii="Arial" w:hAnsi="Arial" w:cs="Arial"/>
        </w:rPr>
        <w:t>Desta forma, respeitosamente,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694395">
        <w:rPr>
          <w:rFonts w:ascii="Arial" w:hAnsi="Arial" w:cs="Arial"/>
        </w:rPr>
        <w:t>1º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Pr="00A34F2C" w:rsidRDefault="00694395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694395" w:rsidRPr="00A34F2C" w:rsidRDefault="00694395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694395" w:rsidRPr="00A34F2C" w:rsidRDefault="00694395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94395" w:rsidRDefault="00694395" w:rsidP="001769EF">
      <w:pPr>
        <w:jc w:val="center"/>
      </w:pPr>
      <w:bookmarkStart w:id="0" w:name="_GoBack"/>
      <w:r>
        <w:rPr>
          <w:noProof/>
        </w:rPr>
        <w:drawing>
          <wp:inline distT="0" distB="0" distL="0" distR="0">
            <wp:extent cx="3971925" cy="2238375"/>
            <wp:effectExtent l="19050" t="19050" r="28575" b="2857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238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p w:rsidR="00694395" w:rsidRDefault="00694395" w:rsidP="001769EF">
      <w:pPr>
        <w:jc w:val="center"/>
      </w:pPr>
    </w:p>
    <w:p w:rsidR="00694395" w:rsidRDefault="00694395" w:rsidP="001769EF">
      <w:pPr>
        <w:jc w:val="center"/>
      </w:pPr>
      <w:r>
        <w:rPr>
          <w:noProof/>
        </w:rPr>
        <w:drawing>
          <wp:inline distT="0" distB="0" distL="0" distR="0">
            <wp:extent cx="4095750" cy="2305050"/>
            <wp:effectExtent l="19050" t="19050" r="19050" b="1905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23050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94395" w:rsidRDefault="00694395" w:rsidP="001769EF">
      <w:pPr>
        <w:jc w:val="center"/>
      </w:pPr>
    </w:p>
    <w:p w:rsidR="00694395" w:rsidRDefault="00694395" w:rsidP="001769EF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124325" cy="2314575"/>
            <wp:effectExtent l="19050" t="19050" r="28575" b="2857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3145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694395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5D27" w:rsidRDefault="00195D27">
      <w:r>
        <w:separator/>
      </w:r>
    </w:p>
  </w:endnote>
  <w:endnote w:type="continuationSeparator" w:id="0">
    <w:p w:rsidR="00195D27" w:rsidRDefault="00195D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5D27" w:rsidRDefault="00195D27">
      <w:r>
        <w:separator/>
      </w:r>
    </w:p>
  </w:footnote>
  <w:footnote w:type="continuationSeparator" w:id="0">
    <w:p w:rsidR="00195D27" w:rsidRDefault="00195D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94395">
      <w:rPr>
        <w:rFonts w:ascii="Arial" w:hAnsi="Arial" w:cs="Arial"/>
        <w:b/>
        <w:sz w:val="20"/>
        <w:szCs w:val="20"/>
        <w:u w:val="single"/>
      </w:rPr>
      <w:t>3213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694395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769E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769E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157ED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769EF"/>
    <w:rsid w:val="00181CD2"/>
    <w:rsid w:val="00195D27"/>
    <w:rsid w:val="001A09F2"/>
    <w:rsid w:val="001B0773"/>
    <w:rsid w:val="001F13C3"/>
    <w:rsid w:val="00204ED7"/>
    <w:rsid w:val="00230859"/>
    <w:rsid w:val="00235225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94395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9761E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136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8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08A616-398F-4FE4-9EAF-47FB851C79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144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6</cp:revision>
  <cp:lastPrinted>2017-01-27T16:52:00Z</cp:lastPrinted>
  <dcterms:created xsi:type="dcterms:W3CDTF">2017-10-30T13:01:00Z</dcterms:created>
  <dcterms:modified xsi:type="dcterms:W3CDTF">2017-10-30T13:06:00Z</dcterms:modified>
</cp:coreProperties>
</file>