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3E2220">
        <w:rPr>
          <w:rFonts w:ascii="Arial" w:hAnsi="Arial" w:cs="Arial"/>
          <w:b/>
          <w:caps/>
          <w:sz w:val="28"/>
          <w:szCs w:val="28"/>
        </w:rPr>
        <w:t>3</w:t>
      </w:r>
      <w:r w:rsidR="003854F8">
        <w:rPr>
          <w:rFonts w:ascii="Arial" w:hAnsi="Arial" w:cs="Arial"/>
          <w:b/>
          <w:caps/>
          <w:sz w:val="28"/>
          <w:szCs w:val="28"/>
        </w:rPr>
        <w:t>22</w:t>
      </w:r>
      <w:r w:rsidR="0069681A">
        <w:rPr>
          <w:rFonts w:ascii="Arial" w:hAnsi="Arial" w:cs="Arial"/>
          <w:b/>
          <w:caps/>
          <w:sz w:val="28"/>
          <w:szCs w:val="28"/>
        </w:rPr>
        <w:t>0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93AD0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C57A66" w:rsidP="0069681A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Solicita </w:t>
            </w:r>
            <w:r w:rsidR="00A72695">
              <w:rPr>
                <w:rFonts w:ascii="Arial" w:hAnsi="Arial" w:cs="Arial"/>
                <w:sz w:val="20"/>
                <w:szCs w:val="20"/>
              </w:rPr>
              <w:t xml:space="preserve">a </w:t>
            </w:r>
            <w:r w:rsidR="0069681A">
              <w:rPr>
                <w:rFonts w:ascii="Arial" w:hAnsi="Arial" w:cs="Arial"/>
                <w:sz w:val="20"/>
                <w:szCs w:val="20"/>
              </w:rPr>
              <w:t>pintura de faixa dupla amarela no leito carroçável da Rua Nilo Peçanha, no Jardim Jacinto</w:t>
            </w:r>
            <w:r w:rsidR="003E6B2D" w:rsidRPr="003E6B2D">
              <w:rPr>
                <w:rFonts w:ascii="Arial" w:hAnsi="Arial" w:cs="Arial"/>
                <w:sz w:val="20"/>
                <w:szCs w:val="20"/>
              </w:rPr>
              <w:t>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582351" w:rsidRDefault="003A77BE" w:rsidP="003A5376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</w:t>
      </w:r>
      <w:proofErr w:type="spellStart"/>
      <w:r>
        <w:rPr>
          <w:rFonts w:ascii="Arial" w:hAnsi="Arial" w:cs="Arial"/>
        </w:rPr>
        <w:t>Izaías</w:t>
      </w:r>
      <w:proofErr w:type="spellEnd"/>
      <w:r>
        <w:rPr>
          <w:rFonts w:ascii="Arial" w:hAnsi="Arial" w:cs="Arial"/>
        </w:rPr>
        <w:t xml:space="preserve"> José de Santana, sejam tomadas as providências cabíveis visando</w:t>
      </w:r>
      <w:r w:rsidR="00D864F8">
        <w:rPr>
          <w:rFonts w:ascii="Arial" w:hAnsi="Arial" w:cs="Arial"/>
        </w:rPr>
        <w:t xml:space="preserve"> </w:t>
      </w:r>
      <w:r w:rsidR="00DC14F0">
        <w:rPr>
          <w:rFonts w:ascii="Arial" w:hAnsi="Arial" w:cs="Arial"/>
        </w:rPr>
        <w:t xml:space="preserve">à </w:t>
      </w:r>
      <w:r w:rsidR="00226696" w:rsidRPr="00226696">
        <w:rPr>
          <w:rFonts w:ascii="Arial" w:hAnsi="Arial" w:cs="Arial"/>
        </w:rPr>
        <w:t>pintura de faixa dupla amarela no leito carroçável da Rua Nilo Peçanha, no Jardim Jacinto</w:t>
      </w:r>
      <w:r w:rsidR="00BA342B">
        <w:rPr>
          <w:rFonts w:ascii="Arial" w:hAnsi="Arial" w:cs="Arial"/>
        </w:rPr>
        <w:t>.</w:t>
      </w:r>
    </w:p>
    <w:p w:rsidR="00754C7F" w:rsidRDefault="00754C7F" w:rsidP="00754C7F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 referida via é mão dupla e a ultrapassagem </w:t>
      </w:r>
      <w:r w:rsidR="00392CD6">
        <w:rPr>
          <w:rFonts w:ascii="Arial" w:hAnsi="Arial" w:cs="Arial"/>
        </w:rPr>
        <w:t xml:space="preserve">dos veículos </w:t>
      </w:r>
      <w:r>
        <w:rPr>
          <w:rFonts w:ascii="Arial" w:hAnsi="Arial" w:cs="Arial"/>
        </w:rPr>
        <w:t xml:space="preserve">é proibida, mas as faixas que fazem essa sinalização estão apagadas, </w:t>
      </w:r>
      <w:r w:rsidR="005F5585" w:rsidRPr="005F5585">
        <w:rPr>
          <w:rFonts w:ascii="Arial" w:hAnsi="Arial" w:cs="Arial"/>
        </w:rPr>
        <w:t>provocando perigo a</w:t>
      </w:r>
      <w:r w:rsidR="00585A2D">
        <w:rPr>
          <w:rFonts w:ascii="Arial" w:hAnsi="Arial" w:cs="Arial"/>
        </w:rPr>
        <w:t xml:space="preserve"> todos que transitam por ali</w:t>
      </w:r>
      <w:r w:rsidR="00610129">
        <w:rPr>
          <w:rFonts w:ascii="Arial" w:hAnsi="Arial" w:cs="Arial"/>
        </w:rPr>
        <w:t>.</w:t>
      </w:r>
    </w:p>
    <w:p w:rsidR="009B6233" w:rsidRDefault="00754C7F" w:rsidP="00754C7F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A solicitação tem o objetivo de auxiliar no f</w:t>
      </w:r>
      <w:r w:rsidR="005F5585" w:rsidRPr="005F5585">
        <w:rPr>
          <w:rFonts w:ascii="Arial" w:hAnsi="Arial" w:cs="Arial"/>
        </w:rPr>
        <w:t>luxo d</w:t>
      </w:r>
      <w:r>
        <w:rPr>
          <w:rFonts w:ascii="Arial" w:hAnsi="Arial" w:cs="Arial"/>
        </w:rPr>
        <w:t>o</w:t>
      </w:r>
      <w:r w:rsidR="005F5585" w:rsidRPr="005F5585">
        <w:rPr>
          <w:rFonts w:ascii="Arial" w:hAnsi="Arial" w:cs="Arial"/>
        </w:rPr>
        <w:t xml:space="preserve"> trânsito</w:t>
      </w:r>
      <w:r>
        <w:rPr>
          <w:rFonts w:ascii="Arial" w:hAnsi="Arial" w:cs="Arial"/>
        </w:rPr>
        <w:t xml:space="preserve"> e</w:t>
      </w:r>
      <w:r w:rsidR="005F5585" w:rsidRPr="005F5585">
        <w:rPr>
          <w:rFonts w:ascii="Arial" w:hAnsi="Arial" w:cs="Arial"/>
        </w:rPr>
        <w:t xml:space="preserve"> evitar possíveis acidentes</w:t>
      </w:r>
      <w:r>
        <w:rPr>
          <w:rFonts w:ascii="Arial" w:hAnsi="Arial" w:cs="Arial"/>
        </w:rPr>
        <w:t xml:space="preserve"> no local</w:t>
      </w:r>
      <w:r w:rsidR="009B6233" w:rsidRPr="009B6233">
        <w:rPr>
          <w:rFonts w:ascii="Arial" w:hAnsi="Arial" w:cs="Arial"/>
        </w:rPr>
        <w:t>. Foto</w:t>
      </w:r>
      <w:r w:rsidR="0097028F">
        <w:rPr>
          <w:rFonts w:ascii="Arial" w:hAnsi="Arial" w:cs="Arial"/>
        </w:rPr>
        <w:t>s</w:t>
      </w:r>
      <w:r w:rsidR="009B6233" w:rsidRPr="009B6233">
        <w:rPr>
          <w:rFonts w:ascii="Arial" w:hAnsi="Arial" w:cs="Arial"/>
        </w:rPr>
        <w:t xml:space="preserve"> em anexo</w:t>
      </w:r>
      <w:r w:rsidR="009B6233">
        <w:rPr>
          <w:rFonts w:ascii="Arial" w:hAnsi="Arial" w:cs="Arial"/>
        </w:rPr>
        <w:t>.</w:t>
      </w:r>
    </w:p>
    <w:p w:rsidR="00335AE2" w:rsidRPr="00335AE2" w:rsidRDefault="003E188F" w:rsidP="00335A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fldChar w:fldCharType="begin"/>
      </w:r>
      <w:r>
        <w:rPr>
          <w:rFonts w:ascii="Arial" w:hAnsi="Arial" w:cs="Arial"/>
        </w:rPr>
        <w:instrText xml:space="preserve">  </w:instrText>
      </w:r>
      <w:r>
        <w:rPr>
          <w:rFonts w:ascii="Arial" w:hAnsi="Arial" w:cs="Arial"/>
        </w:rPr>
        <w:fldChar w:fldCharType="end"/>
      </w:r>
      <w:r w:rsidR="00335AE2" w:rsidRPr="00335AE2">
        <w:rPr>
          <w:rFonts w:ascii="Arial" w:hAnsi="Arial" w:cs="Arial"/>
        </w:rPr>
        <w:t>Desta forma, mui respeitosamente acion</w:t>
      </w:r>
      <w:r w:rsidR="005D042D">
        <w:rPr>
          <w:rFonts w:ascii="Arial" w:hAnsi="Arial" w:cs="Arial"/>
        </w:rPr>
        <w:t>amos</w:t>
      </w:r>
      <w:r w:rsidR="00335AE2" w:rsidRPr="00335AE2">
        <w:rPr>
          <w:rFonts w:ascii="Arial" w:hAnsi="Arial" w:cs="Arial"/>
        </w:rPr>
        <w:t xml:space="preserve"> a A</w:t>
      </w:r>
      <w:r w:rsidR="005D042D">
        <w:rPr>
          <w:rFonts w:ascii="Arial" w:hAnsi="Arial" w:cs="Arial"/>
        </w:rPr>
        <w:t>dministração Municipal e agradecemos</w:t>
      </w:r>
      <w:r w:rsidR="00335AE2" w:rsidRPr="00335AE2">
        <w:rPr>
          <w:rFonts w:ascii="Arial" w:hAnsi="Arial" w:cs="Arial"/>
        </w:rPr>
        <w:t xml:space="preserve"> por seu empenho para que a situação seja devidamente considerada e atendida</w:t>
      </w:r>
      <w:r w:rsidR="00335AE2">
        <w:rPr>
          <w:rFonts w:ascii="Arial" w:hAnsi="Arial" w:cs="Arial"/>
        </w:rPr>
        <w:t>.</w:t>
      </w:r>
    </w:p>
    <w:p w:rsidR="003A77BE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961E04">
        <w:rPr>
          <w:rFonts w:ascii="Arial" w:hAnsi="Arial" w:cs="Arial"/>
        </w:rPr>
        <w:t>1</w:t>
      </w:r>
      <w:r w:rsidR="003840A7">
        <w:rPr>
          <w:rFonts w:ascii="Arial" w:hAnsi="Arial" w:cs="Arial"/>
        </w:rPr>
        <w:t>º</w:t>
      </w:r>
      <w:r w:rsidR="00494C8D">
        <w:rPr>
          <w:rFonts w:ascii="Arial" w:hAnsi="Arial" w:cs="Arial"/>
        </w:rPr>
        <w:t xml:space="preserve"> de </w:t>
      </w:r>
      <w:r w:rsidR="003840A7">
        <w:rPr>
          <w:rFonts w:ascii="Arial" w:hAnsi="Arial" w:cs="Arial"/>
        </w:rPr>
        <w:t>novem</w:t>
      </w:r>
      <w:r w:rsidR="004F519E">
        <w:rPr>
          <w:rFonts w:ascii="Arial" w:hAnsi="Arial" w:cs="Arial"/>
        </w:rPr>
        <w:t>bro</w:t>
      </w:r>
      <w:r w:rsidR="005E51DE">
        <w:rPr>
          <w:rFonts w:ascii="Arial" w:hAnsi="Arial" w:cs="Arial"/>
        </w:rPr>
        <w:t xml:space="preserve"> </w:t>
      </w:r>
      <w:r w:rsidR="00494C8D">
        <w:rPr>
          <w:rFonts w:ascii="Arial" w:hAnsi="Arial" w:cs="Arial"/>
        </w:rPr>
        <w:t>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D5C63" w:rsidRPr="00FD176E" w:rsidRDefault="00152FF1" w:rsidP="006D5C63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PAULINHO DO ESPORTE</w:t>
      </w:r>
    </w:p>
    <w:p w:rsidR="00E915C0" w:rsidRDefault="006D5C63" w:rsidP="00222F1F">
      <w:pPr>
        <w:jc w:val="center"/>
        <w:rPr>
          <w:rFonts w:ascii="Arial" w:hAnsi="Arial" w:cs="Arial"/>
        </w:rPr>
      </w:pPr>
      <w:r w:rsidRPr="00FD176E">
        <w:rPr>
          <w:rFonts w:ascii="Arial" w:hAnsi="Arial" w:cs="Arial"/>
        </w:rPr>
        <w:t xml:space="preserve">Vereador </w:t>
      </w:r>
      <w:r w:rsidR="00C006C7">
        <w:rPr>
          <w:rFonts w:ascii="Arial" w:hAnsi="Arial" w:cs="Arial"/>
        </w:rPr>
        <w:t>–</w:t>
      </w:r>
      <w:r w:rsidRPr="00FD176E">
        <w:rPr>
          <w:rFonts w:ascii="Arial" w:hAnsi="Arial" w:cs="Arial"/>
        </w:rPr>
        <w:t xml:space="preserve"> PSD</w:t>
      </w:r>
    </w:p>
    <w:p w:rsidR="00C006C7" w:rsidRDefault="00C006C7" w:rsidP="00877AC7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877AC7" w:rsidRDefault="00610129" w:rsidP="00877AC7">
      <w:pPr>
        <w:jc w:val="center"/>
        <w:rPr>
          <w:rFonts w:ascii="Arial" w:hAnsi="Arial" w:cs="Arial"/>
        </w:rPr>
      </w:pPr>
      <w:r w:rsidRPr="00610129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FF1A09C" wp14:editId="7CA0562E">
                <wp:simplePos x="0" y="0"/>
                <wp:positionH relativeFrom="margin">
                  <wp:align>right</wp:align>
                </wp:positionH>
                <wp:positionV relativeFrom="paragraph">
                  <wp:posOffset>696595</wp:posOffset>
                </wp:positionV>
                <wp:extent cx="2847975" cy="1914525"/>
                <wp:effectExtent l="38100" t="0" r="28575" b="47625"/>
                <wp:wrapNone/>
                <wp:docPr id="9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847975" cy="19145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0FC02B5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173.05pt;margin-top:54.85pt;width:224.25pt;height:150.75pt;flip:x;z-index:25166131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">
                <v:stroke endarrow="block"/>
                <w10:wrap anchorx="margin"/>
              </v:shape>
            </w:pict>
          </mc:Fallback>
        </mc:AlternateContent>
      </w:r>
      <w:r w:rsidRPr="00610129">
        <w:rPr>
          <w:noProof/>
        </w:rPr>
        <w:t xml:space="preserve"> </w:t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>
            <wp:extent cx="5580000" cy="3960000"/>
            <wp:effectExtent l="0" t="0" r="1905" b="2540"/>
            <wp:docPr id="5" name="Imagem 5" descr="IMG_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001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00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7AC7" w:rsidRDefault="00610129" w:rsidP="00877AC7">
      <w:pPr>
        <w:jc w:val="center"/>
        <w:rPr>
          <w:rFonts w:ascii="Arial" w:hAnsi="Arial" w:cs="Arial"/>
        </w:rPr>
      </w:pPr>
      <w:r w:rsidRPr="00610129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BF450BD" wp14:editId="132F22A9">
                <wp:simplePos x="0" y="0"/>
                <wp:positionH relativeFrom="column">
                  <wp:posOffset>3129915</wp:posOffset>
                </wp:positionH>
                <wp:positionV relativeFrom="paragraph">
                  <wp:posOffset>20320</wp:posOffset>
                </wp:positionV>
                <wp:extent cx="2847975" cy="1914525"/>
                <wp:effectExtent l="43815" t="10795" r="13335" b="55880"/>
                <wp:wrapNone/>
                <wp:docPr id="10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847975" cy="19145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2F26B2" id="AutoShape 3" o:spid="_x0000_s1026" type="#_x0000_t32" style="position:absolute;margin-left:246.45pt;margin-top:1.6pt;width:224.25pt;height:150.75pt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">
                <v:stroke endarrow="block"/>
              </v:shape>
            </w:pict>
          </mc:Fallback>
        </mc:AlternateContent>
      </w:r>
    </w:p>
    <w:p w:rsidR="00877AC7" w:rsidRDefault="00610129" w:rsidP="00877AC7">
      <w:pPr>
        <w:jc w:val="center"/>
        <w:rPr>
          <w:rFonts w:ascii="Arial" w:hAnsi="Arial" w:cs="Arial"/>
        </w:rPr>
      </w:pPr>
      <w:bookmarkStart w:id="0" w:name="_GoBack"/>
      <w:r>
        <w:rPr>
          <w:noProof/>
        </w:rPr>
        <w:drawing>
          <wp:inline distT="0" distB="0" distL="0" distR="0">
            <wp:extent cx="5580000" cy="3924000"/>
            <wp:effectExtent l="0" t="0" r="1905" b="635"/>
            <wp:docPr id="8" name="Imagem 8" descr="IMG_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G_000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0000" cy="39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877AC7" w:rsidSect="007D39FD">
      <w:headerReference w:type="default" r:id="rId11"/>
      <w:footerReference w:type="default" r:id="rId12"/>
      <w:headerReference w:type="first" r:id="rId13"/>
      <w:footerReference w:type="first" r:id="rId14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34A83" w:rsidRDefault="00434A83">
      <w:r>
        <w:separator/>
      </w:r>
    </w:p>
  </w:endnote>
  <w:endnote w:type="continuationSeparator" w:id="0">
    <w:p w:rsidR="00434A83" w:rsidRDefault="00434A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34A83" w:rsidRDefault="00434A83">
      <w:r>
        <w:separator/>
      </w:r>
    </w:p>
  </w:footnote>
  <w:footnote w:type="continuationSeparator" w:id="0">
    <w:p w:rsidR="00434A83" w:rsidRDefault="00434A8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DD0DC4">
      <w:rPr>
        <w:rFonts w:ascii="Arial" w:hAnsi="Arial" w:cs="Arial"/>
        <w:b/>
        <w:sz w:val="20"/>
        <w:szCs w:val="20"/>
        <w:u w:val="single"/>
      </w:rPr>
      <w:t>3</w:t>
    </w:r>
    <w:r w:rsidR="00877AC7">
      <w:rPr>
        <w:rFonts w:ascii="Arial" w:hAnsi="Arial" w:cs="Arial"/>
        <w:b/>
        <w:sz w:val="20"/>
        <w:szCs w:val="20"/>
        <w:u w:val="single"/>
      </w:rPr>
      <w:t>22</w:t>
    </w:r>
    <w:r w:rsidR="00610129">
      <w:rPr>
        <w:rFonts w:ascii="Arial" w:hAnsi="Arial" w:cs="Arial"/>
        <w:b/>
        <w:sz w:val="20"/>
        <w:szCs w:val="20"/>
        <w:u w:val="single"/>
      </w:rPr>
      <w:t>0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C006C7">
      <w:rPr>
        <w:rFonts w:ascii="Arial" w:hAnsi="Arial" w:cs="Arial"/>
        <w:b/>
        <w:sz w:val="20"/>
        <w:szCs w:val="20"/>
        <w:u w:val="single"/>
      </w:rPr>
      <w:t xml:space="preserve">- Vereador Paulinho do Esporte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C622FF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C622FF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E915C0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E915C0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03CF5"/>
    <w:rsid w:val="00012789"/>
    <w:rsid w:val="00015969"/>
    <w:rsid w:val="00016A68"/>
    <w:rsid w:val="00017014"/>
    <w:rsid w:val="00021BD8"/>
    <w:rsid w:val="00024FD3"/>
    <w:rsid w:val="000253AE"/>
    <w:rsid w:val="000272AF"/>
    <w:rsid w:val="0002757B"/>
    <w:rsid w:val="00034A23"/>
    <w:rsid w:val="00035641"/>
    <w:rsid w:val="00035EB6"/>
    <w:rsid w:val="00037AC7"/>
    <w:rsid w:val="000450BD"/>
    <w:rsid w:val="00047C56"/>
    <w:rsid w:val="00052090"/>
    <w:rsid w:val="00053EF3"/>
    <w:rsid w:val="0005537B"/>
    <w:rsid w:val="00056288"/>
    <w:rsid w:val="00056C99"/>
    <w:rsid w:val="00057728"/>
    <w:rsid w:val="00060102"/>
    <w:rsid w:val="00062577"/>
    <w:rsid w:val="00070E0E"/>
    <w:rsid w:val="00070E30"/>
    <w:rsid w:val="000804BA"/>
    <w:rsid w:val="0008097C"/>
    <w:rsid w:val="00080D27"/>
    <w:rsid w:val="00086122"/>
    <w:rsid w:val="000901C0"/>
    <w:rsid w:val="00091726"/>
    <w:rsid w:val="000917BF"/>
    <w:rsid w:val="00091B76"/>
    <w:rsid w:val="00093D95"/>
    <w:rsid w:val="00094490"/>
    <w:rsid w:val="000958D5"/>
    <w:rsid w:val="00097CAE"/>
    <w:rsid w:val="000A6C04"/>
    <w:rsid w:val="000A7990"/>
    <w:rsid w:val="000B20A2"/>
    <w:rsid w:val="000B29E0"/>
    <w:rsid w:val="000B3587"/>
    <w:rsid w:val="000B5695"/>
    <w:rsid w:val="000C1819"/>
    <w:rsid w:val="000C4918"/>
    <w:rsid w:val="000C6D21"/>
    <w:rsid w:val="000D5F51"/>
    <w:rsid w:val="000D5FE1"/>
    <w:rsid w:val="000E27D7"/>
    <w:rsid w:val="000E53B6"/>
    <w:rsid w:val="000F0EA8"/>
    <w:rsid w:val="000F6251"/>
    <w:rsid w:val="00106DD2"/>
    <w:rsid w:val="001113CB"/>
    <w:rsid w:val="00115EBB"/>
    <w:rsid w:val="00117261"/>
    <w:rsid w:val="0012042E"/>
    <w:rsid w:val="00125671"/>
    <w:rsid w:val="001331BD"/>
    <w:rsid w:val="001357C4"/>
    <w:rsid w:val="001361A5"/>
    <w:rsid w:val="0013759F"/>
    <w:rsid w:val="00140941"/>
    <w:rsid w:val="00141268"/>
    <w:rsid w:val="001432B3"/>
    <w:rsid w:val="00143745"/>
    <w:rsid w:val="0014591F"/>
    <w:rsid w:val="00150EE2"/>
    <w:rsid w:val="00151510"/>
    <w:rsid w:val="00152425"/>
    <w:rsid w:val="00152FF1"/>
    <w:rsid w:val="00153570"/>
    <w:rsid w:val="00153BA6"/>
    <w:rsid w:val="00153E39"/>
    <w:rsid w:val="00155C06"/>
    <w:rsid w:val="00156879"/>
    <w:rsid w:val="001602B8"/>
    <w:rsid w:val="00162CDC"/>
    <w:rsid w:val="00164090"/>
    <w:rsid w:val="00164D21"/>
    <w:rsid w:val="00166B11"/>
    <w:rsid w:val="00167FC2"/>
    <w:rsid w:val="00170E9B"/>
    <w:rsid w:val="00172E81"/>
    <w:rsid w:val="00173A21"/>
    <w:rsid w:val="00174EED"/>
    <w:rsid w:val="0018018C"/>
    <w:rsid w:val="00181CD2"/>
    <w:rsid w:val="00193521"/>
    <w:rsid w:val="00193522"/>
    <w:rsid w:val="00193AD0"/>
    <w:rsid w:val="001A09F2"/>
    <w:rsid w:val="001A3523"/>
    <w:rsid w:val="001A3D82"/>
    <w:rsid w:val="001A727E"/>
    <w:rsid w:val="001B0773"/>
    <w:rsid w:val="001B2AE2"/>
    <w:rsid w:val="001B7CB5"/>
    <w:rsid w:val="001C1906"/>
    <w:rsid w:val="001C21C0"/>
    <w:rsid w:val="001C50BF"/>
    <w:rsid w:val="001D0672"/>
    <w:rsid w:val="001D3040"/>
    <w:rsid w:val="001D3428"/>
    <w:rsid w:val="001E2E0F"/>
    <w:rsid w:val="001E6C34"/>
    <w:rsid w:val="001F08B3"/>
    <w:rsid w:val="001F13C3"/>
    <w:rsid w:val="001F25C5"/>
    <w:rsid w:val="001F4FF1"/>
    <w:rsid w:val="001F57F9"/>
    <w:rsid w:val="001F67DB"/>
    <w:rsid w:val="001F793F"/>
    <w:rsid w:val="00202322"/>
    <w:rsid w:val="00204ED7"/>
    <w:rsid w:val="00205BF4"/>
    <w:rsid w:val="00207D67"/>
    <w:rsid w:val="002208A0"/>
    <w:rsid w:val="00222F1F"/>
    <w:rsid w:val="00223C60"/>
    <w:rsid w:val="002246DD"/>
    <w:rsid w:val="00225B28"/>
    <w:rsid w:val="00226696"/>
    <w:rsid w:val="00227225"/>
    <w:rsid w:val="002306FE"/>
    <w:rsid w:val="00230859"/>
    <w:rsid w:val="00235087"/>
    <w:rsid w:val="002354FD"/>
    <w:rsid w:val="002439EF"/>
    <w:rsid w:val="00244A8F"/>
    <w:rsid w:val="00246C12"/>
    <w:rsid w:val="002478FD"/>
    <w:rsid w:val="00251260"/>
    <w:rsid w:val="00253C82"/>
    <w:rsid w:val="00254635"/>
    <w:rsid w:val="00254E98"/>
    <w:rsid w:val="00255C09"/>
    <w:rsid w:val="00256155"/>
    <w:rsid w:val="00260F25"/>
    <w:rsid w:val="002664E1"/>
    <w:rsid w:val="00267490"/>
    <w:rsid w:val="00272188"/>
    <w:rsid w:val="00273D86"/>
    <w:rsid w:val="00274AC8"/>
    <w:rsid w:val="00280EC1"/>
    <w:rsid w:val="00283285"/>
    <w:rsid w:val="00287BC5"/>
    <w:rsid w:val="002917B1"/>
    <w:rsid w:val="002937EC"/>
    <w:rsid w:val="00295DD0"/>
    <w:rsid w:val="002A7434"/>
    <w:rsid w:val="002B066E"/>
    <w:rsid w:val="002B565B"/>
    <w:rsid w:val="002C4B2B"/>
    <w:rsid w:val="002C5C70"/>
    <w:rsid w:val="002D3D9E"/>
    <w:rsid w:val="002E0D7B"/>
    <w:rsid w:val="002E3B70"/>
    <w:rsid w:val="002E3CB0"/>
    <w:rsid w:val="002E6E3D"/>
    <w:rsid w:val="002F02DB"/>
    <w:rsid w:val="002F2522"/>
    <w:rsid w:val="002F29DC"/>
    <w:rsid w:val="002F3865"/>
    <w:rsid w:val="002F3BB8"/>
    <w:rsid w:val="0030168E"/>
    <w:rsid w:val="00302991"/>
    <w:rsid w:val="00311A7B"/>
    <w:rsid w:val="00311F37"/>
    <w:rsid w:val="003123F6"/>
    <w:rsid w:val="00313A51"/>
    <w:rsid w:val="00313B6C"/>
    <w:rsid w:val="00317C1A"/>
    <w:rsid w:val="00320300"/>
    <w:rsid w:val="0032354D"/>
    <w:rsid w:val="00323F0F"/>
    <w:rsid w:val="00327C19"/>
    <w:rsid w:val="0033447B"/>
    <w:rsid w:val="0033510E"/>
    <w:rsid w:val="00335AD0"/>
    <w:rsid w:val="00335AE2"/>
    <w:rsid w:val="00337C34"/>
    <w:rsid w:val="00343838"/>
    <w:rsid w:val="00343E43"/>
    <w:rsid w:val="00347D5E"/>
    <w:rsid w:val="003504B5"/>
    <w:rsid w:val="00352815"/>
    <w:rsid w:val="00360AF2"/>
    <w:rsid w:val="003647E9"/>
    <w:rsid w:val="00364828"/>
    <w:rsid w:val="003649CB"/>
    <w:rsid w:val="00367A6C"/>
    <w:rsid w:val="00367B72"/>
    <w:rsid w:val="00376B00"/>
    <w:rsid w:val="003810E8"/>
    <w:rsid w:val="00381797"/>
    <w:rsid w:val="003825DC"/>
    <w:rsid w:val="00383241"/>
    <w:rsid w:val="003840A7"/>
    <w:rsid w:val="003846E4"/>
    <w:rsid w:val="003848C4"/>
    <w:rsid w:val="00384D53"/>
    <w:rsid w:val="003854F8"/>
    <w:rsid w:val="00392472"/>
    <w:rsid w:val="00392CD6"/>
    <w:rsid w:val="0039349C"/>
    <w:rsid w:val="00393B17"/>
    <w:rsid w:val="003944E9"/>
    <w:rsid w:val="00397FF3"/>
    <w:rsid w:val="003A076A"/>
    <w:rsid w:val="003A0B3A"/>
    <w:rsid w:val="003A2105"/>
    <w:rsid w:val="003A5376"/>
    <w:rsid w:val="003A77BE"/>
    <w:rsid w:val="003B2160"/>
    <w:rsid w:val="003B3E32"/>
    <w:rsid w:val="003B414B"/>
    <w:rsid w:val="003B4484"/>
    <w:rsid w:val="003C0337"/>
    <w:rsid w:val="003C3222"/>
    <w:rsid w:val="003C69CD"/>
    <w:rsid w:val="003D00CC"/>
    <w:rsid w:val="003D18AA"/>
    <w:rsid w:val="003D6134"/>
    <w:rsid w:val="003D74A0"/>
    <w:rsid w:val="003E188F"/>
    <w:rsid w:val="003E1D64"/>
    <w:rsid w:val="003E1E4A"/>
    <w:rsid w:val="003E2220"/>
    <w:rsid w:val="003E24EC"/>
    <w:rsid w:val="003E34E6"/>
    <w:rsid w:val="003E603F"/>
    <w:rsid w:val="003E6675"/>
    <w:rsid w:val="003E6B2D"/>
    <w:rsid w:val="003F0A77"/>
    <w:rsid w:val="003F546A"/>
    <w:rsid w:val="003F7896"/>
    <w:rsid w:val="00404FAF"/>
    <w:rsid w:val="004062E0"/>
    <w:rsid w:val="00411C57"/>
    <w:rsid w:val="00412795"/>
    <w:rsid w:val="00416304"/>
    <w:rsid w:val="004206B6"/>
    <w:rsid w:val="00421CFF"/>
    <w:rsid w:val="00422CE0"/>
    <w:rsid w:val="00430192"/>
    <w:rsid w:val="0043127F"/>
    <w:rsid w:val="00431C4F"/>
    <w:rsid w:val="0043425C"/>
    <w:rsid w:val="00434A83"/>
    <w:rsid w:val="00440307"/>
    <w:rsid w:val="00442D6B"/>
    <w:rsid w:val="00445827"/>
    <w:rsid w:val="0045459C"/>
    <w:rsid w:val="00457532"/>
    <w:rsid w:val="00465857"/>
    <w:rsid w:val="00466416"/>
    <w:rsid w:val="00473488"/>
    <w:rsid w:val="004736DB"/>
    <w:rsid w:val="0047668A"/>
    <w:rsid w:val="0047711D"/>
    <w:rsid w:val="00482B40"/>
    <w:rsid w:val="00482F24"/>
    <w:rsid w:val="00483569"/>
    <w:rsid w:val="004841A8"/>
    <w:rsid w:val="00487D64"/>
    <w:rsid w:val="00491343"/>
    <w:rsid w:val="00493115"/>
    <w:rsid w:val="00493303"/>
    <w:rsid w:val="00494C8D"/>
    <w:rsid w:val="004951CF"/>
    <w:rsid w:val="00495D7E"/>
    <w:rsid w:val="004963FE"/>
    <w:rsid w:val="004971DE"/>
    <w:rsid w:val="004A0705"/>
    <w:rsid w:val="004B026A"/>
    <w:rsid w:val="004B4252"/>
    <w:rsid w:val="004B5423"/>
    <w:rsid w:val="004C005B"/>
    <w:rsid w:val="004C07C4"/>
    <w:rsid w:val="004C2C30"/>
    <w:rsid w:val="004C2D3D"/>
    <w:rsid w:val="004C3170"/>
    <w:rsid w:val="004C5600"/>
    <w:rsid w:val="004C57A3"/>
    <w:rsid w:val="004C6C78"/>
    <w:rsid w:val="004C701D"/>
    <w:rsid w:val="004C72BB"/>
    <w:rsid w:val="004C7482"/>
    <w:rsid w:val="004C772C"/>
    <w:rsid w:val="004C7F0B"/>
    <w:rsid w:val="004D22C3"/>
    <w:rsid w:val="004D3954"/>
    <w:rsid w:val="004D52C5"/>
    <w:rsid w:val="004D6C3E"/>
    <w:rsid w:val="004E06ED"/>
    <w:rsid w:val="004E16D5"/>
    <w:rsid w:val="004E46DA"/>
    <w:rsid w:val="004F0C5E"/>
    <w:rsid w:val="004F2BBC"/>
    <w:rsid w:val="004F34E7"/>
    <w:rsid w:val="004F39E9"/>
    <w:rsid w:val="004F519E"/>
    <w:rsid w:val="004F690D"/>
    <w:rsid w:val="004F6A11"/>
    <w:rsid w:val="004F6C6A"/>
    <w:rsid w:val="00505357"/>
    <w:rsid w:val="00505FD8"/>
    <w:rsid w:val="00506507"/>
    <w:rsid w:val="00507A4F"/>
    <w:rsid w:val="00514CC5"/>
    <w:rsid w:val="00516FCD"/>
    <w:rsid w:val="005172DF"/>
    <w:rsid w:val="00517531"/>
    <w:rsid w:val="00520369"/>
    <w:rsid w:val="00523D4B"/>
    <w:rsid w:val="00524669"/>
    <w:rsid w:val="00525080"/>
    <w:rsid w:val="00525285"/>
    <w:rsid w:val="005264B6"/>
    <w:rsid w:val="00531881"/>
    <w:rsid w:val="00533862"/>
    <w:rsid w:val="005355FD"/>
    <w:rsid w:val="00535B1C"/>
    <w:rsid w:val="00543707"/>
    <w:rsid w:val="00544030"/>
    <w:rsid w:val="00544FAA"/>
    <w:rsid w:val="00545B98"/>
    <w:rsid w:val="00545C21"/>
    <w:rsid w:val="00546C4E"/>
    <w:rsid w:val="00550ECD"/>
    <w:rsid w:val="00554E99"/>
    <w:rsid w:val="00557BD5"/>
    <w:rsid w:val="00562A8B"/>
    <w:rsid w:val="00563970"/>
    <w:rsid w:val="0056399D"/>
    <w:rsid w:val="00563D6D"/>
    <w:rsid w:val="00564368"/>
    <w:rsid w:val="005662F7"/>
    <w:rsid w:val="00571692"/>
    <w:rsid w:val="00573267"/>
    <w:rsid w:val="00576C52"/>
    <w:rsid w:val="0058109A"/>
    <w:rsid w:val="00582351"/>
    <w:rsid w:val="0058286D"/>
    <w:rsid w:val="00582AAE"/>
    <w:rsid w:val="0058372C"/>
    <w:rsid w:val="00584290"/>
    <w:rsid w:val="005857C5"/>
    <w:rsid w:val="005857C9"/>
    <w:rsid w:val="00585A2D"/>
    <w:rsid w:val="005868AE"/>
    <w:rsid w:val="00587FB5"/>
    <w:rsid w:val="005907DC"/>
    <w:rsid w:val="005A01D0"/>
    <w:rsid w:val="005A03FA"/>
    <w:rsid w:val="005A7D58"/>
    <w:rsid w:val="005B3D21"/>
    <w:rsid w:val="005B5DFA"/>
    <w:rsid w:val="005C007E"/>
    <w:rsid w:val="005C092B"/>
    <w:rsid w:val="005C164F"/>
    <w:rsid w:val="005C3701"/>
    <w:rsid w:val="005C3938"/>
    <w:rsid w:val="005C5A7D"/>
    <w:rsid w:val="005C6970"/>
    <w:rsid w:val="005D042D"/>
    <w:rsid w:val="005D0577"/>
    <w:rsid w:val="005D0636"/>
    <w:rsid w:val="005D2A09"/>
    <w:rsid w:val="005D3713"/>
    <w:rsid w:val="005D429D"/>
    <w:rsid w:val="005D47A5"/>
    <w:rsid w:val="005D5223"/>
    <w:rsid w:val="005D6D2F"/>
    <w:rsid w:val="005D702D"/>
    <w:rsid w:val="005E138D"/>
    <w:rsid w:val="005E37C6"/>
    <w:rsid w:val="005E51DE"/>
    <w:rsid w:val="005E6A95"/>
    <w:rsid w:val="005F09E5"/>
    <w:rsid w:val="005F5585"/>
    <w:rsid w:val="0060146D"/>
    <w:rsid w:val="00602349"/>
    <w:rsid w:val="00602564"/>
    <w:rsid w:val="0060386D"/>
    <w:rsid w:val="00605D6F"/>
    <w:rsid w:val="00606152"/>
    <w:rsid w:val="00610129"/>
    <w:rsid w:val="00612EC1"/>
    <w:rsid w:val="0061377C"/>
    <w:rsid w:val="00614BE8"/>
    <w:rsid w:val="006208A5"/>
    <w:rsid w:val="00620D69"/>
    <w:rsid w:val="006213BC"/>
    <w:rsid w:val="00624472"/>
    <w:rsid w:val="0062761B"/>
    <w:rsid w:val="00627813"/>
    <w:rsid w:val="006304C9"/>
    <w:rsid w:val="006326B1"/>
    <w:rsid w:val="00633458"/>
    <w:rsid w:val="006340E2"/>
    <w:rsid w:val="006345AF"/>
    <w:rsid w:val="0063516A"/>
    <w:rsid w:val="0063623C"/>
    <w:rsid w:val="0064015E"/>
    <w:rsid w:val="0064101C"/>
    <w:rsid w:val="006410BB"/>
    <w:rsid w:val="006426AE"/>
    <w:rsid w:val="00642A0C"/>
    <w:rsid w:val="0064576F"/>
    <w:rsid w:val="00650450"/>
    <w:rsid w:val="006519D9"/>
    <w:rsid w:val="006552D7"/>
    <w:rsid w:val="00664DEF"/>
    <w:rsid w:val="0067190D"/>
    <w:rsid w:val="00674F7D"/>
    <w:rsid w:val="00675A69"/>
    <w:rsid w:val="006760E1"/>
    <w:rsid w:val="00680F78"/>
    <w:rsid w:val="00681021"/>
    <w:rsid w:val="00682E6E"/>
    <w:rsid w:val="00682F61"/>
    <w:rsid w:val="00684777"/>
    <w:rsid w:val="00691CF5"/>
    <w:rsid w:val="0069312F"/>
    <w:rsid w:val="00695029"/>
    <w:rsid w:val="0069681A"/>
    <w:rsid w:val="006A2387"/>
    <w:rsid w:val="006A370D"/>
    <w:rsid w:val="006B0377"/>
    <w:rsid w:val="006B0B8E"/>
    <w:rsid w:val="006B42B9"/>
    <w:rsid w:val="006B5513"/>
    <w:rsid w:val="006C005C"/>
    <w:rsid w:val="006C2F5C"/>
    <w:rsid w:val="006C59BC"/>
    <w:rsid w:val="006C6195"/>
    <w:rsid w:val="006D3528"/>
    <w:rsid w:val="006D41CC"/>
    <w:rsid w:val="006D59EB"/>
    <w:rsid w:val="006D5C63"/>
    <w:rsid w:val="006D5CFA"/>
    <w:rsid w:val="006D6B1B"/>
    <w:rsid w:val="006D6F7D"/>
    <w:rsid w:val="006D7832"/>
    <w:rsid w:val="006E01B2"/>
    <w:rsid w:val="006E2FEE"/>
    <w:rsid w:val="006E41A5"/>
    <w:rsid w:val="006E7E66"/>
    <w:rsid w:val="006F4E64"/>
    <w:rsid w:val="006F659F"/>
    <w:rsid w:val="006F7B0A"/>
    <w:rsid w:val="0070099B"/>
    <w:rsid w:val="007017EC"/>
    <w:rsid w:val="0070336B"/>
    <w:rsid w:val="00703418"/>
    <w:rsid w:val="00705FA8"/>
    <w:rsid w:val="007061BA"/>
    <w:rsid w:val="0070776A"/>
    <w:rsid w:val="00714C95"/>
    <w:rsid w:val="007152EF"/>
    <w:rsid w:val="00715F74"/>
    <w:rsid w:val="007160B9"/>
    <w:rsid w:val="00716133"/>
    <w:rsid w:val="00721E00"/>
    <w:rsid w:val="00722641"/>
    <w:rsid w:val="00724BCB"/>
    <w:rsid w:val="007258F8"/>
    <w:rsid w:val="00725E66"/>
    <w:rsid w:val="00727CDB"/>
    <w:rsid w:val="00730A91"/>
    <w:rsid w:val="007320B9"/>
    <w:rsid w:val="0073407F"/>
    <w:rsid w:val="00734902"/>
    <w:rsid w:val="007426E3"/>
    <w:rsid w:val="0074632A"/>
    <w:rsid w:val="0075015D"/>
    <w:rsid w:val="00753A48"/>
    <w:rsid w:val="00754C7F"/>
    <w:rsid w:val="00755112"/>
    <w:rsid w:val="00756391"/>
    <w:rsid w:val="00764823"/>
    <w:rsid w:val="00771286"/>
    <w:rsid w:val="00774060"/>
    <w:rsid w:val="00775A1B"/>
    <w:rsid w:val="00775F49"/>
    <w:rsid w:val="007838DC"/>
    <w:rsid w:val="00786373"/>
    <w:rsid w:val="00790911"/>
    <w:rsid w:val="00791D72"/>
    <w:rsid w:val="00792F6C"/>
    <w:rsid w:val="007963C3"/>
    <w:rsid w:val="007A2A50"/>
    <w:rsid w:val="007A3206"/>
    <w:rsid w:val="007A48A5"/>
    <w:rsid w:val="007A530F"/>
    <w:rsid w:val="007B2387"/>
    <w:rsid w:val="007B27EC"/>
    <w:rsid w:val="007B5EDE"/>
    <w:rsid w:val="007C21E7"/>
    <w:rsid w:val="007C25F5"/>
    <w:rsid w:val="007D39FD"/>
    <w:rsid w:val="007E1D2B"/>
    <w:rsid w:val="007E331A"/>
    <w:rsid w:val="007E3F69"/>
    <w:rsid w:val="007F23F3"/>
    <w:rsid w:val="007F660B"/>
    <w:rsid w:val="007F6D75"/>
    <w:rsid w:val="007F75CA"/>
    <w:rsid w:val="0080197E"/>
    <w:rsid w:val="00807B53"/>
    <w:rsid w:val="00812838"/>
    <w:rsid w:val="00813CC1"/>
    <w:rsid w:val="00813FA4"/>
    <w:rsid w:val="00814530"/>
    <w:rsid w:val="00815524"/>
    <w:rsid w:val="008159C4"/>
    <w:rsid w:val="00815DAF"/>
    <w:rsid w:val="00820C13"/>
    <w:rsid w:val="00823433"/>
    <w:rsid w:val="00823665"/>
    <w:rsid w:val="0082486C"/>
    <w:rsid w:val="00826C49"/>
    <w:rsid w:val="00826CDF"/>
    <w:rsid w:val="0083132A"/>
    <w:rsid w:val="0083331A"/>
    <w:rsid w:val="00833E7C"/>
    <w:rsid w:val="00835C7D"/>
    <w:rsid w:val="00840BD6"/>
    <w:rsid w:val="00842ACE"/>
    <w:rsid w:val="008474F2"/>
    <w:rsid w:val="008501AD"/>
    <w:rsid w:val="008508AB"/>
    <w:rsid w:val="00851B70"/>
    <w:rsid w:val="00852C9C"/>
    <w:rsid w:val="00853EE5"/>
    <w:rsid w:val="00854713"/>
    <w:rsid w:val="00863D3A"/>
    <w:rsid w:val="0086776E"/>
    <w:rsid w:val="00870069"/>
    <w:rsid w:val="00870972"/>
    <w:rsid w:val="00871EC4"/>
    <w:rsid w:val="00872C22"/>
    <w:rsid w:val="008759CF"/>
    <w:rsid w:val="008764A0"/>
    <w:rsid w:val="00877AC7"/>
    <w:rsid w:val="00877CCA"/>
    <w:rsid w:val="00877E50"/>
    <w:rsid w:val="00883C34"/>
    <w:rsid w:val="0089053C"/>
    <w:rsid w:val="008909A4"/>
    <w:rsid w:val="00896913"/>
    <w:rsid w:val="008A0EB2"/>
    <w:rsid w:val="008A1001"/>
    <w:rsid w:val="008A1B8B"/>
    <w:rsid w:val="008A2934"/>
    <w:rsid w:val="008A2F67"/>
    <w:rsid w:val="008A7C7E"/>
    <w:rsid w:val="008B196D"/>
    <w:rsid w:val="008B2541"/>
    <w:rsid w:val="008C33AB"/>
    <w:rsid w:val="008C5890"/>
    <w:rsid w:val="008C75C2"/>
    <w:rsid w:val="008D204E"/>
    <w:rsid w:val="008D4E70"/>
    <w:rsid w:val="008D693A"/>
    <w:rsid w:val="008E0A91"/>
    <w:rsid w:val="008E3DEA"/>
    <w:rsid w:val="008E6C99"/>
    <w:rsid w:val="008F1F44"/>
    <w:rsid w:val="008F3990"/>
    <w:rsid w:val="008F4431"/>
    <w:rsid w:val="008F5172"/>
    <w:rsid w:val="008F65E0"/>
    <w:rsid w:val="008F7C13"/>
    <w:rsid w:val="009008B0"/>
    <w:rsid w:val="00900E13"/>
    <w:rsid w:val="00901A04"/>
    <w:rsid w:val="009038AB"/>
    <w:rsid w:val="00904B03"/>
    <w:rsid w:val="00906DF8"/>
    <w:rsid w:val="0091569E"/>
    <w:rsid w:val="00915989"/>
    <w:rsid w:val="00922964"/>
    <w:rsid w:val="00924DE5"/>
    <w:rsid w:val="00926DCA"/>
    <w:rsid w:val="0093236F"/>
    <w:rsid w:val="00932D26"/>
    <w:rsid w:val="009336DB"/>
    <w:rsid w:val="00951025"/>
    <w:rsid w:val="0095183D"/>
    <w:rsid w:val="00953D8B"/>
    <w:rsid w:val="00960518"/>
    <w:rsid w:val="00961E04"/>
    <w:rsid w:val="00967128"/>
    <w:rsid w:val="0097028F"/>
    <w:rsid w:val="0097276E"/>
    <w:rsid w:val="00972981"/>
    <w:rsid w:val="00973F52"/>
    <w:rsid w:val="00976458"/>
    <w:rsid w:val="009768E6"/>
    <w:rsid w:val="0098159A"/>
    <w:rsid w:val="00982449"/>
    <w:rsid w:val="00985382"/>
    <w:rsid w:val="009920E8"/>
    <w:rsid w:val="00996D1B"/>
    <w:rsid w:val="00996FF1"/>
    <w:rsid w:val="009A2ABD"/>
    <w:rsid w:val="009A306A"/>
    <w:rsid w:val="009A545E"/>
    <w:rsid w:val="009B0542"/>
    <w:rsid w:val="009B207E"/>
    <w:rsid w:val="009B32F8"/>
    <w:rsid w:val="009B3F28"/>
    <w:rsid w:val="009B5CEA"/>
    <w:rsid w:val="009B6233"/>
    <w:rsid w:val="009C0BF1"/>
    <w:rsid w:val="009C2740"/>
    <w:rsid w:val="009C4823"/>
    <w:rsid w:val="009C5571"/>
    <w:rsid w:val="009C7421"/>
    <w:rsid w:val="009D0F6E"/>
    <w:rsid w:val="009D12B7"/>
    <w:rsid w:val="009D50D4"/>
    <w:rsid w:val="009D512F"/>
    <w:rsid w:val="009D6EB8"/>
    <w:rsid w:val="009E19A0"/>
    <w:rsid w:val="009E1F05"/>
    <w:rsid w:val="009E6B3F"/>
    <w:rsid w:val="009F3BA2"/>
    <w:rsid w:val="009F4FBA"/>
    <w:rsid w:val="009F5389"/>
    <w:rsid w:val="00A014C7"/>
    <w:rsid w:val="00A01F86"/>
    <w:rsid w:val="00A03686"/>
    <w:rsid w:val="00A046C8"/>
    <w:rsid w:val="00A0563A"/>
    <w:rsid w:val="00A05DEE"/>
    <w:rsid w:val="00A21A8C"/>
    <w:rsid w:val="00A32E4D"/>
    <w:rsid w:val="00A349F1"/>
    <w:rsid w:val="00A34D36"/>
    <w:rsid w:val="00A4321C"/>
    <w:rsid w:val="00A44145"/>
    <w:rsid w:val="00A45649"/>
    <w:rsid w:val="00A45A2D"/>
    <w:rsid w:val="00A46B01"/>
    <w:rsid w:val="00A47825"/>
    <w:rsid w:val="00A50A7B"/>
    <w:rsid w:val="00A51C14"/>
    <w:rsid w:val="00A53176"/>
    <w:rsid w:val="00A67235"/>
    <w:rsid w:val="00A704BD"/>
    <w:rsid w:val="00A708AE"/>
    <w:rsid w:val="00A72695"/>
    <w:rsid w:val="00A80FBF"/>
    <w:rsid w:val="00A850B5"/>
    <w:rsid w:val="00A92CB9"/>
    <w:rsid w:val="00A97EE3"/>
    <w:rsid w:val="00AA0397"/>
    <w:rsid w:val="00AA531A"/>
    <w:rsid w:val="00AA57D9"/>
    <w:rsid w:val="00AA5EB3"/>
    <w:rsid w:val="00AA77A0"/>
    <w:rsid w:val="00AA7EB9"/>
    <w:rsid w:val="00AC1A59"/>
    <w:rsid w:val="00AC24F9"/>
    <w:rsid w:val="00AC39CD"/>
    <w:rsid w:val="00AC712C"/>
    <w:rsid w:val="00AC7964"/>
    <w:rsid w:val="00AD042E"/>
    <w:rsid w:val="00AD6B47"/>
    <w:rsid w:val="00AE0341"/>
    <w:rsid w:val="00AE4130"/>
    <w:rsid w:val="00AE751B"/>
    <w:rsid w:val="00B02C6C"/>
    <w:rsid w:val="00B10E9F"/>
    <w:rsid w:val="00B12CBE"/>
    <w:rsid w:val="00B13A33"/>
    <w:rsid w:val="00B1656F"/>
    <w:rsid w:val="00B2108A"/>
    <w:rsid w:val="00B24605"/>
    <w:rsid w:val="00B30CC9"/>
    <w:rsid w:val="00B4723C"/>
    <w:rsid w:val="00B51895"/>
    <w:rsid w:val="00B540AD"/>
    <w:rsid w:val="00B54EDE"/>
    <w:rsid w:val="00B55645"/>
    <w:rsid w:val="00B55D10"/>
    <w:rsid w:val="00B57E0F"/>
    <w:rsid w:val="00B64CFF"/>
    <w:rsid w:val="00B70DDF"/>
    <w:rsid w:val="00B75CEF"/>
    <w:rsid w:val="00B7680A"/>
    <w:rsid w:val="00B80B44"/>
    <w:rsid w:val="00B813C0"/>
    <w:rsid w:val="00B863F7"/>
    <w:rsid w:val="00B87B96"/>
    <w:rsid w:val="00B90BAD"/>
    <w:rsid w:val="00B95297"/>
    <w:rsid w:val="00B952C1"/>
    <w:rsid w:val="00B97721"/>
    <w:rsid w:val="00BA05ED"/>
    <w:rsid w:val="00BA1565"/>
    <w:rsid w:val="00BA2AC7"/>
    <w:rsid w:val="00BA342B"/>
    <w:rsid w:val="00BA3AF6"/>
    <w:rsid w:val="00BA4676"/>
    <w:rsid w:val="00BA54A6"/>
    <w:rsid w:val="00BA58B5"/>
    <w:rsid w:val="00BB0EBC"/>
    <w:rsid w:val="00BB1F4A"/>
    <w:rsid w:val="00BB3F3E"/>
    <w:rsid w:val="00BB4095"/>
    <w:rsid w:val="00BB57AE"/>
    <w:rsid w:val="00BB65C9"/>
    <w:rsid w:val="00BC0BD0"/>
    <w:rsid w:val="00BC44DF"/>
    <w:rsid w:val="00BC48D5"/>
    <w:rsid w:val="00BD1F36"/>
    <w:rsid w:val="00BD3850"/>
    <w:rsid w:val="00BD3C47"/>
    <w:rsid w:val="00BD50BC"/>
    <w:rsid w:val="00BE1B39"/>
    <w:rsid w:val="00BE273D"/>
    <w:rsid w:val="00BE5ED6"/>
    <w:rsid w:val="00BE685D"/>
    <w:rsid w:val="00BF184D"/>
    <w:rsid w:val="00BF26DE"/>
    <w:rsid w:val="00BF4802"/>
    <w:rsid w:val="00BF7917"/>
    <w:rsid w:val="00BF791A"/>
    <w:rsid w:val="00C006C7"/>
    <w:rsid w:val="00C06926"/>
    <w:rsid w:val="00C06BEA"/>
    <w:rsid w:val="00C17D1E"/>
    <w:rsid w:val="00C204D0"/>
    <w:rsid w:val="00C2213C"/>
    <w:rsid w:val="00C24C1A"/>
    <w:rsid w:val="00C25D1F"/>
    <w:rsid w:val="00C26B27"/>
    <w:rsid w:val="00C30767"/>
    <w:rsid w:val="00C32248"/>
    <w:rsid w:val="00C35D37"/>
    <w:rsid w:val="00C36C72"/>
    <w:rsid w:val="00C36E68"/>
    <w:rsid w:val="00C4038B"/>
    <w:rsid w:val="00C423C9"/>
    <w:rsid w:val="00C42806"/>
    <w:rsid w:val="00C44D39"/>
    <w:rsid w:val="00C45509"/>
    <w:rsid w:val="00C52E1D"/>
    <w:rsid w:val="00C5345D"/>
    <w:rsid w:val="00C57A66"/>
    <w:rsid w:val="00C60327"/>
    <w:rsid w:val="00C622FF"/>
    <w:rsid w:val="00C63E5F"/>
    <w:rsid w:val="00C67796"/>
    <w:rsid w:val="00C7028D"/>
    <w:rsid w:val="00C7136E"/>
    <w:rsid w:val="00C714B1"/>
    <w:rsid w:val="00C72B50"/>
    <w:rsid w:val="00C73441"/>
    <w:rsid w:val="00C75C0C"/>
    <w:rsid w:val="00C76263"/>
    <w:rsid w:val="00C7772C"/>
    <w:rsid w:val="00C825A2"/>
    <w:rsid w:val="00C858DF"/>
    <w:rsid w:val="00C9312A"/>
    <w:rsid w:val="00C944EE"/>
    <w:rsid w:val="00C96185"/>
    <w:rsid w:val="00CA3600"/>
    <w:rsid w:val="00CA3748"/>
    <w:rsid w:val="00CA759E"/>
    <w:rsid w:val="00CB124A"/>
    <w:rsid w:val="00CB2269"/>
    <w:rsid w:val="00CB2BAB"/>
    <w:rsid w:val="00CC0611"/>
    <w:rsid w:val="00CC0F1F"/>
    <w:rsid w:val="00CC1571"/>
    <w:rsid w:val="00CC5179"/>
    <w:rsid w:val="00CC72E2"/>
    <w:rsid w:val="00CD3DF1"/>
    <w:rsid w:val="00CD50F8"/>
    <w:rsid w:val="00CD5EA9"/>
    <w:rsid w:val="00CD7867"/>
    <w:rsid w:val="00CD7A6A"/>
    <w:rsid w:val="00CE2EAC"/>
    <w:rsid w:val="00CE4A09"/>
    <w:rsid w:val="00CE7B21"/>
    <w:rsid w:val="00CF0952"/>
    <w:rsid w:val="00CF2E62"/>
    <w:rsid w:val="00CF31DE"/>
    <w:rsid w:val="00D04C12"/>
    <w:rsid w:val="00D058B4"/>
    <w:rsid w:val="00D065DE"/>
    <w:rsid w:val="00D105B5"/>
    <w:rsid w:val="00D1427F"/>
    <w:rsid w:val="00D14EB1"/>
    <w:rsid w:val="00D165FE"/>
    <w:rsid w:val="00D16CA1"/>
    <w:rsid w:val="00D2072E"/>
    <w:rsid w:val="00D233C7"/>
    <w:rsid w:val="00D255A6"/>
    <w:rsid w:val="00D2767D"/>
    <w:rsid w:val="00D27DF0"/>
    <w:rsid w:val="00D33081"/>
    <w:rsid w:val="00D34168"/>
    <w:rsid w:val="00D35AD3"/>
    <w:rsid w:val="00D374EC"/>
    <w:rsid w:val="00D4155C"/>
    <w:rsid w:val="00D4306D"/>
    <w:rsid w:val="00D43F67"/>
    <w:rsid w:val="00D47F38"/>
    <w:rsid w:val="00D507D5"/>
    <w:rsid w:val="00D5093E"/>
    <w:rsid w:val="00D51733"/>
    <w:rsid w:val="00D5430F"/>
    <w:rsid w:val="00D564F1"/>
    <w:rsid w:val="00D56BB0"/>
    <w:rsid w:val="00D64480"/>
    <w:rsid w:val="00D64804"/>
    <w:rsid w:val="00D658A6"/>
    <w:rsid w:val="00D6692E"/>
    <w:rsid w:val="00D67D62"/>
    <w:rsid w:val="00D77D9A"/>
    <w:rsid w:val="00D8365B"/>
    <w:rsid w:val="00D84E66"/>
    <w:rsid w:val="00D84F66"/>
    <w:rsid w:val="00D8618E"/>
    <w:rsid w:val="00D864F8"/>
    <w:rsid w:val="00D87077"/>
    <w:rsid w:val="00D96935"/>
    <w:rsid w:val="00D969C5"/>
    <w:rsid w:val="00D97A97"/>
    <w:rsid w:val="00DA4235"/>
    <w:rsid w:val="00DB0DD6"/>
    <w:rsid w:val="00DB23E5"/>
    <w:rsid w:val="00DB48F6"/>
    <w:rsid w:val="00DC1145"/>
    <w:rsid w:val="00DC14F0"/>
    <w:rsid w:val="00DC32FA"/>
    <w:rsid w:val="00DC4A14"/>
    <w:rsid w:val="00DC53DB"/>
    <w:rsid w:val="00DC5CDE"/>
    <w:rsid w:val="00DD0DC4"/>
    <w:rsid w:val="00DD3523"/>
    <w:rsid w:val="00DD7FB0"/>
    <w:rsid w:val="00DE1546"/>
    <w:rsid w:val="00DE50DD"/>
    <w:rsid w:val="00DE60A5"/>
    <w:rsid w:val="00DE6165"/>
    <w:rsid w:val="00DF2529"/>
    <w:rsid w:val="00DF3B11"/>
    <w:rsid w:val="00E0249F"/>
    <w:rsid w:val="00E03C4C"/>
    <w:rsid w:val="00E03F1C"/>
    <w:rsid w:val="00E044E3"/>
    <w:rsid w:val="00E07978"/>
    <w:rsid w:val="00E11F92"/>
    <w:rsid w:val="00E14F37"/>
    <w:rsid w:val="00E163E4"/>
    <w:rsid w:val="00E17F24"/>
    <w:rsid w:val="00E21931"/>
    <w:rsid w:val="00E3022D"/>
    <w:rsid w:val="00E321EC"/>
    <w:rsid w:val="00E33C68"/>
    <w:rsid w:val="00E36F6F"/>
    <w:rsid w:val="00E37DE0"/>
    <w:rsid w:val="00E41F17"/>
    <w:rsid w:val="00E44967"/>
    <w:rsid w:val="00E45BB4"/>
    <w:rsid w:val="00E4727E"/>
    <w:rsid w:val="00E51448"/>
    <w:rsid w:val="00E6098F"/>
    <w:rsid w:val="00E66425"/>
    <w:rsid w:val="00E66CFD"/>
    <w:rsid w:val="00E70718"/>
    <w:rsid w:val="00E721EC"/>
    <w:rsid w:val="00E7245F"/>
    <w:rsid w:val="00E8015A"/>
    <w:rsid w:val="00E83BD5"/>
    <w:rsid w:val="00E85959"/>
    <w:rsid w:val="00E860E4"/>
    <w:rsid w:val="00E86C30"/>
    <w:rsid w:val="00E90791"/>
    <w:rsid w:val="00E90C30"/>
    <w:rsid w:val="00E915C0"/>
    <w:rsid w:val="00E91761"/>
    <w:rsid w:val="00EA1D73"/>
    <w:rsid w:val="00EB04D6"/>
    <w:rsid w:val="00EB11B5"/>
    <w:rsid w:val="00EB14E7"/>
    <w:rsid w:val="00EB1826"/>
    <w:rsid w:val="00EB1CFB"/>
    <w:rsid w:val="00EB4F91"/>
    <w:rsid w:val="00EB5F64"/>
    <w:rsid w:val="00EC3DF1"/>
    <w:rsid w:val="00ED183E"/>
    <w:rsid w:val="00ED2065"/>
    <w:rsid w:val="00ED368E"/>
    <w:rsid w:val="00ED3691"/>
    <w:rsid w:val="00ED6E49"/>
    <w:rsid w:val="00ED702A"/>
    <w:rsid w:val="00EE574F"/>
    <w:rsid w:val="00EE6576"/>
    <w:rsid w:val="00EF1259"/>
    <w:rsid w:val="00EF1FC7"/>
    <w:rsid w:val="00EF20B0"/>
    <w:rsid w:val="00EF25D7"/>
    <w:rsid w:val="00EF3EC2"/>
    <w:rsid w:val="00EF7679"/>
    <w:rsid w:val="00F0039C"/>
    <w:rsid w:val="00F06468"/>
    <w:rsid w:val="00F07311"/>
    <w:rsid w:val="00F07EDC"/>
    <w:rsid w:val="00F14959"/>
    <w:rsid w:val="00F16FB6"/>
    <w:rsid w:val="00F20407"/>
    <w:rsid w:val="00F20C68"/>
    <w:rsid w:val="00F21B5B"/>
    <w:rsid w:val="00F25343"/>
    <w:rsid w:val="00F27895"/>
    <w:rsid w:val="00F32533"/>
    <w:rsid w:val="00F36BF3"/>
    <w:rsid w:val="00F420E5"/>
    <w:rsid w:val="00F43457"/>
    <w:rsid w:val="00F45122"/>
    <w:rsid w:val="00F45651"/>
    <w:rsid w:val="00F46A49"/>
    <w:rsid w:val="00F5150F"/>
    <w:rsid w:val="00F53DB7"/>
    <w:rsid w:val="00F540B6"/>
    <w:rsid w:val="00F56138"/>
    <w:rsid w:val="00F6075A"/>
    <w:rsid w:val="00F6532E"/>
    <w:rsid w:val="00F65C85"/>
    <w:rsid w:val="00F661D1"/>
    <w:rsid w:val="00F72C96"/>
    <w:rsid w:val="00F73DA3"/>
    <w:rsid w:val="00F803E7"/>
    <w:rsid w:val="00F80526"/>
    <w:rsid w:val="00F862DB"/>
    <w:rsid w:val="00F91BFF"/>
    <w:rsid w:val="00FA2044"/>
    <w:rsid w:val="00FA3CFC"/>
    <w:rsid w:val="00FA3F21"/>
    <w:rsid w:val="00FB00FA"/>
    <w:rsid w:val="00FB29CB"/>
    <w:rsid w:val="00FB2F53"/>
    <w:rsid w:val="00FB4D47"/>
    <w:rsid w:val="00FB696E"/>
    <w:rsid w:val="00FC1C13"/>
    <w:rsid w:val="00FC2513"/>
    <w:rsid w:val="00FC5E85"/>
    <w:rsid w:val="00FC6933"/>
    <w:rsid w:val="00FC758A"/>
    <w:rsid w:val="00FD0140"/>
    <w:rsid w:val="00FD75AE"/>
    <w:rsid w:val="00FE28F8"/>
    <w:rsid w:val="00FE29B7"/>
    <w:rsid w:val="00FE2B3A"/>
    <w:rsid w:val="00FE3B6B"/>
    <w:rsid w:val="00FE56B1"/>
    <w:rsid w:val="00FE585E"/>
    <w:rsid w:val="00FF089E"/>
    <w:rsid w:val="00FF1E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3600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04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235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055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EF91FAF-7149-4153-B383-76F7E75600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22</TotalTime>
  <Pages>2</Pages>
  <Words>144</Words>
  <Characters>783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926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17</cp:revision>
  <cp:lastPrinted>2017-09-19T12:23:00Z</cp:lastPrinted>
  <dcterms:created xsi:type="dcterms:W3CDTF">2017-10-31T11:33:00Z</dcterms:created>
  <dcterms:modified xsi:type="dcterms:W3CDTF">2017-10-31T12:05:00Z</dcterms:modified>
</cp:coreProperties>
</file>