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97524A">
        <w:rPr>
          <w:rFonts w:ascii="Arial" w:hAnsi="Arial" w:cs="Arial"/>
          <w:b/>
          <w:caps/>
          <w:sz w:val="28"/>
          <w:szCs w:val="28"/>
        </w:rPr>
        <w:t>3269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97524A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97524A">
              <w:rPr>
                <w:rFonts w:ascii="Arial" w:hAnsi="Arial" w:cs="Arial"/>
                <w:sz w:val="20"/>
                <w:szCs w:val="20"/>
              </w:rPr>
              <w:t>Solicita o reassentamento de paralelepípedos do calçamento da Rua Ramira Cabral, no Centro.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97524A">
        <w:rPr>
          <w:rFonts w:ascii="Arial" w:hAnsi="Arial" w:cs="Arial"/>
        </w:rPr>
        <w:t>a</w:t>
      </w:r>
      <w:r w:rsidR="0097524A" w:rsidRPr="0097524A">
        <w:rPr>
          <w:rFonts w:ascii="Arial" w:hAnsi="Arial" w:cs="Arial"/>
        </w:rPr>
        <w:t>o reassentamento de paralelepípedos do calçamento da Rua Ramira Cabral, no Centro.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97524A" w:rsidRPr="0097524A" w:rsidRDefault="0097524A" w:rsidP="0097524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7524A">
        <w:rPr>
          <w:rFonts w:ascii="Arial" w:hAnsi="Arial" w:cs="Arial"/>
          <w:bCs/>
        </w:rPr>
        <w:t>Solicitamos</w:t>
      </w:r>
      <w:r>
        <w:rPr>
          <w:rFonts w:ascii="Arial" w:hAnsi="Arial" w:cs="Arial"/>
          <w:b/>
          <w:bCs/>
        </w:rPr>
        <w:t xml:space="preserve"> </w:t>
      </w:r>
      <w:r w:rsidRPr="0097524A">
        <w:rPr>
          <w:rFonts w:ascii="Arial" w:hAnsi="Arial" w:cs="Arial"/>
        </w:rPr>
        <w:t xml:space="preserve">que </w:t>
      </w:r>
      <w:r>
        <w:rPr>
          <w:rFonts w:ascii="Arial" w:hAnsi="Arial" w:cs="Arial"/>
        </w:rPr>
        <w:t xml:space="preserve">seja determinado </w:t>
      </w:r>
      <w:r w:rsidRPr="0097524A">
        <w:rPr>
          <w:rFonts w:ascii="Arial" w:hAnsi="Arial" w:cs="Arial"/>
        </w:rPr>
        <w:t>à Secretaria de Infraestrutura</w:t>
      </w:r>
      <w:r>
        <w:rPr>
          <w:rFonts w:ascii="Arial" w:hAnsi="Arial" w:cs="Arial"/>
        </w:rPr>
        <w:t xml:space="preserve"> o atendimento da presente indicação</w:t>
      </w:r>
      <w:r w:rsidRPr="0097524A">
        <w:rPr>
          <w:rFonts w:ascii="Arial" w:hAnsi="Arial" w:cs="Arial"/>
        </w:rPr>
        <w:t>.</w:t>
      </w:r>
    </w:p>
    <w:p w:rsidR="0097524A" w:rsidRPr="0097524A" w:rsidRDefault="0097524A" w:rsidP="0097524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7524A">
        <w:rPr>
          <w:rFonts w:ascii="Arial" w:hAnsi="Arial" w:cs="Arial"/>
        </w:rPr>
        <w:t xml:space="preserve">Conforme observa-se nas fotos em anexo, a referida </w:t>
      </w:r>
      <w:r>
        <w:rPr>
          <w:rFonts w:ascii="Arial" w:hAnsi="Arial" w:cs="Arial"/>
        </w:rPr>
        <w:t>via</w:t>
      </w:r>
      <w:r w:rsidRPr="0097524A">
        <w:rPr>
          <w:rFonts w:ascii="Arial" w:hAnsi="Arial" w:cs="Arial"/>
        </w:rPr>
        <w:t xml:space="preserve"> apresenta diversos buracos e desnivelamento em toda sua extensão, causando prejuízos aos motoristas e pedestres, além de aumentar o risco de acidentes no local.</w:t>
      </w:r>
    </w:p>
    <w:p w:rsidR="003A77BE" w:rsidRDefault="0097524A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7524A">
        <w:rPr>
          <w:rFonts w:ascii="Arial" w:hAnsi="Arial" w:cs="Arial"/>
        </w:rPr>
        <w:t>Desta forma, respeitosamente, acionamos a Administração Municipal e agradecemos por seu empenho para que a situação seja devidamente considerada e atendida</w:t>
      </w:r>
      <w:r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7524A">
        <w:rPr>
          <w:rFonts w:ascii="Arial" w:hAnsi="Arial" w:cs="Arial"/>
        </w:rPr>
        <w:t>8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524A" w:rsidRPr="00A34F2C" w:rsidRDefault="0097524A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97524A" w:rsidRPr="00A34F2C" w:rsidRDefault="0097524A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97524A" w:rsidRPr="00A34F2C" w:rsidRDefault="0097524A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524A" w:rsidRDefault="0097524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524A" w:rsidRDefault="0097524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524A" w:rsidRDefault="0097524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524A" w:rsidRDefault="0097524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524A" w:rsidRDefault="0097524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524A" w:rsidRDefault="0097524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bookmarkStart w:id="0" w:name="_GoBack"/>
      <w:r>
        <w:rPr>
          <w:noProof/>
          <w:color w:val="000000"/>
        </w:rPr>
        <w:lastRenderedPageBreak/>
        <w:drawing>
          <wp:inline distT="0" distB="0" distL="0" distR="0">
            <wp:extent cx="5400000" cy="3753555"/>
            <wp:effectExtent l="0" t="0" r="0" b="0"/>
            <wp:docPr id="3" name="Imagem 3" descr="https://lh5.googleusercontent.com/Y4hv26Y-KKwFrfT9VaSa_TyEMj_OCNTs2yEg5L9fLn5rqavalZQHfGP0tOM6VO3gEWGdZyTDuu4kmYy9502A8bOfx91N26-R-uqMtUQus2slQX44dbCEZvLgcoNWHqRpHC62-Rc_yy7q5EV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5.googleusercontent.com/Y4hv26Y-KKwFrfT9VaSa_TyEMj_OCNTs2yEg5L9fLn5rqavalZQHfGP0tOM6VO3gEWGdZyTDuu4kmYy9502A8bOfx91N26-R-uqMtUQus2slQX44dbCEZvLgcoNWHqRpHC62-Rc_yy7q5EVl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00000" cy="375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97524A" w:rsidRDefault="0097524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  <w:color w:val="000000"/>
        </w:rPr>
        <w:drawing>
          <wp:inline distT="0" distB="0" distL="0" distR="0">
            <wp:extent cx="5399405" cy="3876675"/>
            <wp:effectExtent l="0" t="0" r="0" b="9525"/>
            <wp:docPr id="4" name="Imagem 4" descr="https://lh6.googleusercontent.com/NCC8AvhAT11teknmXtBao63Pi15OVRxu07zyymGbBcGtBb63vO3P8vyHrIdML2eMJVcVPqgSjq9qBj678kCs3fhT7Wtf_QYMAPiozLWA46hCzyOxGO1Ks4GxWUjRCWw2bsWDQfUyE_JcpeH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lh6.googleusercontent.com/NCC8AvhAT11teknmXtBao63Pi15OVRxu07zyymGbBcGtBb63vO3P8vyHrIdML2eMJVcVPqgSjq9qBj678kCs3fhT7Wtf_QYMAPiozLWA46hCzyOxGO1Ks4GxWUjRCWw2bsWDQfUyE_JcpeHP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00000" cy="3877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7524A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028D1" w:rsidRDefault="00B028D1">
      <w:r>
        <w:separator/>
      </w:r>
    </w:p>
  </w:endnote>
  <w:endnote w:type="continuationSeparator" w:id="0">
    <w:p w:rsidR="00B028D1" w:rsidRDefault="00B02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028D1" w:rsidRDefault="00B028D1">
      <w:r>
        <w:separator/>
      </w:r>
    </w:p>
  </w:footnote>
  <w:footnote w:type="continuationSeparator" w:id="0">
    <w:p w:rsidR="00B028D1" w:rsidRDefault="00B02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7524A">
      <w:rPr>
        <w:rFonts w:ascii="Arial" w:hAnsi="Arial" w:cs="Arial"/>
        <w:b/>
        <w:sz w:val="20"/>
        <w:szCs w:val="20"/>
        <w:u w:val="single"/>
      </w:rPr>
      <w:t>3269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97524A">
      <w:rPr>
        <w:rFonts w:ascii="Arial" w:hAnsi="Arial" w:cs="Arial"/>
        <w:b/>
        <w:sz w:val="20"/>
        <w:szCs w:val="20"/>
        <w:u w:val="single"/>
      </w:rPr>
      <w:t>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7524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7524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1640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524A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028D1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26CFD8-56F1-4373-8538-879F4C89BE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6</TotalTime>
  <Pages>2</Pages>
  <Words>146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2017-11-07T10:05:00Z</dcterms:created>
  <dcterms:modified xsi:type="dcterms:W3CDTF">2017-11-07T10:11:00Z</dcterms:modified>
</cp:coreProperties>
</file>