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E51448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Retirado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Rejeitado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Retirado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3A77BE" w:rsidRPr="00FB00FA">
        <w:rPr>
          <w:rFonts w:ascii="Arial" w:hAnsi="Arial" w:cs="Arial"/>
          <w:b/>
          <w:caps/>
          <w:sz w:val="28"/>
          <w:szCs w:val="28"/>
        </w:rPr>
        <w:t>INDICA</w:t>
      </w:r>
      <w:r w:rsidR="00B75CEF" w:rsidRPr="00FB00FA">
        <w:rPr>
          <w:rFonts w:ascii="Arial" w:hAnsi="Arial" w:cs="Arial"/>
          <w:b/>
          <w:caps/>
          <w:sz w:val="28"/>
          <w:szCs w:val="28"/>
        </w:rPr>
        <w:t>ÇÃO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ED3C1B">
        <w:rPr>
          <w:rFonts w:ascii="Arial" w:hAnsi="Arial" w:cs="Arial"/>
          <w:b/>
          <w:caps/>
          <w:sz w:val="28"/>
          <w:szCs w:val="28"/>
        </w:rPr>
        <w:t>3</w:t>
      </w:r>
      <w:r w:rsidR="00F20E40">
        <w:rPr>
          <w:rFonts w:ascii="Arial" w:hAnsi="Arial" w:cs="Arial"/>
          <w:b/>
          <w:caps/>
          <w:sz w:val="28"/>
          <w:szCs w:val="28"/>
        </w:rPr>
        <w:t>2</w:t>
      </w:r>
      <w:r w:rsidR="006D065E">
        <w:rPr>
          <w:rFonts w:ascii="Arial" w:hAnsi="Arial" w:cs="Arial"/>
          <w:b/>
          <w:caps/>
          <w:sz w:val="28"/>
          <w:szCs w:val="28"/>
        </w:rPr>
        <w:t>62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>17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193AD0">
        <w:trPr>
          <w:jc w:val="center"/>
        </w:trPr>
        <w:tc>
          <w:tcPr>
            <w:tcW w:w="1063" w:type="dxa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5A03FA" w:rsidRDefault="00861E74" w:rsidP="006D065E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Solicita </w:t>
            </w:r>
            <w:r w:rsidR="00C25CFD">
              <w:rPr>
                <w:rFonts w:ascii="Arial" w:hAnsi="Arial" w:cs="Arial"/>
                <w:sz w:val="20"/>
                <w:szCs w:val="20"/>
              </w:rPr>
              <w:t xml:space="preserve">a </w:t>
            </w:r>
            <w:r w:rsidR="006D065E">
              <w:rPr>
                <w:rFonts w:ascii="Arial" w:hAnsi="Arial" w:cs="Arial"/>
                <w:sz w:val="20"/>
                <w:szCs w:val="20"/>
              </w:rPr>
              <w:t>poda da árvore existente na área verde localizada na Avenida Alfredo Leon, na Vila Garcia</w: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instrText xml:space="preserve">  </w:instrTex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end"/>
            </w:r>
            <w:r w:rsidR="00BF26DE"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343838" w:rsidRDefault="003A77BE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INDICA</w:t>
      </w:r>
      <w:r w:rsidRPr="00691CF5">
        <w:rPr>
          <w:rFonts w:ascii="Arial" w:hAnsi="Arial" w:cs="Arial"/>
          <w:b/>
        </w:rPr>
        <w:t>MOS</w:t>
      </w:r>
      <w:r w:rsidRPr="00691CF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ao Excelentíssimo Senhor Prefeito Municipal de Jacareí, Izaías José de Santana, sejam tomadas as providências cabíveis visando</w:t>
      </w:r>
      <w:r w:rsidR="0009437C">
        <w:rPr>
          <w:rFonts w:ascii="Arial" w:hAnsi="Arial" w:cs="Arial"/>
        </w:rPr>
        <w:t xml:space="preserve"> </w:t>
      </w:r>
      <w:r w:rsidR="00871781">
        <w:rPr>
          <w:rFonts w:ascii="Arial" w:hAnsi="Arial" w:cs="Arial"/>
        </w:rPr>
        <w:t>à</w:t>
      </w:r>
      <w:r w:rsidR="002B5425" w:rsidRPr="002B5425">
        <w:rPr>
          <w:rFonts w:ascii="Arial" w:hAnsi="Arial" w:cs="Arial"/>
        </w:rPr>
        <w:t xml:space="preserve"> </w:t>
      </w:r>
      <w:r w:rsidR="00060686" w:rsidRPr="00060686">
        <w:rPr>
          <w:rFonts w:ascii="Arial" w:hAnsi="Arial" w:cs="Arial"/>
        </w:rPr>
        <w:t>poda da árvore existente na área ver</w:t>
      </w:r>
      <w:bookmarkStart w:id="0" w:name="_GoBack"/>
      <w:bookmarkEnd w:id="0"/>
      <w:r w:rsidR="00060686" w:rsidRPr="00060686">
        <w:rPr>
          <w:rFonts w:ascii="Arial" w:hAnsi="Arial" w:cs="Arial"/>
        </w:rPr>
        <w:t>de localizada na Avenida Alfredo Leon, na Vila Garcia</w:t>
      </w:r>
      <w:r w:rsidR="00BF184D">
        <w:rPr>
          <w:rFonts w:ascii="Arial" w:hAnsi="Arial" w:cs="Arial"/>
        </w:rPr>
        <w:t>.</w:t>
      </w:r>
    </w:p>
    <w:p w:rsidR="001F627E" w:rsidRDefault="006D1B73" w:rsidP="005B3755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Nas proximidades d</w:t>
      </w:r>
      <w:r w:rsidRPr="006D1B73">
        <w:rPr>
          <w:rFonts w:ascii="Arial" w:hAnsi="Arial" w:cs="Arial"/>
          <w:bCs/>
        </w:rPr>
        <w:t xml:space="preserve">o </w:t>
      </w:r>
      <w:r>
        <w:rPr>
          <w:rFonts w:ascii="Arial" w:hAnsi="Arial" w:cs="Arial"/>
          <w:bCs/>
        </w:rPr>
        <w:t xml:space="preserve">referido </w:t>
      </w:r>
      <w:r w:rsidRPr="006D1B73">
        <w:rPr>
          <w:rFonts w:ascii="Arial" w:hAnsi="Arial" w:cs="Arial"/>
          <w:bCs/>
        </w:rPr>
        <w:t xml:space="preserve">local </w:t>
      </w:r>
      <w:r>
        <w:rPr>
          <w:rFonts w:ascii="Arial" w:hAnsi="Arial" w:cs="Arial"/>
          <w:bCs/>
        </w:rPr>
        <w:t xml:space="preserve">há </w:t>
      </w:r>
      <w:r w:rsidRPr="006D1B73">
        <w:rPr>
          <w:rFonts w:ascii="Arial" w:hAnsi="Arial" w:cs="Arial"/>
          <w:bCs/>
        </w:rPr>
        <w:t>duas câm</w:t>
      </w:r>
      <w:r>
        <w:rPr>
          <w:rFonts w:ascii="Arial" w:hAnsi="Arial" w:cs="Arial"/>
          <w:bCs/>
        </w:rPr>
        <w:t>e</w:t>
      </w:r>
      <w:r w:rsidRPr="006D1B73">
        <w:rPr>
          <w:rFonts w:ascii="Arial" w:hAnsi="Arial" w:cs="Arial"/>
          <w:bCs/>
        </w:rPr>
        <w:t>ras de segurança</w:t>
      </w:r>
      <w:r>
        <w:rPr>
          <w:rFonts w:ascii="Arial" w:hAnsi="Arial" w:cs="Arial"/>
          <w:bCs/>
        </w:rPr>
        <w:t xml:space="preserve"> que </w:t>
      </w:r>
      <w:r w:rsidRPr="006D1B73">
        <w:rPr>
          <w:rFonts w:ascii="Arial" w:hAnsi="Arial" w:cs="Arial"/>
          <w:bCs/>
        </w:rPr>
        <w:t>registra</w:t>
      </w:r>
      <w:r>
        <w:rPr>
          <w:rFonts w:ascii="Arial" w:hAnsi="Arial" w:cs="Arial"/>
          <w:bCs/>
        </w:rPr>
        <w:t>m</w:t>
      </w:r>
      <w:r w:rsidRPr="006D1B73">
        <w:rPr>
          <w:rFonts w:ascii="Arial" w:hAnsi="Arial" w:cs="Arial"/>
          <w:bCs/>
        </w:rPr>
        <w:t xml:space="preserve"> </w:t>
      </w:r>
      <w:r>
        <w:rPr>
          <w:rFonts w:ascii="Arial" w:hAnsi="Arial" w:cs="Arial"/>
          <w:bCs/>
        </w:rPr>
        <w:t xml:space="preserve">a </w:t>
      </w:r>
      <w:r w:rsidRPr="006D1B73">
        <w:rPr>
          <w:rFonts w:ascii="Arial" w:hAnsi="Arial" w:cs="Arial"/>
          <w:bCs/>
        </w:rPr>
        <w:t>entrada e saída do bairro.</w:t>
      </w:r>
      <w:r w:rsidR="00CB1F55">
        <w:rPr>
          <w:rFonts w:ascii="Arial" w:hAnsi="Arial" w:cs="Arial"/>
          <w:bCs/>
        </w:rPr>
        <w:t xml:space="preserve"> </w:t>
      </w:r>
      <w:r w:rsidRPr="006D1B73">
        <w:rPr>
          <w:rFonts w:ascii="Arial" w:hAnsi="Arial" w:cs="Arial"/>
          <w:bCs/>
        </w:rPr>
        <w:t xml:space="preserve">Os galhos </w:t>
      </w:r>
      <w:r w:rsidR="00CB1F55">
        <w:rPr>
          <w:rFonts w:ascii="Arial" w:hAnsi="Arial" w:cs="Arial"/>
          <w:bCs/>
        </w:rPr>
        <w:t xml:space="preserve">da </w:t>
      </w:r>
      <w:r w:rsidR="001F627E">
        <w:rPr>
          <w:rFonts w:ascii="Arial" w:hAnsi="Arial" w:cs="Arial"/>
          <w:bCs/>
        </w:rPr>
        <w:t xml:space="preserve">citada </w:t>
      </w:r>
      <w:r w:rsidR="00CB1F55">
        <w:rPr>
          <w:rFonts w:ascii="Arial" w:hAnsi="Arial" w:cs="Arial"/>
          <w:bCs/>
        </w:rPr>
        <w:t xml:space="preserve">árvore </w:t>
      </w:r>
      <w:r w:rsidRPr="006D1B73">
        <w:rPr>
          <w:rFonts w:ascii="Arial" w:hAnsi="Arial" w:cs="Arial"/>
          <w:bCs/>
        </w:rPr>
        <w:t>estão encobrindo as imagens da câm</w:t>
      </w:r>
      <w:r w:rsidR="003775DA">
        <w:rPr>
          <w:rFonts w:ascii="Arial" w:hAnsi="Arial" w:cs="Arial"/>
          <w:bCs/>
        </w:rPr>
        <w:t>e</w:t>
      </w:r>
      <w:r w:rsidRPr="006D1B73">
        <w:rPr>
          <w:rFonts w:ascii="Arial" w:hAnsi="Arial" w:cs="Arial"/>
          <w:bCs/>
        </w:rPr>
        <w:t xml:space="preserve">ra de segurança, impedindo o </w:t>
      </w:r>
      <w:r w:rsidR="003775DA">
        <w:rPr>
          <w:rFonts w:ascii="Arial" w:hAnsi="Arial" w:cs="Arial"/>
          <w:bCs/>
        </w:rPr>
        <w:t xml:space="preserve">efetivo </w:t>
      </w:r>
      <w:r w:rsidRPr="006D1B73">
        <w:rPr>
          <w:rFonts w:ascii="Arial" w:hAnsi="Arial" w:cs="Arial"/>
          <w:bCs/>
        </w:rPr>
        <w:t xml:space="preserve">monitoramento e </w:t>
      </w:r>
      <w:r w:rsidR="003775DA">
        <w:rPr>
          <w:rFonts w:ascii="Arial" w:hAnsi="Arial" w:cs="Arial"/>
          <w:bCs/>
        </w:rPr>
        <w:t xml:space="preserve">a </w:t>
      </w:r>
      <w:r w:rsidR="001F627E">
        <w:rPr>
          <w:rFonts w:ascii="Arial" w:hAnsi="Arial" w:cs="Arial"/>
          <w:bCs/>
        </w:rPr>
        <w:t xml:space="preserve">possível </w:t>
      </w:r>
      <w:r w:rsidRPr="006D1B73">
        <w:rPr>
          <w:rFonts w:ascii="Arial" w:hAnsi="Arial" w:cs="Arial"/>
          <w:bCs/>
        </w:rPr>
        <w:t>identifica</w:t>
      </w:r>
      <w:r w:rsidR="003775DA">
        <w:rPr>
          <w:rFonts w:ascii="Arial" w:hAnsi="Arial" w:cs="Arial"/>
          <w:bCs/>
        </w:rPr>
        <w:t xml:space="preserve">ção </w:t>
      </w:r>
      <w:r w:rsidR="001F627E">
        <w:rPr>
          <w:rFonts w:ascii="Arial" w:hAnsi="Arial" w:cs="Arial"/>
          <w:bCs/>
        </w:rPr>
        <w:t xml:space="preserve">de </w:t>
      </w:r>
      <w:r w:rsidRPr="006D1B73">
        <w:rPr>
          <w:rFonts w:ascii="Arial" w:hAnsi="Arial" w:cs="Arial"/>
          <w:bCs/>
        </w:rPr>
        <w:t>quem entra no bairro.</w:t>
      </w:r>
      <w:r w:rsidR="00C6685D">
        <w:rPr>
          <w:rFonts w:ascii="Arial" w:hAnsi="Arial" w:cs="Arial"/>
          <w:bCs/>
        </w:rPr>
        <w:t xml:space="preserve"> </w:t>
      </w:r>
    </w:p>
    <w:p w:rsidR="00765A96" w:rsidRDefault="006D1B73" w:rsidP="005B3755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  <w:bCs/>
        </w:rPr>
      </w:pPr>
      <w:r w:rsidRPr="006D1B73">
        <w:rPr>
          <w:rFonts w:ascii="Arial" w:hAnsi="Arial" w:cs="Arial"/>
          <w:bCs/>
        </w:rPr>
        <w:t>Tal solicitação se faz necessária</w:t>
      </w:r>
      <w:r w:rsidR="00C6685D">
        <w:rPr>
          <w:rFonts w:ascii="Arial" w:hAnsi="Arial" w:cs="Arial"/>
          <w:bCs/>
        </w:rPr>
        <w:t xml:space="preserve"> haja vista</w:t>
      </w:r>
      <w:r w:rsidRPr="006D1B73">
        <w:rPr>
          <w:rFonts w:ascii="Arial" w:hAnsi="Arial" w:cs="Arial"/>
          <w:bCs/>
        </w:rPr>
        <w:t xml:space="preserve"> que </w:t>
      </w:r>
      <w:r w:rsidR="00440260" w:rsidRPr="006D1B73">
        <w:rPr>
          <w:rFonts w:ascii="Arial" w:hAnsi="Arial" w:cs="Arial"/>
          <w:bCs/>
        </w:rPr>
        <w:t>a instalação das câm</w:t>
      </w:r>
      <w:r w:rsidR="00440260">
        <w:rPr>
          <w:rFonts w:ascii="Arial" w:hAnsi="Arial" w:cs="Arial"/>
          <w:bCs/>
        </w:rPr>
        <w:t>e</w:t>
      </w:r>
      <w:r w:rsidR="00440260" w:rsidRPr="006D1B73">
        <w:rPr>
          <w:rFonts w:ascii="Arial" w:hAnsi="Arial" w:cs="Arial"/>
          <w:bCs/>
        </w:rPr>
        <w:t xml:space="preserve">ras de segurança </w:t>
      </w:r>
      <w:r w:rsidR="00440260">
        <w:rPr>
          <w:rFonts w:ascii="Arial" w:hAnsi="Arial" w:cs="Arial"/>
          <w:bCs/>
        </w:rPr>
        <w:t>trouxe</w:t>
      </w:r>
      <w:r w:rsidR="00D742C9">
        <w:rPr>
          <w:rFonts w:ascii="Arial" w:hAnsi="Arial" w:cs="Arial"/>
          <w:bCs/>
        </w:rPr>
        <w:t xml:space="preserve"> </w:t>
      </w:r>
      <w:r w:rsidRPr="006D1B73">
        <w:rPr>
          <w:rFonts w:ascii="Arial" w:hAnsi="Arial" w:cs="Arial"/>
          <w:bCs/>
        </w:rPr>
        <w:t>um resultado positivo</w:t>
      </w:r>
      <w:r w:rsidR="00D742C9">
        <w:rPr>
          <w:rFonts w:ascii="Arial" w:hAnsi="Arial" w:cs="Arial"/>
          <w:bCs/>
        </w:rPr>
        <w:t xml:space="preserve"> percebido pela comunidade</w:t>
      </w:r>
      <w:r w:rsidRPr="006D1B73">
        <w:rPr>
          <w:rFonts w:ascii="Arial" w:hAnsi="Arial" w:cs="Arial"/>
          <w:bCs/>
        </w:rPr>
        <w:t>.</w:t>
      </w:r>
      <w:r w:rsidR="007A1A39">
        <w:rPr>
          <w:rFonts w:ascii="Arial" w:hAnsi="Arial" w:cs="Arial"/>
          <w:bCs/>
        </w:rPr>
        <w:t xml:space="preserve"> </w:t>
      </w:r>
      <w:r w:rsidR="00D742C9">
        <w:rPr>
          <w:rFonts w:ascii="Arial" w:hAnsi="Arial" w:cs="Arial"/>
          <w:bCs/>
        </w:rPr>
        <w:t>F</w:t>
      </w:r>
      <w:r>
        <w:rPr>
          <w:rFonts w:ascii="Arial" w:hAnsi="Arial" w:cs="Arial"/>
          <w:bCs/>
        </w:rPr>
        <w:t>oto anex</w:t>
      </w:r>
      <w:r w:rsidR="00D742C9">
        <w:rPr>
          <w:rFonts w:ascii="Arial" w:hAnsi="Arial" w:cs="Arial"/>
          <w:bCs/>
        </w:rPr>
        <w:t>a</w:t>
      </w:r>
      <w:r w:rsidR="00D5513C">
        <w:rPr>
          <w:rFonts w:ascii="Arial" w:hAnsi="Arial" w:cs="Arial"/>
          <w:bCs/>
        </w:rPr>
        <w:t>.</w:t>
      </w:r>
    </w:p>
    <w:p w:rsidR="006D1B73" w:rsidRDefault="006D1B73" w:rsidP="005B3755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O pedido é feito c</w:t>
      </w:r>
      <w:r w:rsidRPr="006D1B73">
        <w:rPr>
          <w:rFonts w:ascii="Arial" w:hAnsi="Arial" w:cs="Arial"/>
          <w:bCs/>
        </w:rPr>
        <w:t>onsiderando reivindicação dos moradores</w:t>
      </w:r>
      <w:r>
        <w:rPr>
          <w:rFonts w:ascii="Arial" w:hAnsi="Arial" w:cs="Arial"/>
          <w:bCs/>
        </w:rPr>
        <w:t>.</w:t>
      </w:r>
    </w:p>
    <w:p w:rsidR="003A77BE" w:rsidRDefault="003E188F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fldChar w:fldCharType="begin"/>
      </w:r>
      <w:r>
        <w:rPr>
          <w:rFonts w:ascii="Arial" w:hAnsi="Arial" w:cs="Arial"/>
        </w:rPr>
        <w:instrText xml:space="preserve">  </w:instrText>
      </w:r>
      <w:r>
        <w:rPr>
          <w:rFonts w:ascii="Arial" w:hAnsi="Arial" w:cs="Arial"/>
        </w:rPr>
        <w:fldChar w:fldCharType="end"/>
      </w:r>
      <w:r>
        <w:rPr>
          <w:rFonts w:ascii="Arial" w:hAnsi="Arial" w:cs="Arial"/>
        </w:rPr>
        <w:t>Na certeza de recebermos especial atenção ao indicado, subscrevemos agradecidos.</w:t>
      </w:r>
    </w:p>
    <w:p w:rsidR="006F4E64" w:rsidRDefault="003A77BE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</w:smartTag>
      <w:r w:rsidRPr="00691CF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B47DF7">
        <w:rPr>
          <w:rFonts w:ascii="Arial" w:hAnsi="Arial" w:cs="Arial"/>
        </w:rPr>
        <w:t>8</w:t>
      </w:r>
      <w:r w:rsidR="00494C8D">
        <w:rPr>
          <w:rFonts w:ascii="Arial" w:hAnsi="Arial" w:cs="Arial"/>
        </w:rPr>
        <w:t xml:space="preserve"> de </w:t>
      </w:r>
      <w:r w:rsidR="008B1035">
        <w:rPr>
          <w:rFonts w:ascii="Arial" w:hAnsi="Arial" w:cs="Arial"/>
        </w:rPr>
        <w:t>novem</w:t>
      </w:r>
      <w:r w:rsidR="00A22AF7">
        <w:rPr>
          <w:rFonts w:ascii="Arial" w:hAnsi="Arial" w:cs="Arial"/>
        </w:rPr>
        <w:t xml:space="preserve">bro </w:t>
      </w:r>
      <w:r w:rsidR="00494C8D">
        <w:rPr>
          <w:rFonts w:ascii="Arial" w:hAnsi="Arial" w:cs="Arial"/>
        </w:rPr>
        <w:t>de 2017.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3E188F" w:rsidRDefault="003E188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494C8D" w:rsidRDefault="00494C8D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6D5C63" w:rsidRPr="00FD176E" w:rsidRDefault="009466C8" w:rsidP="006D5C63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ARILDO BATISTA</w:t>
      </w:r>
    </w:p>
    <w:p w:rsidR="004F695E" w:rsidRDefault="009466C8" w:rsidP="00AB7AA7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 xml:space="preserve">Vereador </w:t>
      </w:r>
      <w:r w:rsidR="002A5057">
        <w:rPr>
          <w:rFonts w:ascii="Arial" w:hAnsi="Arial" w:cs="Arial"/>
        </w:rPr>
        <w:t>–</w:t>
      </w:r>
      <w:r>
        <w:rPr>
          <w:rFonts w:ascii="Arial" w:hAnsi="Arial" w:cs="Arial"/>
        </w:rPr>
        <w:t xml:space="preserve"> PT</w:t>
      </w:r>
    </w:p>
    <w:p w:rsidR="001C2CE7" w:rsidRDefault="001C2CE7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F94D0A" w:rsidRDefault="00440260" w:rsidP="00AB7AA7">
      <w:pPr>
        <w:jc w:val="center"/>
        <w:rPr>
          <w:rFonts w:ascii="Arial" w:hAnsi="Arial" w:cs="Arial"/>
        </w:rPr>
      </w:pPr>
      <w:r w:rsidRPr="00440260">
        <w:rPr>
          <w:rFonts w:ascii="Arial" w:hAnsi="Arial" w:cs="Arial"/>
          <w:noProof/>
        </w:rPr>
        <w:lastRenderedPageBreak/>
        <w:drawing>
          <wp:inline distT="0" distB="0" distL="0" distR="0">
            <wp:extent cx="4456800" cy="7920000"/>
            <wp:effectExtent l="0" t="0" r="1270" b="5080"/>
            <wp:docPr id="3" name="Imagem 3" descr="C:\Users\Usuário\Downloads\IMG-20171030-WA0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uário\Downloads\IMG-20171030-WA0005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4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6800" cy="79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F94D0A" w:rsidSect="007D39FD">
      <w:headerReference w:type="default" r:id="rId10"/>
      <w:footerReference w:type="default" r:id="rId11"/>
      <w:headerReference w:type="first" r:id="rId12"/>
      <w:footerReference w:type="first" r:id="rId13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A47FE" w:rsidRDefault="00CA47FE">
      <w:r>
        <w:separator/>
      </w:r>
    </w:p>
  </w:endnote>
  <w:endnote w:type="continuationSeparator" w:id="0">
    <w:p w:rsidR="00CA47FE" w:rsidRDefault="00CA47F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A47FE" w:rsidRDefault="00CA47FE">
      <w:r>
        <w:separator/>
      </w:r>
    </w:p>
  </w:footnote>
  <w:footnote w:type="continuationSeparator" w:id="0">
    <w:p w:rsidR="00CA47FE" w:rsidRDefault="00CA47F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D2072E" w:rsidRPr="00317C1A" w:rsidRDefault="003A77BE" w:rsidP="007E3F69">
    <w:pPr>
      <w:tabs>
        <w:tab w:val="left" w:pos="2835"/>
      </w:tabs>
      <w:jc w:val="right"/>
      <w:rPr>
        <w:sz w:val="20"/>
        <w:szCs w:val="20"/>
      </w:rPr>
    </w:pPr>
    <w:r w:rsidRPr="00317C1A">
      <w:rPr>
        <w:rFonts w:ascii="Arial" w:hAnsi="Arial" w:cs="Arial"/>
        <w:b/>
        <w:sz w:val="20"/>
        <w:szCs w:val="20"/>
        <w:u w:val="single"/>
      </w:rPr>
      <w:t>Indica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ção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1C2CE7">
      <w:rPr>
        <w:rFonts w:ascii="Arial" w:hAnsi="Arial" w:cs="Arial"/>
        <w:b/>
        <w:sz w:val="20"/>
        <w:szCs w:val="20"/>
        <w:u w:val="single"/>
      </w:rPr>
      <w:t>32</w:t>
    </w:r>
    <w:r w:rsidR="00B2620A">
      <w:rPr>
        <w:rFonts w:ascii="Arial" w:hAnsi="Arial" w:cs="Arial"/>
        <w:b/>
        <w:sz w:val="20"/>
        <w:szCs w:val="20"/>
        <w:u w:val="single"/>
      </w:rPr>
      <w:t>62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17 </w:t>
    </w:r>
    <w:r w:rsidR="00126240">
      <w:rPr>
        <w:rFonts w:ascii="Arial" w:hAnsi="Arial" w:cs="Arial"/>
        <w:b/>
        <w:sz w:val="20"/>
        <w:szCs w:val="20"/>
        <w:u w:val="single"/>
      </w:rPr>
      <w:t xml:space="preserve">- Vereador Arildo Batista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- fls.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B746CF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B746CF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6D56C61D" wp14:editId="34FB4431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E915C0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FSL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D56C61D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E915C0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FSL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36736" behindDoc="0" locked="0" layoutInCell="0" allowOverlap="1" wp14:anchorId="2673D6CE" wp14:editId="45046FDB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673D6CE" id="Text Box 1" o:spid="_x0000_s1028" type="#_x0000_t202" style="position:absolute;left:0;text-align:left;margin-left:80.8pt;margin-top:50.2pt;width:394pt;height:43.9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98176" behindDoc="0" locked="0" layoutInCell="0" allowOverlap="1" wp14:anchorId="5644084A" wp14:editId="0AFECFA9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31" name="Imagem 3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76672" behindDoc="0" locked="0" layoutInCell="0" allowOverlap="1" wp14:anchorId="6C713286" wp14:editId="4DAC3E5B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4C7F0B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FSL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C713286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4C7F0B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FSL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15232" behindDoc="0" locked="0" layoutInCell="0" allowOverlap="1" wp14:anchorId="63E116AD" wp14:editId="4D2FE116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3E116AD" id="_x0000_s1030" type="#_x0000_t202" style="position:absolute;margin-left:80.8pt;margin-top:7.65pt;width:394pt;height:43.95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717632" behindDoc="0" locked="0" layoutInCell="0" allowOverlap="1" wp14:anchorId="40DAD498" wp14:editId="261AAFA0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288" name="Imagem 28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12789"/>
    <w:rsid w:val="00015871"/>
    <w:rsid w:val="00021601"/>
    <w:rsid w:val="00024562"/>
    <w:rsid w:val="00024FD3"/>
    <w:rsid w:val="00027108"/>
    <w:rsid w:val="0002757B"/>
    <w:rsid w:val="00030EF2"/>
    <w:rsid w:val="00034A23"/>
    <w:rsid w:val="00043F23"/>
    <w:rsid w:val="00043F78"/>
    <w:rsid w:val="00056288"/>
    <w:rsid w:val="00060686"/>
    <w:rsid w:val="000722DE"/>
    <w:rsid w:val="00074938"/>
    <w:rsid w:val="0008077D"/>
    <w:rsid w:val="000876CE"/>
    <w:rsid w:val="00093268"/>
    <w:rsid w:val="0009437C"/>
    <w:rsid w:val="00094490"/>
    <w:rsid w:val="000958D5"/>
    <w:rsid w:val="000971FD"/>
    <w:rsid w:val="00097CAE"/>
    <w:rsid w:val="000A12DD"/>
    <w:rsid w:val="000A351E"/>
    <w:rsid w:val="000A6C04"/>
    <w:rsid w:val="000B5695"/>
    <w:rsid w:val="000C07EF"/>
    <w:rsid w:val="000C546E"/>
    <w:rsid w:val="000D605B"/>
    <w:rsid w:val="000E5385"/>
    <w:rsid w:val="000F03FF"/>
    <w:rsid w:val="000F266B"/>
    <w:rsid w:val="000F40CD"/>
    <w:rsid w:val="000F6251"/>
    <w:rsid w:val="001003B1"/>
    <w:rsid w:val="001113B4"/>
    <w:rsid w:val="001126F0"/>
    <w:rsid w:val="00113E88"/>
    <w:rsid w:val="00117261"/>
    <w:rsid w:val="00123920"/>
    <w:rsid w:val="00126240"/>
    <w:rsid w:val="001303D3"/>
    <w:rsid w:val="00132757"/>
    <w:rsid w:val="00136F04"/>
    <w:rsid w:val="0014043A"/>
    <w:rsid w:val="0014591F"/>
    <w:rsid w:val="00150EE2"/>
    <w:rsid w:val="00154B95"/>
    <w:rsid w:val="00156F14"/>
    <w:rsid w:val="00170353"/>
    <w:rsid w:val="00171E0E"/>
    <w:rsid w:val="00172E81"/>
    <w:rsid w:val="0017621A"/>
    <w:rsid w:val="00181CD2"/>
    <w:rsid w:val="001836AD"/>
    <w:rsid w:val="00191BFC"/>
    <w:rsid w:val="00193AD0"/>
    <w:rsid w:val="001A09F2"/>
    <w:rsid w:val="001B0773"/>
    <w:rsid w:val="001C2CE7"/>
    <w:rsid w:val="001E1214"/>
    <w:rsid w:val="001E2AE6"/>
    <w:rsid w:val="001E2E0F"/>
    <w:rsid w:val="001F13C3"/>
    <w:rsid w:val="001F1A45"/>
    <w:rsid w:val="001F4FF1"/>
    <w:rsid w:val="001F627E"/>
    <w:rsid w:val="00200B37"/>
    <w:rsid w:val="00204ED7"/>
    <w:rsid w:val="00214704"/>
    <w:rsid w:val="00222F1F"/>
    <w:rsid w:val="00226290"/>
    <w:rsid w:val="00230859"/>
    <w:rsid w:val="0023177B"/>
    <w:rsid w:val="00234365"/>
    <w:rsid w:val="002418A2"/>
    <w:rsid w:val="00246C12"/>
    <w:rsid w:val="00247222"/>
    <w:rsid w:val="0025332D"/>
    <w:rsid w:val="00253C82"/>
    <w:rsid w:val="00253CD5"/>
    <w:rsid w:val="00254635"/>
    <w:rsid w:val="00256155"/>
    <w:rsid w:val="00256978"/>
    <w:rsid w:val="00272425"/>
    <w:rsid w:val="0027262D"/>
    <w:rsid w:val="00272C29"/>
    <w:rsid w:val="00274AC8"/>
    <w:rsid w:val="00280109"/>
    <w:rsid w:val="002808F8"/>
    <w:rsid w:val="00284F34"/>
    <w:rsid w:val="00291E29"/>
    <w:rsid w:val="00297CAA"/>
    <w:rsid w:val="002A5057"/>
    <w:rsid w:val="002A7434"/>
    <w:rsid w:val="002B066E"/>
    <w:rsid w:val="002B3200"/>
    <w:rsid w:val="002B5425"/>
    <w:rsid w:val="002C053D"/>
    <w:rsid w:val="002C34E8"/>
    <w:rsid w:val="002C4B2B"/>
    <w:rsid w:val="002C5C70"/>
    <w:rsid w:val="002C5D2B"/>
    <w:rsid w:val="002D3D9E"/>
    <w:rsid w:val="002D7844"/>
    <w:rsid w:val="002E2FC2"/>
    <w:rsid w:val="002E3CB0"/>
    <w:rsid w:val="002F02DB"/>
    <w:rsid w:val="0030168E"/>
    <w:rsid w:val="00311F37"/>
    <w:rsid w:val="00315C2B"/>
    <w:rsid w:val="00316A2C"/>
    <w:rsid w:val="00317C1A"/>
    <w:rsid w:val="00323F0F"/>
    <w:rsid w:val="003324B8"/>
    <w:rsid w:val="003334A8"/>
    <w:rsid w:val="00342CB8"/>
    <w:rsid w:val="00343838"/>
    <w:rsid w:val="0034556B"/>
    <w:rsid w:val="00345C18"/>
    <w:rsid w:val="00347D5E"/>
    <w:rsid w:val="00351CC8"/>
    <w:rsid w:val="003622DE"/>
    <w:rsid w:val="00364828"/>
    <w:rsid w:val="003775DA"/>
    <w:rsid w:val="00381797"/>
    <w:rsid w:val="003848C4"/>
    <w:rsid w:val="00384F29"/>
    <w:rsid w:val="003867AD"/>
    <w:rsid w:val="003904D1"/>
    <w:rsid w:val="00393B17"/>
    <w:rsid w:val="00393CA0"/>
    <w:rsid w:val="00397FF3"/>
    <w:rsid w:val="003A36F1"/>
    <w:rsid w:val="003A5EA0"/>
    <w:rsid w:val="003A77BE"/>
    <w:rsid w:val="003B3C7B"/>
    <w:rsid w:val="003B57E0"/>
    <w:rsid w:val="003B7367"/>
    <w:rsid w:val="003D72D9"/>
    <w:rsid w:val="003D74A0"/>
    <w:rsid w:val="003D7732"/>
    <w:rsid w:val="003E188F"/>
    <w:rsid w:val="003F47D9"/>
    <w:rsid w:val="003F546A"/>
    <w:rsid w:val="00403AF2"/>
    <w:rsid w:val="00404C2D"/>
    <w:rsid w:val="00411405"/>
    <w:rsid w:val="00411878"/>
    <w:rsid w:val="00412795"/>
    <w:rsid w:val="004206B6"/>
    <w:rsid w:val="00421CFF"/>
    <w:rsid w:val="0042545A"/>
    <w:rsid w:val="004327E9"/>
    <w:rsid w:val="00440260"/>
    <w:rsid w:val="00443E1D"/>
    <w:rsid w:val="00462EC1"/>
    <w:rsid w:val="00467347"/>
    <w:rsid w:val="00476F6B"/>
    <w:rsid w:val="00483569"/>
    <w:rsid w:val="00487D64"/>
    <w:rsid w:val="00493115"/>
    <w:rsid w:val="00494C8D"/>
    <w:rsid w:val="0049642C"/>
    <w:rsid w:val="004A0E3D"/>
    <w:rsid w:val="004A45C3"/>
    <w:rsid w:val="004A53EF"/>
    <w:rsid w:val="004B0422"/>
    <w:rsid w:val="004B7493"/>
    <w:rsid w:val="004C0A06"/>
    <w:rsid w:val="004C2B97"/>
    <w:rsid w:val="004C2C30"/>
    <w:rsid w:val="004C6C78"/>
    <w:rsid w:val="004C7F0B"/>
    <w:rsid w:val="004D0BA3"/>
    <w:rsid w:val="004D1F38"/>
    <w:rsid w:val="004D22C3"/>
    <w:rsid w:val="004D7321"/>
    <w:rsid w:val="004E06ED"/>
    <w:rsid w:val="004E29AE"/>
    <w:rsid w:val="004E3CB6"/>
    <w:rsid w:val="004E46DA"/>
    <w:rsid w:val="004F38CF"/>
    <w:rsid w:val="004F39E9"/>
    <w:rsid w:val="004F465F"/>
    <w:rsid w:val="004F56B4"/>
    <w:rsid w:val="004F690D"/>
    <w:rsid w:val="004F695E"/>
    <w:rsid w:val="004F6A11"/>
    <w:rsid w:val="00505357"/>
    <w:rsid w:val="00505FD8"/>
    <w:rsid w:val="00507B70"/>
    <w:rsid w:val="00523974"/>
    <w:rsid w:val="00524669"/>
    <w:rsid w:val="005277B0"/>
    <w:rsid w:val="0053012C"/>
    <w:rsid w:val="00533862"/>
    <w:rsid w:val="00534ABB"/>
    <w:rsid w:val="005476D3"/>
    <w:rsid w:val="005574CD"/>
    <w:rsid w:val="00564314"/>
    <w:rsid w:val="00564368"/>
    <w:rsid w:val="00565B2A"/>
    <w:rsid w:val="00574A51"/>
    <w:rsid w:val="005762E8"/>
    <w:rsid w:val="0058109A"/>
    <w:rsid w:val="005855CE"/>
    <w:rsid w:val="0058646A"/>
    <w:rsid w:val="005868AE"/>
    <w:rsid w:val="00592FD2"/>
    <w:rsid w:val="005A01D0"/>
    <w:rsid w:val="005A03FA"/>
    <w:rsid w:val="005A31F5"/>
    <w:rsid w:val="005A7D58"/>
    <w:rsid w:val="005B3755"/>
    <w:rsid w:val="005B3D21"/>
    <w:rsid w:val="005B6115"/>
    <w:rsid w:val="005C3938"/>
    <w:rsid w:val="005C6948"/>
    <w:rsid w:val="005C7BA5"/>
    <w:rsid w:val="005D50F0"/>
    <w:rsid w:val="005D702D"/>
    <w:rsid w:val="005E138D"/>
    <w:rsid w:val="005F09E5"/>
    <w:rsid w:val="005F2A0E"/>
    <w:rsid w:val="005F62AF"/>
    <w:rsid w:val="005F6530"/>
    <w:rsid w:val="00602564"/>
    <w:rsid w:val="0060386D"/>
    <w:rsid w:val="00611DFF"/>
    <w:rsid w:val="00617AF6"/>
    <w:rsid w:val="00624472"/>
    <w:rsid w:val="00625440"/>
    <w:rsid w:val="00625E22"/>
    <w:rsid w:val="006319DC"/>
    <w:rsid w:val="006426AE"/>
    <w:rsid w:val="00646993"/>
    <w:rsid w:val="00646FA9"/>
    <w:rsid w:val="00651CAC"/>
    <w:rsid w:val="00657CF6"/>
    <w:rsid w:val="006638D8"/>
    <w:rsid w:val="00674F7D"/>
    <w:rsid w:val="006766B6"/>
    <w:rsid w:val="00680839"/>
    <w:rsid w:val="00680C70"/>
    <w:rsid w:val="00681021"/>
    <w:rsid w:val="00682E6E"/>
    <w:rsid w:val="00691CF5"/>
    <w:rsid w:val="0069312F"/>
    <w:rsid w:val="006945A5"/>
    <w:rsid w:val="006957F5"/>
    <w:rsid w:val="006A370D"/>
    <w:rsid w:val="006A5FBA"/>
    <w:rsid w:val="006B0B8E"/>
    <w:rsid w:val="006B4B74"/>
    <w:rsid w:val="006C59BC"/>
    <w:rsid w:val="006C7164"/>
    <w:rsid w:val="006D065E"/>
    <w:rsid w:val="006D1B73"/>
    <w:rsid w:val="006D2D5B"/>
    <w:rsid w:val="006D5C63"/>
    <w:rsid w:val="006D6F7D"/>
    <w:rsid w:val="006E7E66"/>
    <w:rsid w:val="006F4E64"/>
    <w:rsid w:val="006F7B0A"/>
    <w:rsid w:val="00701E3D"/>
    <w:rsid w:val="007119E3"/>
    <w:rsid w:val="00713F15"/>
    <w:rsid w:val="0071597F"/>
    <w:rsid w:val="00715F74"/>
    <w:rsid w:val="007212F6"/>
    <w:rsid w:val="00722641"/>
    <w:rsid w:val="007258F8"/>
    <w:rsid w:val="00725E66"/>
    <w:rsid w:val="00727CDB"/>
    <w:rsid w:val="0073407F"/>
    <w:rsid w:val="00737FBC"/>
    <w:rsid w:val="00745CA5"/>
    <w:rsid w:val="00765A96"/>
    <w:rsid w:val="00771286"/>
    <w:rsid w:val="00773393"/>
    <w:rsid w:val="0077488F"/>
    <w:rsid w:val="00775A1B"/>
    <w:rsid w:val="00777ECF"/>
    <w:rsid w:val="007838DC"/>
    <w:rsid w:val="00790911"/>
    <w:rsid w:val="007A1A39"/>
    <w:rsid w:val="007C7E72"/>
    <w:rsid w:val="007D1D56"/>
    <w:rsid w:val="007D3298"/>
    <w:rsid w:val="007D39FD"/>
    <w:rsid w:val="007E0D4E"/>
    <w:rsid w:val="007E369D"/>
    <w:rsid w:val="007E3F69"/>
    <w:rsid w:val="007E6F02"/>
    <w:rsid w:val="007F41E5"/>
    <w:rsid w:val="007F75CA"/>
    <w:rsid w:val="0080197E"/>
    <w:rsid w:val="00807953"/>
    <w:rsid w:val="00813FA4"/>
    <w:rsid w:val="00820C13"/>
    <w:rsid w:val="00820D11"/>
    <w:rsid w:val="0083264E"/>
    <w:rsid w:val="00833A11"/>
    <w:rsid w:val="00833E7C"/>
    <w:rsid w:val="0084536F"/>
    <w:rsid w:val="0084557D"/>
    <w:rsid w:val="008474F2"/>
    <w:rsid w:val="00850086"/>
    <w:rsid w:val="008508AB"/>
    <w:rsid w:val="008545A7"/>
    <w:rsid w:val="00857F1B"/>
    <w:rsid w:val="00861E74"/>
    <w:rsid w:val="00865AF3"/>
    <w:rsid w:val="00870972"/>
    <w:rsid w:val="0087166E"/>
    <w:rsid w:val="00871781"/>
    <w:rsid w:val="00874058"/>
    <w:rsid w:val="00876A8C"/>
    <w:rsid w:val="00877E50"/>
    <w:rsid w:val="00885F7F"/>
    <w:rsid w:val="0089053C"/>
    <w:rsid w:val="00890925"/>
    <w:rsid w:val="00890984"/>
    <w:rsid w:val="008909A4"/>
    <w:rsid w:val="00896913"/>
    <w:rsid w:val="00897F4A"/>
    <w:rsid w:val="008A0EB2"/>
    <w:rsid w:val="008A12F9"/>
    <w:rsid w:val="008A16A2"/>
    <w:rsid w:val="008B067D"/>
    <w:rsid w:val="008B1035"/>
    <w:rsid w:val="008C33AB"/>
    <w:rsid w:val="008D204E"/>
    <w:rsid w:val="008E6C99"/>
    <w:rsid w:val="00903889"/>
    <w:rsid w:val="009040C4"/>
    <w:rsid w:val="00913888"/>
    <w:rsid w:val="00921625"/>
    <w:rsid w:val="00922964"/>
    <w:rsid w:val="009230DA"/>
    <w:rsid w:val="0092321C"/>
    <w:rsid w:val="00931B29"/>
    <w:rsid w:val="00933A0A"/>
    <w:rsid w:val="00935D18"/>
    <w:rsid w:val="009428CD"/>
    <w:rsid w:val="009466C8"/>
    <w:rsid w:val="00951025"/>
    <w:rsid w:val="00956116"/>
    <w:rsid w:val="00960518"/>
    <w:rsid w:val="00972E2A"/>
    <w:rsid w:val="009768E6"/>
    <w:rsid w:val="00992534"/>
    <w:rsid w:val="009948C4"/>
    <w:rsid w:val="009A2ABD"/>
    <w:rsid w:val="009B207E"/>
    <w:rsid w:val="009B32F8"/>
    <w:rsid w:val="009C5E5F"/>
    <w:rsid w:val="009D0F6E"/>
    <w:rsid w:val="009D13C0"/>
    <w:rsid w:val="009D50D4"/>
    <w:rsid w:val="009D512F"/>
    <w:rsid w:val="009D71C8"/>
    <w:rsid w:val="009E1F05"/>
    <w:rsid w:val="009E44BB"/>
    <w:rsid w:val="009E6B3F"/>
    <w:rsid w:val="009E7531"/>
    <w:rsid w:val="009F0808"/>
    <w:rsid w:val="009F7E5F"/>
    <w:rsid w:val="00A02511"/>
    <w:rsid w:val="00A10895"/>
    <w:rsid w:val="00A1135F"/>
    <w:rsid w:val="00A21A8C"/>
    <w:rsid w:val="00A22AF7"/>
    <w:rsid w:val="00A2634E"/>
    <w:rsid w:val="00A349F1"/>
    <w:rsid w:val="00A40FE5"/>
    <w:rsid w:val="00A421A5"/>
    <w:rsid w:val="00A46B01"/>
    <w:rsid w:val="00A51ECB"/>
    <w:rsid w:val="00A656AF"/>
    <w:rsid w:val="00A66DBD"/>
    <w:rsid w:val="00A75941"/>
    <w:rsid w:val="00A7677F"/>
    <w:rsid w:val="00A769EA"/>
    <w:rsid w:val="00A82DCD"/>
    <w:rsid w:val="00A84739"/>
    <w:rsid w:val="00A90A9F"/>
    <w:rsid w:val="00A92CB9"/>
    <w:rsid w:val="00AA0EE8"/>
    <w:rsid w:val="00AA1948"/>
    <w:rsid w:val="00AA5EB3"/>
    <w:rsid w:val="00AB0209"/>
    <w:rsid w:val="00AB0F53"/>
    <w:rsid w:val="00AB2F12"/>
    <w:rsid w:val="00AB3523"/>
    <w:rsid w:val="00AB7AA7"/>
    <w:rsid w:val="00AC24F9"/>
    <w:rsid w:val="00AC6657"/>
    <w:rsid w:val="00AC712C"/>
    <w:rsid w:val="00AD6B47"/>
    <w:rsid w:val="00AE3478"/>
    <w:rsid w:val="00AF393C"/>
    <w:rsid w:val="00B00633"/>
    <w:rsid w:val="00B0194D"/>
    <w:rsid w:val="00B05892"/>
    <w:rsid w:val="00B05D7E"/>
    <w:rsid w:val="00B10E9F"/>
    <w:rsid w:val="00B1686A"/>
    <w:rsid w:val="00B2620A"/>
    <w:rsid w:val="00B33AEE"/>
    <w:rsid w:val="00B3786A"/>
    <w:rsid w:val="00B4723C"/>
    <w:rsid w:val="00B47DF7"/>
    <w:rsid w:val="00B5246B"/>
    <w:rsid w:val="00B55E14"/>
    <w:rsid w:val="00B57E0F"/>
    <w:rsid w:val="00B65326"/>
    <w:rsid w:val="00B6728C"/>
    <w:rsid w:val="00B70DDF"/>
    <w:rsid w:val="00B746CF"/>
    <w:rsid w:val="00B751A5"/>
    <w:rsid w:val="00B75336"/>
    <w:rsid w:val="00B75CEF"/>
    <w:rsid w:val="00B77C2F"/>
    <w:rsid w:val="00B85EF6"/>
    <w:rsid w:val="00B8646C"/>
    <w:rsid w:val="00B94ACE"/>
    <w:rsid w:val="00B95D99"/>
    <w:rsid w:val="00B97721"/>
    <w:rsid w:val="00BA1565"/>
    <w:rsid w:val="00BA2AC7"/>
    <w:rsid w:val="00BB0CEC"/>
    <w:rsid w:val="00BB3F3E"/>
    <w:rsid w:val="00BC1D7D"/>
    <w:rsid w:val="00BC44DF"/>
    <w:rsid w:val="00BC6D26"/>
    <w:rsid w:val="00BD1F36"/>
    <w:rsid w:val="00BD2164"/>
    <w:rsid w:val="00BD3C47"/>
    <w:rsid w:val="00BD4115"/>
    <w:rsid w:val="00BE1B39"/>
    <w:rsid w:val="00BE685D"/>
    <w:rsid w:val="00BF184D"/>
    <w:rsid w:val="00BF26DE"/>
    <w:rsid w:val="00BF791A"/>
    <w:rsid w:val="00C06926"/>
    <w:rsid w:val="00C06BEA"/>
    <w:rsid w:val="00C073E7"/>
    <w:rsid w:val="00C10470"/>
    <w:rsid w:val="00C12028"/>
    <w:rsid w:val="00C24E92"/>
    <w:rsid w:val="00C25CFD"/>
    <w:rsid w:val="00C25D1F"/>
    <w:rsid w:val="00C30767"/>
    <w:rsid w:val="00C34D5E"/>
    <w:rsid w:val="00C36E68"/>
    <w:rsid w:val="00C40146"/>
    <w:rsid w:val="00C42806"/>
    <w:rsid w:val="00C42AFB"/>
    <w:rsid w:val="00C44D39"/>
    <w:rsid w:val="00C45509"/>
    <w:rsid w:val="00C563A9"/>
    <w:rsid w:val="00C6685D"/>
    <w:rsid w:val="00C7053D"/>
    <w:rsid w:val="00C76263"/>
    <w:rsid w:val="00C77C9A"/>
    <w:rsid w:val="00C83397"/>
    <w:rsid w:val="00C8752A"/>
    <w:rsid w:val="00C96D0D"/>
    <w:rsid w:val="00CA3748"/>
    <w:rsid w:val="00CA47FE"/>
    <w:rsid w:val="00CA5DD1"/>
    <w:rsid w:val="00CA6358"/>
    <w:rsid w:val="00CA759E"/>
    <w:rsid w:val="00CA762C"/>
    <w:rsid w:val="00CA7A72"/>
    <w:rsid w:val="00CB1F55"/>
    <w:rsid w:val="00CB25AC"/>
    <w:rsid w:val="00CB2BAB"/>
    <w:rsid w:val="00CB2BE1"/>
    <w:rsid w:val="00CB328A"/>
    <w:rsid w:val="00CB5CF6"/>
    <w:rsid w:val="00CC0F1F"/>
    <w:rsid w:val="00CC2CB2"/>
    <w:rsid w:val="00CE1B9C"/>
    <w:rsid w:val="00CF31DE"/>
    <w:rsid w:val="00D04A4E"/>
    <w:rsid w:val="00D14EB1"/>
    <w:rsid w:val="00D16CA1"/>
    <w:rsid w:val="00D16E2F"/>
    <w:rsid w:val="00D2072E"/>
    <w:rsid w:val="00D233C7"/>
    <w:rsid w:val="00D3429B"/>
    <w:rsid w:val="00D507D5"/>
    <w:rsid w:val="00D5430F"/>
    <w:rsid w:val="00D5513C"/>
    <w:rsid w:val="00D564F1"/>
    <w:rsid w:val="00D57C98"/>
    <w:rsid w:val="00D57F94"/>
    <w:rsid w:val="00D67D62"/>
    <w:rsid w:val="00D71513"/>
    <w:rsid w:val="00D742C9"/>
    <w:rsid w:val="00D8258A"/>
    <w:rsid w:val="00D8365B"/>
    <w:rsid w:val="00D84E66"/>
    <w:rsid w:val="00D864F8"/>
    <w:rsid w:val="00DA097D"/>
    <w:rsid w:val="00DA0E3F"/>
    <w:rsid w:val="00DA0F53"/>
    <w:rsid w:val="00DB23E5"/>
    <w:rsid w:val="00DB48F6"/>
    <w:rsid w:val="00DE50DD"/>
    <w:rsid w:val="00DE6D69"/>
    <w:rsid w:val="00DF14EC"/>
    <w:rsid w:val="00E00590"/>
    <w:rsid w:val="00E0249F"/>
    <w:rsid w:val="00E03D2B"/>
    <w:rsid w:val="00E07978"/>
    <w:rsid w:val="00E11F92"/>
    <w:rsid w:val="00E148A3"/>
    <w:rsid w:val="00E14F37"/>
    <w:rsid w:val="00E25BFA"/>
    <w:rsid w:val="00E3022D"/>
    <w:rsid w:val="00E36F6F"/>
    <w:rsid w:val="00E4656E"/>
    <w:rsid w:val="00E51448"/>
    <w:rsid w:val="00E57A5E"/>
    <w:rsid w:val="00E66CFD"/>
    <w:rsid w:val="00E6736F"/>
    <w:rsid w:val="00E721EC"/>
    <w:rsid w:val="00E86C30"/>
    <w:rsid w:val="00E90791"/>
    <w:rsid w:val="00E90C30"/>
    <w:rsid w:val="00E915C0"/>
    <w:rsid w:val="00E92976"/>
    <w:rsid w:val="00E93E87"/>
    <w:rsid w:val="00EB04D6"/>
    <w:rsid w:val="00EB11B5"/>
    <w:rsid w:val="00EB54A7"/>
    <w:rsid w:val="00ED2065"/>
    <w:rsid w:val="00ED3C1B"/>
    <w:rsid w:val="00ED6F49"/>
    <w:rsid w:val="00EF25D7"/>
    <w:rsid w:val="00EF34FE"/>
    <w:rsid w:val="00F20E40"/>
    <w:rsid w:val="00F24F2D"/>
    <w:rsid w:val="00F26E4D"/>
    <w:rsid w:val="00F272DB"/>
    <w:rsid w:val="00F27895"/>
    <w:rsid w:val="00F420E5"/>
    <w:rsid w:val="00F5150F"/>
    <w:rsid w:val="00F52226"/>
    <w:rsid w:val="00F630CB"/>
    <w:rsid w:val="00F65C85"/>
    <w:rsid w:val="00F73DA3"/>
    <w:rsid w:val="00F758B4"/>
    <w:rsid w:val="00F85418"/>
    <w:rsid w:val="00F854B3"/>
    <w:rsid w:val="00F911D8"/>
    <w:rsid w:val="00F91BFF"/>
    <w:rsid w:val="00F94D0A"/>
    <w:rsid w:val="00FA071F"/>
    <w:rsid w:val="00FA3CFC"/>
    <w:rsid w:val="00FB00FA"/>
    <w:rsid w:val="00FB1EB1"/>
    <w:rsid w:val="00FC1C13"/>
    <w:rsid w:val="00FD1BAD"/>
    <w:rsid w:val="00FD4B4A"/>
    <w:rsid w:val="00FD57C5"/>
    <w:rsid w:val="00FE28F8"/>
    <w:rsid w:val="00FE3606"/>
    <w:rsid w:val="00FE3B6B"/>
    <w:rsid w:val="00FE3BFF"/>
    <w:rsid w:val="00FF4D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B189F291-EC2E-4A8B-8A07-8AA318F0FE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51561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858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819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005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092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236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860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786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244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979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485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550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861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740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122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858C789-8156-4F21-87B5-9E767D909FD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ind.0000.dotx</Template>
  <TotalTime>19</TotalTime>
  <Pages>2</Pages>
  <Words>160</Words>
  <Characters>867</Characters>
  <Application>Microsoft Office Word</Application>
  <DocSecurity>0</DocSecurity>
  <Lines>7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1025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Usuário</cp:lastModifiedBy>
  <cp:revision>20</cp:revision>
  <cp:lastPrinted>2017-11-07T12:15:00Z</cp:lastPrinted>
  <dcterms:created xsi:type="dcterms:W3CDTF">2017-11-07T11:57:00Z</dcterms:created>
  <dcterms:modified xsi:type="dcterms:W3CDTF">2017-11-07T12:15:00Z</dcterms:modified>
</cp:coreProperties>
</file>