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307D1">
        <w:rPr>
          <w:rFonts w:ascii="Arial" w:hAnsi="Arial" w:cs="Arial"/>
          <w:b/>
          <w:caps/>
          <w:sz w:val="28"/>
          <w:szCs w:val="28"/>
        </w:rPr>
        <w:t>3377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307D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C307D1">
              <w:rPr>
                <w:rFonts w:ascii="Arial" w:hAnsi="Arial" w:cs="Arial"/>
                <w:sz w:val="20"/>
                <w:szCs w:val="20"/>
              </w:rPr>
              <w:t>Solicita a notificação do proprietário do terreno localizado ao lado do nº 114 da Rua Aparício Saraiva Almeida, na Vila Formosa, para que proceda à capina e limpeza dessa sua propriedade.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C307D1">
        <w:rPr>
          <w:rFonts w:ascii="Arial" w:hAnsi="Arial" w:cs="Arial"/>
        </w:rPr>
        <w:t>à</w:t>
      </w:r>
      <w:r w:rsidR="00C307D1" w:rsidRPr="00C307D1">
        <w:rPr>
          <w:rFonts w:ascii="Arial" w:hAnsi="Arial" w:cs="Arial"/>
        </w:rPr>
        <w:t xml:space="preserve"> notificação do proprietário do terreno localizado ao lado do nº 114 da Rua Aparício Saraiva Almeida, na Vila Formosa, para que proceda à capina e limpeza dessa sua propriedade.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C307D1" w:rsidRPr="00C307D1" w:rsidRDefault="007D685F" w:rsidP="00C307D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O pedido se justifica,</w:t>
      </w:r>
      <w:r w:rsidR="00C307D1" w:rsidRPr="00C307D1">
        <w:rPr>
          <w:rFonts w:ascii="Arial" w:hAnsi="Arial" w:cs="Arial"/>
        </w:rPr>
        <w:t xml:space="preserve"> pois o referido local está com o mato muito elevado, causando transtornos aos moradores</w:t>
      </w:r>
      <w:r w:rsidR="00C373DE">
        <w:rPr>
          <w:rFonts w:ascii="Arial" w:hAnsi="Arial" w:cs="Arial"/>
        </w:rPr>
        <w:t>,</w:t>
      </w:r>
      <w:r w:rsidR="00C307D1" w:rsidRPr="00C307D1">
        <w:rPr>
          <w:rFonts w:ascii="Arial" w:hAnsi="Arial" w:cs="Arial"/>
        </w:rPr>
        <w:t xml:space="preserve"> além de colaborar com </w:t>
      </w:r>
      <w:r w:rsidR="00DA4D0C">
        <w:rPr>
          <w:rFonts w:ascii="Arial" w:hAnsi="Arial" w:cs="Arial"/>
        </w:rPr>
        <w:t xml:space="preserve">a </w:t>
      </w:r>
      <w:r w:rsidR="00C307D1" w:rsidRPr="00C307D1">
        <w:rPr>
          <w:rFonts w:ascii="Arial" w:hAnsi="Arial" w:cs="Arial"/>
        </w:rPr>
        <w:t>proliferação d</w:t>
      </w:r>
      <w:r w:rsidR="000B3A58">
        <w:rPr>
          <w:rFonts w:ascii="Arial" w:hAnsi="Arial" w:cs="Arial"/>
        </w:rPr>
        <w:t>e insetos e servir de criadouro</w:t>
      </w:r>
      <w:bookmarkStart w:id="0" w:name="_GoBack"/>
      <w:bookmarkEnd w:id="0"/>
      <w:r w:rsidR="00C307D1" w:rsidRPr="00C307D1">
        <w:rPr>
          <w:rFonts w:ascii="Arial" w:hAnsi="Arial" w:cs="Arial"/>
        </w:rPr>
        <w:t xml:space="preserve"> para o mosquito da dengue.</w:t>
      </w:r>
    </w:p>
    <w:p w:rsidR="00C307D1" w:rsidRPr="00C307D1" w:rsidRDefault="00C307D1" w:rsidP="00C307D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C307D1">
        <w:rPr>
          <w:rFonts w:ascii="Arial" w:hAnsi="Arial" w:cs="Arial"/>
          <w:b/>
        </w:rPr>
        <w:t xml:space="preserve">Fotos em anexo. </w:t>
      </w:r>
    </w:p>
    <w:p w:rsidR="003A77BE" w:rsidRDefault="00C307D1" w:rsidP="00C307D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307D1">
        <w:rPr>
          <w:rFonts w:ascii="Arial" w:hAnsi="Arial" w:cs="Arial"/>
        </w:rPr>
        <w:t xml:space="preserve"> 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C307D1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C307D1" w:rsidRDefault="00C307D1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307D1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Pr="00A34F2C" w:rsidRDefault="00C307D1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C307D1" w:rsidRPr="00A34F2C" w:rsidRDefault="00C307D1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307D1" w:rsidRDefault="00C307D1" w:rsidP="00C307D1">
      <w:pPr>
        <w:ind w:left="-426"/>
        <w:jc w:val="center"/>
      </w:pPr>
      <w:r>
        <w:rPr>
          <w:noProof/>
        </w:rPr>
        <w:lastRenderedPageBreak/>
        <w:drawing>
          <wp:inline distT="0" distB="0" distL="0" distR="0">
            <wp:extent cx="2981325" cy="4048125"/>
            <wp:effectExtent l="0" t="0" r="9525" b="9525"/>
            <wp:docPr id="5" name="Imagem 5" descr="DSCN4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432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8132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3105150" cy="4048125"/>
            <wp:effectExtent l="0" t="0" r="0" b="9525"/>
            <wp:docPr id="4" name="Imagem 4" descr="DSCN4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433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0515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07D1" w:rsidRPr="00C307D1" w:rsidRDefault="00C307D1" w:rsidP="00C307D1">
      <w:pPr>
        <w:ind w:left="-426"/>
        <w:jc w:val="center"/>
        <w:rPr>
          <w:sz w:val="8"/>
        </w:rPr>
      </w:pPr>
    </w:p>
    <w:p w:rsidR="00C307D1" w:rsidRDefault="00C307D1" w:rsidP="00C307D1">
      <w:pPr>
        <w:ind w:left="-426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2676525</wp:posOffset>
                </wp:positionH>
                <wp:positionV relativeFrom="paragraph">
                  <wp:posOffset>1009015</wp:posOffset>
                </wp:positionV>
                <wp:extent cx="666750" cy="790575"/>
                <wp:effectExtent l="19050" t="18415" r="19050" b="19685"/>
                <wp:wrapNone/>
                <wp:docPr id="8" name="Elips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6750" cy="7905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A74A87" id="Elipse 8" o:spid="_x0000_s1026" style="position:absolute;margin-left:210.75pt;margin-top:79.45pt;width:52.5pt;height:6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" filled="f" strokecolor="yellow" strokeweight="2.25pt"/>
            </w:pict>
          </mc:Fallback>
        </mc:AlternateContent>
      </w:r>
      <w:r>
        <w:rPr>
          <w:noProof/>
        </w:rPr>
        <w:drawing>
          <wp:inline distT="0" distB="0" distL="0" distR="0">
            <wp:extent cx="6118529" cy="3394253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20000" cy="3395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307D1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04A5" w:rsidRDefault="008004A5">
      <w:r>
        <w:separator/>
      </w:r>
    </w:p>
  </w:endnote>
  <w:endnote w:type="continuationSeparator" w:id="0">
    <w:p w:rsidR="008004A5" w:rsidRDefault="008004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04A5" w:rsidRDefault="008004A5">
      <w:r>
        <w:separator/>
      </w:r>
    </w:p>
  </w:footnote>
  <w:footnote w:type="continuationSeparator" w:id="0">
    <w:p w:rsidR="008004A5" w:rsidRDefault="008004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7D685F" w:rsidRDefault="007D685F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307D1">
      <w:rPr>
        <w:rFonts w:ascii="Arial" w:hAnsi="Arial" w:cs="Arial"/>
        <w:b/>
        <w:sz w:val="20"/>
        <w:szCs w:val="20"/>
        <w:u w:val="single"/>
      </w:rPr>
      <w:t>3377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C307D1">
      <w:rPr>
        <w:rFonts w:ascii="Arial" w:hAnsi="Arial" w:cs="Arial"/>
        <w:b/>
        <w:sz w:val="20"/>
        <w:szCs w:val="20"/>
        <w:u w:val="single"/>
      </w:rPr>
      <w:t xml:space="preserve">Juarez Araújo </w:t>
    </w:r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B3A5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B3A5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B3A58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3905"/>
    <w:rsid w:val="00775A1B"/>
    <w:rsid w:val="007838DC"/>
    <w:rsid w:val="00790911"/>
    <w:rsid w:val="007D39FD"/>
    <w:rsid w:val="007D685F"/>
    <w:rsid w:val="007E3F69"/>
    <w:rsid w:val="007F75CA"/>
    <w:rsid w:val="008004A5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07D1"/>
    <w:rsid w:val="00C36E68"/>
    <w:rsid w:val="00C373DE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A4D0C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910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84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5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3FA8E2-2B09-4AC0-B226-20D383006D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11</TotalTime>
  <Pages>2</Pages>
  <Words>164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7</cp:revision>
  <cp:lastPrinted>2017-01-27T16:52:00Z</cp:lastPrinted>
  <dcterms:created xsi:type="dcterms:W3CDTF">2017-11-14T18:40:00Z</dcterms:created>
  <dcterms:modified xsi:type="dcterms:W3CDTF">2017-11-14T18:53:00Z</dcterms:modified>
</cp:coreProperties>
</file>