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3806DC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520DAC">
        <w:rPr>
          <w:rFonts w:ascii="Arial" w:hAnsi="Arial" w:cs="Arial"/>
          <w:b/>
          <w:caps/>
          <w:sz w:val="28"/>
          <w:szCs w:val="28"/>
        </w:rPr>
        <w:t>3</w:t>
      </w:r>
      <w:r w:rsidR="00691A80">
        <w:rPr>
          <w:rFonts w:ascii="Arial" w:hAnsi="Arial" w:cs="Arial"/>
          <w:b/>
          <w:caps/>
          <w:sz w:val="28"/>
          <w:szCs w:val="28"/>
        </w:rPr>
        <w:t>386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BC05C2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F0097B" w:rsidP="00691A80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Solicita </w:t>
            </w:r>
            <w:r w:rsidR="007877E1">
              <w:rPr>
                <w:rFonts w:ascii="Arial" w:hAnsi="Arial" w:cs="Arial"/>
                <w:sz w:val="20"/>
                <w:szCs w:val="20"/>
              </w:rPr>
              <w:t xml:space="preserve">a </w:t>
            </w:r>
            <w:r w:rsidR="00691A80">
              <w:rPr>
                <w:rFonts w:ascii="Arial" w:hAnsi="Arial" w:cs="Arial"/>
                <w:sz w:val="20"/>
                <w:szCs w:val="20"/>
              </w:rPr>
              <w:t xml:space="preserve">poda da árvore existente defronte do nº 683 da Avenida Francisco </w:t>
            </w:r>
            <w:proofErr w:type="spellStart"/>
            <w:r w:rsidR="00691A80">
              <w:rPr>
                <w:rFonts w:ascii="Arial" w:hAnsi="Arial" w:cs="Arial"/>
                <w:sz w:val="20"/>
                <w:szCs w:val="20"/>
              </w:rPr>
              <w:t>Grespan</w:t>
            </w:r>
            <w:proofErr w:type="spellEnd"/>
            <w:r w:rsidR="00691A80">
              <w:rPr>
                <w:rFonts w:ascii="Arial" w:hAnsi="Arial" w:cs="Arial"/>
                <w:sz w:val="20"/>
                <w:szCs w:val="20"/>
              </w:rPr>
              <w:t>, no Parque Brasil</w:t>
            </w:r>
            <w:r w:rsidR="00C96DE0">
              <w:rPr>
                <w:rFonts w:ascii="Arial" w:hAnsi="Arial" w:cs="Arial"/>
                <w:sz w:val="20"/>
                <w:szCs w:val="20"/>
              </w:rPr>
              <w:t>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806DC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r w:rsidR="00FF026C">
        <w:rPr>
          <w:rFonts w:ascii="Arial" w:hAnsi="Arial" w:cs="Arial"/>
        </w:rPr>
        <w:t xml:space="preserve">Doutor </w:t>
      </w:r>
      <w:proofErr w:type="spellStart"/>
      <w:r>
        <w:rPr>
          <w:rFonts w:ascii="Arial" w:hAnsi="Arial" w:cs="Arial"/>
        </w:rPr>
        <w:t>Izaías</w:t>
      </w:r>
      <w:proofErr w:type="spellEnd"/>
      <w:r>
        <w:rPr>
          <w:rFonts w:ascii="Arial" w:hAnsi="Arial" w:cs="Arial"/>
        </w:rPr>
        <w:t xml:space="preserve"> José de </w:t>
      </w:r>
      <w:r w:rsidR="004F35F9">
        <w:rPr>
          <w:rFonts w:ascii="Arial" w:hAnsi="Arial" w:cs="Arial"/>
        </w:rPr>
        <w:t>Santana</w:t>
      </w:r>
      <w:r w:rsidR="004F35F9" w:rsidRPr="004F35F9">
        <w:rPr>
          <w:rFonts w:ascii="Calibri" w:hAnsi="Calibri"/>
          <w:color w:val="000000"/>
          <w:sz w:val="28"/>
          <w:szCs w:val="28"/>
        </w:rPr>
        <w:t>,</w:t>
      </w:r>
      <w:r w:rsidR="004F35F9" w:rsidRPr="004F35F9">
        <w:rPr>
          <w:rFonts w:ascii="Arial" w:hAnsi="Arial" w:cs="Arial"/>
        </w:rPr>
        <w:t xml:space="preserve"> no sentido de alcançar a eficiência dos serviços públicos municipais,</w:t>
      </w:r>
      <w:r>
        <w:rPr>
          <w:rFonts w:ascii="Arial" w:hAnsi="Arial" w:cs="Arial"/>
        </w:rPr>
        <w:t xml:space="preserve"> sejam tomadas as providências cabíveis</w:t>
      </w:r>
      <w:r w:rsidR="005B4F2C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4F35F9">
        <w:rPr>
          <w:rFonts w:ascii="Arial" w:hAnsi="Arial" w:cs="Arial"/>
        </w:rPr>
        <w:t xml:space="preserve">pelo </w:t>
      </w:r>
      <w:r w:rsidR="004F35F9" w:rsidRPr="004F35F9">
        <w:rPr>
          <w:rFonts w:ascii="Arial" w:hAnsi="Arial" w:cs="Arial"/>
        </w:rPr>
        <w:t>setor competente da Prefeitura</w:t>
      </w:r>
      <w:r w:rsidR="005B4F2C">
        <w:rPr>
          <w:rFonts w:ascii="Arial" w:hAnsi="Arial" w:cs="Arial"/>
        </w:rPr>
        <w:t>,</w:t>
      </w:r>
      <w:r w:rsidR="004F35F9" w:rsidRPr="004F35F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visando</w:t>
      </w:r>
      <w:r w:rsidR="00D864F8">
        <w:rPr>
          <w:rFonts w:ascii="Arial" w:hAnsi="Arial" w:cs="Arial"/>
        </w:rPr>
        <w:t xml:space="preserve"> </w:t>
      </w:r>
      <w:r w:rsidR="008F590D">
        <w:rPr>
          <w:rFonts w:ascii="Arial" w:hAnsi="Arial" w:cs="Arial"/>
        </w:rPr>
        <w:t xml:space="preserve">à </w:t>
      </w:r>
      <w:r w:rsidR="00406AD5" w:rsidRPr="00406AD5">
        <w:rPr>
          <w:rFonts w:ascii="Arial" w:hAnsi="Arial" w:cs="Arial"/>
        </w:rPr>
        <w:t xml:space="preserve">poda da árvore existente defronte do nº 683 da Avenida Francisco </w:t>
      </w:r>
      <w:proofErr w:type="spellStart"/>
      <w:r w:rsidR="00406AD5" w:rsidRPr="00406AD5">
        <w:rPr>
          <w:rFonts w:ascii="Arial" w:hAnsi="Arial" w:cs="Arial"/>
        </w:rPr>
        <w:t>Grespan</w:t>
      </w:r>
      <w:proofErr w:type="spellEnd"/>
      <w:r w:rsidR="00406AD5" w:rsidRPr="00406AD5">
        <w:rPr>
          <w:rFonts w:ascii="Arial" w:hAnsi="Arial" w:cs="Arial"/>
        </w:rPr>
        <w:t>, no Parque Bras</w:t>
      </w:r>
      <w:bookmarkStart w:id="0" w:name="_GoBack"/>
      <w:bookmarkEnd w:id="0"/>
      <w:r w:rsidR="00406AD5" w:rsidRPr="00406AD5">
        <w:rPr>
          <w:rFonts w:ascii="Arial" w:hAnsi="Arial" w:cs="Arial"/>
        </w:rPr>
        <w:t>il</w:t>
      </w:r>
      <w:r w:rsidR="00434565">
        <w:rPr>
          <w:rFonts w:ascii="Arial" w:hAnsi="Arial" w:cs="Arial"/>
        </w:rPr>
        <w:t>.</w:t>
      </w:r>
    </w:p>
    <w:p w:rsidR="00670FAC" w:rsidRDefault="003C6990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3C6990">
        <w:rPr>
          <w:rFonts w:ascii="Arial" w:hAnsi="Arial" w:cs="Arial"/>
        </w:rPr>
        <w:t>Esclarecemos que a referida árvore se encontra muito frondosa, com seus galhos altos e pesado</w:t>
      </w:r>
      <w:r>
        <w:rPr>
          <w:rFonts w:ascii="Arial" w:hAnsi="Arial" w:cs="Arial"/>
        </w:rPr>
        <w:t>s</w:t>
      </w:r>
      <w:r w:rsidRPr="003C6990">
        <w:rPr>
          <w:rFonts w:ascii="Arial" w:hAnsi="Arial" w:cs="Arial"/>
        </w:rPr>
        <w:t xml:space="preserve">, encostando nos cabos da rede de energia elétrica do poste localizado na esquina </w:t>
      </w:r>
      <w:r w:rsidR="000869CD">
        <w:rPr>
          <w:rFonts w:ascii="Arial" w:hAnsi="Arial" w:cs="Arial"/>
        </w:rPr>
        <w:t xml:space="preserve">com </w:t>
      </w:r>
      <w:r w:rsidRPr="003C6990">
        <w:rPr>
          <w:rFonts w:ascii="Arial" w:hAnsi="Arial" w:cs="Arial"/>
        </w:rPr>
        <w:t xml:space="preserve">a </w:t>
      </w:r>
      <w:r>
        <w:rPr>
          <w:rFonts w:ascii="Arial" w:hAnsi="Arial" w:cs="Arial"/>
        </w:rPr>
        <w:t>R</w:t>
      </w:r>
      <w:r w:rsidRPr="003C6990">
        <w:rPr>
          <w:rFonts w:ascii="Arial" w:hAnsi="Arial" w:cs="Arial"/>
        </w:rPr>
        <w:t xml:space="preserve">ua Professora Inês </w:t>
      </w:r>
      <w:proofErr w:type="spellStart"/>
      <w:r w:rsidRPr="003C6990">
        <w:rPr>
          <w:rFonts w:ascii="Arial" w:hAnsi="Arial" w:cs="Arial"/>
        </w:rPr>
        <w:t>Michaela</w:t>
      </w:r>
      <w:proofErr w:type="spellEnd"/>
      <w:r w:rsidRPr="003C6990">
        <w:rPr>
          <w:rFonts w:ascii="Arial" w:hAnsi="Arial" w:cs="Arial"/>
        </w:rPr>
        <w:t xml:space="preserve"> Silva e Souza</w:t>
      </w:r>
      <w:r w:rsidR="00670FAC">
        <w:rPr>
          <w:rFonts w:ascii="Arial" w:hAnsi="Arial" w:cs="Arial"/>
        </w:rPr>
        <w:t>.</w:t>
      </w:r>
      <w:r w:rsidR="00440C28">
        <w:rPr>
          <w:rFonts w:ascii="Arial" w:hAnsi="Arial" w:cs="Arial"/>
        </w:rPr>
        <w:t xml:space="preserve"> Seguem fotos.</w:t>
      </w:r>
    </w:p>
    <w:p w:rsidR="004033CA" w:rsidRDefault="00440C28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 árvore está </w:t>
      </w:r>
      <w:r w:rsidR="003C6990" w:rsidRPr="003C6990">
        <w:rPr>
          <w:rFonts w:ascii="Arial" w:hAnsi="Arial" w:cs="Arial"/>
        </w:rPr>
        <w:t>idosa</w:t>
      </w:r>
      <w:r>
        <w:rPr>
          <w:rFonts w:ascii="Arial" w:hAnsi="Arial" w:cs="Arial"/>
        </w:rPr>
        <w:t xml:space="preserve"> e </w:t>
      </w:r>
      <w:r w:rsidR="003C6990" w:rsidRPr="003C6990">
        <w:rPr>
          <w:rFonts w:ascii="Arial" w:hAnsi="Arial" w:cs="Arial"/>
        </w:rPr>
        <w:t>as fortes chuvas d</w:t>
      </w:r>
      <w:r>
        <w:rPr>
          <w:rFonts w:ascii="Arial" w:hAnsi="Arial" w:cs="Arial"/>
        </w:rPr>
        <w:t>esse</w:t>
      </w:r>
      <w:r w:rsidR="003C6990" w:rsidRPr="003C6990">
        <w:rPr>
          <w:rFonts w:ascii="Arial" w:hAnsi="Arial" w:cs="Arial"/>
        </w:rPr>
        <w:t xml:space="preserve"> período do ano podem </w:t>
      </w:r>
      <w:r>
        <w:rPr>
          <w:rFonts w:ascii="Arial" w:hAnsi="Arial" w:cs="Arial"/>
        </w:rPr>
        <w:t xml:space="preserve">ocasionar quedas </w:t>
      </w:r>
      <w:r w:rsidR="003C6990" w:rsidRPr="003C6990">
        <w:rPr>
          <w:rFonts w:ascii="Arial" w:hAnsi="Arial" w:cs="Arial"/>
        </w:rPr>
        <w:t>e provocar acidente</w:t>
      </w:r>
      <w:r>
        <w:rPr>
          <w:rFonts w:ascii="Arial" w:hAnsi="Arial" w:cs="Arial"/>
        </w:rPr>
        <w:t>s</w:t>
      </w:r>
      <w:r w:rsidR="003C6990" w:rsidRPr="003C6990">
        <w:rPr>
          <w:rFonts w:ascii="Arial" w:hAnsi="Arial" w:cs="Arial"/>
        </w:rPr>
        <w:t xml:space="preserve"> durante a passagem de pedestres ou veículos</w:t>
      </w:r>
      <w:r w:rsidR="004F35F9" w:rsidRPr="004F35F9">
        <w:rPr>
          <w:rFonts w:ascii="Arial" w:hAnsi="Arial" w:cs="Arial"/>
        </w:rPr>
        <w:t>.</w:t>
      </w:r>
    </w:p>
    <w:p w:rsidR="003A77BE" w:rsidRDefault="00B47479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B47479">
        <w:rPr>
          <w:rFonts w:ascii="Arial" w:hAnsi="Arial" w:cs="Arial"/>
        </w:rPr>
        <w:t>Diante do exposto, mui respeitosamente acionamos a Administração Municipal e agradecemos por seu empenho para que a situação seja devidamente considerada e atendida</w:t>
      </w:r>
      <w:r w:rsidR="003E188F">
        <w:rPr>
          <w:rFonts w:ascii="Arial" w:hAnsi="Arial" w:cs="Arial"/>
        </w:rPr>
        <w:t>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2B5B86">
        <w:rPr>
          <w:rFonts w:ascii="Arial" w:hAnsi="Arial" w:cs="Arial"/>
        </w:rPr>
        <w:t>22</w:t>
      </w:r>
      <w:r w:rsidR="00494C8D">
        <w:rPr>
          <w:rFonts w:ascii="Arial" w:hAnsi="Arial" w:cs="Arial"/>
        </w:rPr>
        <w:t xml:space="preserve"> de </w:t>
      </w:r>
      <w:r w:rsidR="002F507D">
        <w:rPr>
          <w:rFonts w:ascii="Arial" w:hAnsi="Arial" w:cs="Arial"/>
        </w:rPr>
        <w:t>novem</w:t>
      </w:r>
      <w:r w:rsidR="00F64798">
        <w:rPr>
          <w:rFonts w:ascii="Arial" w:hAnsi="Arial" w:cs="Arial"/>
        </w:rPr>
        <w:t>bro</w:t>
      </w:r>
      <w:r w:rsidR="00AF10B2">
        <w:rPr>
          <w:rFonts w:ascii="Arial" w:hAnsi="Arial" w:cs="Arial"/>
        </w:rPr>
        <w:t xml:space="preserve"> </w:t>
      </w:r>
      <w:r w:rsidR="00494C8D">
        <w:rPr>
          <w:rFonts w:ascii="Arial" w:hAnsi="Arial" w:cs="Arial"/>
        </w:rPr>
        <w:t>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891242" w:rsidRPr="00891242" w:rsidRDefault="00891242" w:rsidP="00891242">
      <w:pPr>
        <w:jc w:val="center"/>
        <w:rPr>
          <w:rFonts w:ascii="Arial" w:hAnsi="Arial" w:cs="Arial"/>
          <w:b/>
        </w:rPr>
      </w:pPr>
      <w:r w:rsidRPr="00891242">
        <w:rPr>
          <w:rFonts w:ascii="Arial" w:hAnsi="Arial" w:cs="Arial"/>
          <w:b/>
        </w:rPr>
        <w:t>SÔNIA REGINA GONÇALVES</w:t>
      </w:r>
    </w:p>
    <w:p w:rsidR="00891242" w:rsidRPr="00891242" w:rsidRDefault="00891242" w:rsidP="00891242">
      <w:pPr>
        <w:jc w:val="center"/>
        <w:rPr>
          <w:rFonts w:ascii="Arial" w:hAnsi="Arial" w:cs="Arial"/>
          <w:b/>
        </w:rPr>
      </w:pPr>
      <w:r w:rsidRPr="00891242">
        <w:rPr>
          <w:rFonts w:ascii="Arial" w:hAnsi="Arial" w:cs="Arial"/>
          <w:b/>
        </w:rPr>
        <w:t>(Sônia Patas da Amizade)</w:t>
      </w:r>
    </w:p>
    <w:p w:rsidR="00C76263" w:rsidRDefault="00891242" w:rsidP="00891242">
      <w:pPr>
        <w:jc w:val="center"/>
        <w:rPr>
          <w:rFonts w:ascii="Arial" w:hAnsi="Arial" w:cs="Arial"/>
        </w:rPr>
      </w:pPr>
      <w:r w:rsidRPr="00891242">
        <w:rPr>
          <w:rFonts w:ascii="Arial" w:hAnsi="Arial" w:cs="Arial"/>
        </w:rPr>
        <w:t>Vereadora – Líder do PSB</w:t>
      </w:r>
    </w:p>
    <w:p w:rsidR="003C3D06" w:rsidRDefault="003C3D06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3C3D06" w:rsidRDefault="003C3D06" w:rsidP="00891242">
      <w:pPr>
        <w:jc w:val="center"/>
        <w:rPr>
          <w:rFonts w:ascii="Arial" w:hAnsi="Arial" w:cs="Arial"/>
        </w:rPr>
      </w:pPr>
      <w:r>
        <w:rPr>
          <w:rFonts w:ascii="Calibri" w:hAnsi="Calibri"/>
          <w:noProof/>
          <w:sz w:val="28"/>
          <w:szCs w:val="28"/>
        </w:rPr>
        <w:lastRenderedPageBreak/>
        <w:drawing>
          <wp:inline distT="0" distB="0" distL="0" distR="0">
            <wp:extent cx="5040000" cy="3916800"/>
            <wp:effectExtent l="0" t="0" r="8255" b="7620"/>
            <wp:docPr id="4" name="Imagem 4" descr="WhatsApp Image 2017-11-17 at 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WhatsApp Image 2017-11-17 at 0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391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3D06" w:rsidRDefault="003C3D06" w:rsidP="00891242">
      <w:pPr>
        <w:jc w:val="center"/>
        <w:rPr>
          <w:rFonts w:ascii="Arial" w:hAnsi="Arial" w:cs="Arial"/>
        </w:rPr>
      </w:pPr>
    </w:p>
    <w:p w:rsidR="003C3D06" w:rsidRDefault="003C3D06" w:rsidP="00891242">
      <w:pPr>
        <w:jc w:val="center"/>
        <w:rPr>
          <w:rFonts w:ascii="Arial" w:hAnsi="Arial" w:cs="Arial"/>
        </w:rPr>
      </w:pPr>
    </w:p>
    <w:p w:rsidR="003C3D06" w:rsidRPr="00891242" w:rsidRDefault="003C3D06" w:rsidP="00891242">
      <w:pPr>
        <w:jc w:val="center"/>
        <w:rPr>
          <w:rFonts w:ascii="Arial" w:hAnsi="Arial" w:cs="Arial"/>
        </w:rPr>
      </w:pPr>
      <w:r>
        <w:rPr>
          <w:rFonts w:ascii="Calibri" w:hAnsi="Calibri"/>
          <w:noProof/>
          <w:sz w:val="28"/>
          <w:szCs w:val="28"/>
        </w:rPr>
        <w:drawing>
          <wp:inline distT="0" distB="0" distL="0" distR="0" wp14:anchorId="16909F15" wp14:editId="4533AEB0">
            <wp:extent cx="5040000" cy="3672000"/>
            <wp:effectExtent l="0" t="0" r="8255" b="5080"/>
            <wp:docPr id="3" name="Imagem 3" descr="WhatsApp Image 2017-11-17 at 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hatsApp Image 2017-11-17 at 0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36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C3D06" w:rsidRPr="00891242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136D3" w:rsidRDefault="003136D3">
      <w:r>
        <w:separator/>
      </w:r>
    </w:p>
  </w:endnote>
  <w:endnote w:type="continuationSeparator" w:id="0">
    <w:p w:rsidR="003136D3" w:rsidRDefault="003136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136D3" w:rsidRDefault="003136D3">
      <w:r>
        <w:separator/>
      </w:r>
    </w:p>
  </w:footnote>
  <w:footnote w:type="continuationSeparator" w:id="0">
    <w:p w:rsidR="003136D3" w:rsidRDefault="003136D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3C3D06">
      <w:rPr>
        <w:rFonts w:ascii="Arial" w:hAnsi="Arial" w:cs="Arial"/>
        <w:b/>
        <w:sz w:val="20"/>
        <w:szCs w:val="20"/>
        <w:u w:val="single"/>
      </w:rPr>
      <w:t>3386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3C3D06">
      <w:rPr>
        <w:rFonts w:ascii="Arial" w:hAnsi="Arial" w:cs="Arial"/>
        <w:b/>
        <w:sz w:val="20"/>
        <w:szCs w:val="20"/>
        <w:u w:val="single"/>
      </w:rPr>
      <w:t xml:space="preserve">- Vereadora Sônia Patas da Amizade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5267F5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5267F5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B63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B63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1530F"/>
    <w:rsid w:val="0002291F"/>
    <w:rsid w:val="00024FD3"/>
    <w:rsid w:val="00025BC0"/>
    <w:rsid w:val="00034A23"/>
    <w:rsid w:val="0003766B"/>
    <w:rsid w:val="00056288"/>
    <w:rsid w:val="00057B8E"/>
    <w:rsid w:val="00061EA7"/>
    <w:rsid w:val="00071176"/>
    <w:rsid w:val="000737B6"/>
    <w:rsid w:val="00074C8F"/>
    <w:rsid w:val="000854EA"/>
    <w:rsid w:val="000869CD"/>
    <w:rsid w:val="000922AE"/>
    <w:rsid w:val="00094490"/>
    <w:rsid w:val="000958D5"/>
    <w:rsid w:val="00097CAE"/>
    <w:rsid w:val="000A139B"/>
    <w:rsid w:val="000B0AC0"/>
    <w:rsid w:val="000B5695"/>
    <w:rsid w:val="000B6D70"/>
    <w:rsid w:val="000D12DD"/>
    <w:rsid w:val="000E5679"/>
    <w:rsid w:val="000F1D4E"/>
    <w:rsid w:val="000F6251"/>
    <w:rsid w:val="0010531A"/>
    <w:rsid w:val="001070B9"/>
    <w:rsid w:val="00124717"/>
    <w:rsid w:val="00126AAD"/>
    <w:rsid w:val="0013704D"/>
    <w:rsid w:val="0014591F"/>
    <w:rsid w:val="00146E36"/>
    <w:rsid w:val="00150EE2"/>
    <w:rsid w:val="0015435D"/>
    <w:rsid w:val="00171215"/>
    <w:rsid w:val="00172E81"/>
    <w:rsid w:val="00174AB3"/>
    <w:rsid w:val="00181CD2"/>
    <w:rsid w:val="00181FCC"/>
    <w:rsid w:val="0018392A"/>
    <w:rsid w:val="00184FE6"/>
    <w:rsid w:val="00185B9D"/>
    <w:rsid w:val="00190511"/>
    <w:rsid w:val="001A09F2"/>
    <w:rsid w:val="001B0773"/>
    <w:rsid w:val="001C3583"/>
    <w:rsid w:val="001C3A17"/>
    <w:rsid w:val="001D6B6A"/>
    <w:rsid w:val="001E2B2C"/>
    <w:rsid w:val="001E30F4"/>
    <w:rsid w:val="001F13C3"/>
    <w:rsid w:val="002012E9"/>
    <w:rsid w:val="00204ED7"/>
    <w:rsid w:val="00206721"/>
    <w:rsid w:val="00216FF0"/>
    <w:rsid w:val="00230859"/>
    <w:rsid w:val="00231FB9"/>
    <w:rsid w:val="002378EB"/>
    <w:rsid w:val="002418D5"/>
    <w:rsid w:val="00247519"/>
    <w:rsid w:val="00247C91"/>
    <w:rsid w:val="0025037C"/>
    <w:rsid w:val="00253C82"/>
    <w:rsid w:val="00256155"/>
    <w:rsid w:val="00257A10"/>
    <w:rsid w:val="002618FB"/>
    <w:rsid w:val="0027086E"/>
    <w:rsid w:val="00277D80"/>
    <w:rsid w:val="002867E6"/>
    <w:rsid w:val="002912AD"/>
    <w:rsid w:val="00295507"/>
    <w:rsid w:val="00296AC0"/>
    <w:rsid w:val="00296CEA"/>
    <w:rsid w:val="002A02BD"/>
    <w:rsid w:val="002A7434"/>
    <w:rsid w:val="002B1DAF"/>
    <w:rsid w:val="002B4167"/>
    <w:rsid w:val="002B5B86"/>
    <w:rsid w:val="002C01A6"/>
    <w:rsid w:val="002C1A5D"/>
    <w:rsid w:val="002C4B2B"/>
    <w:rsid w:val="002C55DB"/>
    <w:rsid w:val="002C5C70"/>
    <w:rsid w:val="002D171F"/>
    <w:rsid w:val="002D3D9E"/>
    <w:rsid w:val="002F02DB"/>
    <w:rsid w:val="002F32DC"/>
    <w:rsid w:val="002F507D"/>
    <w:rsid w:val="0030168E"/>
    <w:rsid w:val="003072D6"/>
    <w:rsid w:val="003136D3"/>
    <w:rsid w:val="00317C1A"/>
    <w:rsid w:val="00323F0F"/>
    <w:rsid w:val="00330BB8"/>
    <w:rsid w:val="00341380"/>
    <w:rsid w:val="00341C96"/>
    <w:rsid w:val="00347D5E"/>
    <w:rsid w:val="00360278"/>
    <w:rsid w:val="00363CFD"/>
    <w:rsid w:val="0036484D"/>
    <w:rsid w:val="00375793"/>
    <w:rsid w:val="003806DC"/>
    <w:rsid w:val="0038165B"/>
    <w:rsid w:val="00381797"/>
    <w:rsid w:val="003848C4"/>
    <w:rsid w:val="0039037C"/>
    <w:rsid w:val="00390D18"/>
    <w:rsid w:val="00396F63"/>
    <w:rsid w:val="00397FF3"/>
    <w:rsid w:val="003A77BE"/>
    <w:rsid w:val="003C3D06"/>
    <w:rsid w:val="003C6990"/>
    <w:rsid w:val="003E188F"/>
    <w:rsid w:val="003F00BB"/>
    <w:rsid w:val="003F0AD5"/>
    <w:rsid w:val="004033CA"/>
    <w:rsid w:val="004050D5"/>
    <w:rsid w:val="00406AD5"/>
    <w:rsid w:val="00411FE3"/>
    <w:rsid w:val="00412795"/>
    <w:rsid w:val="00434565"/>
    <w:rsid w:val="00440C28"/>
    <w:rsid w:val="00445340"/>
    <w:rsid w:val="00456A2A"/>
    <w:rsid w:val="00465B51"/>
    <w:rsid w:val="0047498E"/>
    <w:rsid w:val="00475A79"/>
    <w:rsid w:val="0048140B"/>
    <w:rsid w:val="00487D64"/>
    <w:rsid w:val="004902B6"/>
    <w:rsid w:val="00493115"/>
    <w:rsid w:val="00494C8D"/>
    <w:rsid w:val="004A3262"/>
    <w:rsid w:val="004A5B7E"/>
    <w:rsid w:val="004C14D6"/>
    <w:rsid w:val="004C2C30"/>
    <w:rsid w:val="004C2C38"/>
    <w:rsid w:val="004C6C78"/>
    <w:rsid w:val="004C71F0"/>
    <w:rsid w:val="004C7F0B"/>
    <w:rsid w:val="004D6A86"/>
    <w:rsid w:val="004D7D0E"/>
    <w:rsid w:val="004E06ED"/>
    <w:rsid w:val="004E46DA"/>
    <w:rsid w:val="004F35F9"/>
    <w:rsid w:val="004F39E9"/>
    <w:rsid w:val="004F690D"/>
    <w:rsid w:val="004F6A11"/>
    <w:rsid w:val="0050479E"/>
    <w:rsid w:val="00505357"/>
    <w:rsid w:val="00505FD8"/>
    <w:rsid w:val="005125BA"/>
    <w:rsid w:val="00517C09"/>
    <w:rsid w:val="00520DAC"/>
    <w:rsid w:val="00523893"/>
    <w:rsid w:val="0052418A"/>
    <w:rsid w:val="00524669"/>
    <w:rsid w:val="005267F5"/>
    <w:rsid w:val="005318C2"/>
    <w:rsid w:val="00533862"/>
    <w:rsid w:val="00542443"/>
    <w:rsid w:val="00543298"/>
    <w:rsid w:val="0055433C"/>
    <w:rsid w:val="00554D9C"/>
    <w:rsid w:val="0056046D"/>
    <w:rsid w:val="00564368"/>
    <w:rsid w:val="0058109A"/>
    <w:rsid w:val="00581798"/>
    <w:rsid w:val="005868AE"/>
    <w:rsid w:val="005A01D0"/>
    <w:rsid w:val="005A03FA"/>
    <w:rsid w:val="005B2935"/>
    <w:rsid w:val="005B3D21"/>
    <w:rsid w:val="005B4F2C"/>
    <w:rsid w:val="005C1402"/>
    <w:rsid w:val="005C3938"/>
    <w:rsid w:val="005D218A"/>
    <w:rsid w:val="005D702D"/>
    <w:rsid w:val="005D7CEC"/>
    <w:rsid w:val="005E138D"/>
    <w:rsid w:val="005E55C4"/>
    <w:rsid w:val="005E67EA"/>
    <w:rsid w:val="005F09E5"/>
    <w:rsid w:val="00610034"/>
    <w:rsid w:val="00624472"/>
    <w:rsid w:val="00634846"/>
    <w:rsid w:val="006426AE"/>
    <w:rsid w:val="00643403"/>
    <w:rsid w:val="00644A09"/>
    <w:rsid w:val="00650876"/>
    <w:rsid w:val="006600A6"/>
    <w:rsid w:val="00670FAC"/>
    <w:rsid w:val="00672228"/>
    <w:rsid w:val="0067222B"/>
    <w:rsid w:val="00672EDA"/>
    <w:rsid w:val="00674F7D"/>
    <w:rsid w:val="00681021"/>
    <w:rsid w:val="00682E6E"/>
    <w:rsid w:val="00690741"/>
    <w:rsid w:val="0069079A"/>
    <w:rsid w:val="00690860"/>
    <w:rsid w:val="00690D96"/>
    <w:rsid w:val="00691A80"/>
    <w:rsid w:val="00691CF5"/>
    <w:rsid w:val="0069312F"/>
    <w:rsid w:val="006A0DDE"/>
    <w:rsid w:val="006A1204"/>
    <w:rsid w:val="006A370D"/>
    <w:rsid w:val="006B0B8E"/>
    <w:rsid w:val="006C4F51"/>
    <w:rsid w:val="006C59BC"/>
    <w:rsid w:val="006C6026"/>
    <w:rsid w:val="006D6F7D"/>
    <w:rsid w:val="006E7E66"/>
    <w:rsid w:val="006F4E64"/>
    <w:rsid w:val="006F7B0A"/>
    <w:rsid w:val="00700604"/>
    <w:rsid w:val="00700CB0"/>
    <w:rsid w:val="00711BBF"/>
    <w:rsid w:val="00713463"/>
    <w:rsid w:val="00715F74"/>
    <w:rsid w:val="00725E66"/>
    <w:rsid w:val="00727CDB"/>
    <w:rsid w:val="00733A43"/>
    <w:rsid w:val="0073407F"/>
    <w:rsid w:val="0074600F"/>
    <w:rsid w:val="007571D3"/>
    <w:rsid w:val="00775A1B"/>
    <w:rsid w:val="0077708E"/>
    <w:rsid w:val="007838DC"/>
    <w:rsid w:val="007877E1"/>
    <w:rsid w:val="0079035D"/>
    <w:rsid w:val="00790911"/>
    <w:rsid w:val="00792D17"/>
    <w:rsid w:val="0079360E"/>
    <w:rsid w:val="0079444F"/>
    <w:rsid w:val="007A557C"/>
    <w:rsid w:val="007B0AD0"/>
    <w:rsid w:val="007B763A"/>
    <w:rsid w:val="007C4606"/>
    <w:rsid w:val="007D39FD"/>
    <w:rsid w:val="007E3F69"/>
    <w:rsid w:val="007E6F8E"/>
    <w:rsid w:val="007F75CA"/>
    <w:rsid w:val="0080197E"/>
    <w:rsid w:val="00812542"/>
    <w:rsid w:val="00815D32"/>
    <w:rsid w:val="00820C13"/>
    <w:rsid w:val="008315AB"/>
    <w:rsid w:val="00833E7C"/>
    <w:rsid w:val="008431D7"/>
    <w:rsid w:val="00846841"/>
    <w:rsid w:val="008474F2"/>
    <w:rsid w:val="00850ACE"/>
    <w:rsid w:val="00870972"/>
    <w:rsid w:val="00871A84"/>
    <w:rsid w:val="008773B7"/>
    <w:rsid w:val="00877E50"/>
    <w:rsid w:val="00877FD3"/>
    <w:rsid w:val="008909A4"/>
    <w:rsid w:val="00891242"/>
    <w:rsid w:val="00891D91"/>
    <w:rsid w:val="0089352D"/>
    <w:rsid w:val="0089628D"/>
    <w:rsid w:val="008A0EB2"/>
    <w:rsid w:val="008A1AAF"/>
    <w:rsid w:val="008B15A5"/>
    <w:rsid w:val="008B2B77"/>
    <w:rsid w:val="008B331F"/>
    <w:rsid w:val="008B7521"/>
    <w:rsid w:val="008C33AB"/>
    <w:rsid w:val="008D2365"/>
    <w:rsid w:val="008E2CF8"/>
    <w:rsid w:val="008E383D"/>
    <w:rsid w:val="008E3863"/>
    <w:rsid w:val="008F1B63"/>
    <w:rsid w:val="008F34BD"/>
    <w:rsid w:val="008F5846"/>
    <w:rsid w:val="008F590D"/>
    <w:rsid w:val="00903AB9"/>
    <w:rsid w:val="009175F8"/>
    <w:rsid w:val="00921AD5"/>
    <w:rsid w:val="00922964"/>
    <w:rsid w:val="00923AC7"/>
    <w:rsid w:val="00972526"/>
    <w:rsid w:val="009768E6"/>
    <w:rsid w:val="009830C8"/>
    <w:rsid w:val="009A2ABD"/>
    <w:rsid w:val="009B207E"/>
    <w:rsid w:val="009B32F8"/>
    <w:rsid w:val="009B33D1"/>
    <w:rsid w:val="009B4CD7"/>
    <w:rsid w:val="009D0F6E"/>
    <w:rsid w:val="009D165D"/>
    <w:rsid w:val="009D24AE"/>
    <w:rsid w:val="009D50D4"/>
    <w:rsid w:val="009D512F"/>
    <w:rsid w:val="009E1F05"/>
    <w:rsid w:val="009E6B3F"/>
    <w:rsid w:val="009E752C"/>
    <w:rsid w:val="009F7E5A"/>
    <w:rsid w:val="009F7E8B"/>
    <w:rsid w:val="00A21A8C"/>
    <w:rsid w:val="00A22E4D"/>
    <w:rsid w:val="00A24AE1"/>
    <w:rsid w:val="00A24DEB"/>
    <w:rsid w:val="00A349F1"/>
    <w:rsid w:val="00A46B01"/>
    <w:rsid w:val="00A53756"/>
    <w:rsid w:val="00A923D3"/>
    <w:rsid w:val="00A92CB9"/>
    <w:rsid w:val="00A9304E"/>
    <w:rsid w:val="00AA078D"/>
    <w:rsid w:val="00AA1194"/>
    <w:rsid w:val="00AA5CAD"/>
    <w:rsid w:val="00AB5DA0"/>
    <w:rsid w:val="00AC028D"/>
    <w:rsid w:val="00AC15D1"/>
    <w:rsid w:val="00AC24F9"/>
    <w:rsid w:val="00AC2864"/>
    <w:rsid w:val="00AC712C"/>
    <w:rsid w:val="00AD6B47"/>
    <w:rsid w:val="00AE46D4"/>
    <w:rsid w:val="00AE6106"/>
    <w:rsid w:val="00AF10B2"/>
    <w:rsid w:val="00AF7906"/>
    <w:rsid w:val="00AF7BDA"/>
    <w:rsid w:val="00B03CF6"/>
    <w:rsid w:val="00B07D4E"/>
    <w:rsid w:val="00B10E9F"/>
    <w:rsid w:val="00B11F7E"/>
    <w:rsid w:val="00B20B3B"/>
    <w:rsid w:val="00B268F0"/>
    <w:rsid w:val="00B30F74"/>
    <w:rsid w:val="00B47479"/>
    <w:rsid w:val="00B52926"/>
    <w:rsid w:val="00B57812"/>
    <w:rsid w:val="00B57E0F"/>
    <w:rsid w:val="00B75CEF"/>
    <w:rsid w:val="00B8411B"/>
    <w:rsid w:val="00B93641"/>
    <w:rsid w:val="00BA1565"/>
    <w:rsid w:val="00BA7247"/>
    <w:rsid w:val="00BB3F3E"/>
    <w:rsid w:val="00BC0170"/>
    <w:rsid w:val="00BC05C2"/>
    <w:rsid w:val="00BC44DF"/>
    <w:rsid w:val="00BC5820"/>
    <w:rsid w:val="00BD1F36"/>
    <w:rsid w:val="00BD3C47"/>
    <w:rsid w:val="00BD5376"/>
    <w:rsid w:val="00BE1565"/>
    <w:rsid w:val="00BE1B39"/>
    <w:rsid w:val="00BF184D"/>
    <w:rsid w:val="00BF26DE"/>
    <w:rsid w:val="00BF791A"/>
    <w:rsid w:val="00C06926"/>
    <w:rsid w:val="00C06BEA"/>
    <w:rsid w:val="00C2425A"/>
    <w:rsid w:val="00C36E68"/>
    <w:rsid w:val="00C42806"/>
    <w:rsid w:val="00C44D39"/>
    <w:rsid w:val="00C45509"/>
    <w:rsid w:val="00C523EB"/>
    <w:rsid w:val="00C76263"/>
    <w:rsid w:val="00C83262"/>
    <w:rsid w:val="00C95449"/>
    <w:rsid w:val="00C96DE0"/>
    <w:rsid w:val="00C97933"/>
    <w:rsid w:val="00CA4817"/>
    <w:rsid w:val="00CA759E"/>
    <w:rsid w:val="00CB2BAB"/>
    <w:rsid w:val="00CB7DB8"/>
    <w:rsid w:val="00CD032F"/>
    <w:rsid w:val="00CD469B"/>
    <w:rsid w:val="00CD4AE0"/>
    <w:rsid w:val="00CD6D31"/>
    <w:rsid w:val="00CD7346"/>
    <w:rsid w:val="00CF0CFF"/>
    <w:rsid w:val="00CF31DE"/>
    <w:rsid w:val="00CF3420"/>
    <w:rsid w:val="00CF54D7"/>
    <w:rsid w:val="00D01A8F"/>
    <w:rsid w:val="00D05AA2"/>
    <w:rsid w:val="00D1365B"/>
    <w:rsid w:val="00D14EB1"/>
    <w:rsid w:val="00D16135"/>
    <w:rsid w:val="00D16CA1"/>
    <w:rsid w:val="00D2072E"/>
    <w:rsid w:val="00D233C7"/>
    <w:rsid w:val="00D32359"/>
    <w:rsid w:val="00D462D3"/>
    <w:rsid w:val="00D507D5"/>
    <w:rsid w:val="00D53137"/>
    <w:rsid w:val="00D5430F"/>
    <w:rsid w:val="00D564F1"/>
    <w:rsid w:val="00D827D5"/>
    <w:rsid w:val="00D8365B"/>
    <w:rsid w:val="00D84E66"/>
    <w:rsid w:val="00D864F8"/>
    <w:rsid w:val="00D942C5"/>
    <w:rsid w:val="00D94312"/>
    <w:rsid w:val="00D96D60"/>
    <w:rsid w:val="00DA4998"/>
    <w:rsid w:val="00DB23E5"/>
    <w:rsid w:val="00DB3B12"/>
    <w:rsid w:val="00DB4089"/>
    <w:rsid w:val="00DB48F6"/>
    <w:rsid w:val="00DC1246"/>
    <w:rsid w:val="00DC23CD"/>
    <w:rsid w:val="00DC5329"/>
    <w:rsid w:val="00DD1CF3"/>
    <w:rsid w:val="00DD551D"/>
    <w:rsid w:val="00DE201D"/>
    <w:rsid w:val="00DE50DD"/>
    <w:rsid w:val="00DF5EC9"/>
    <w:rsid w:val="00E0249F"/>
    <w:rsid w:val="00E024EB"/>
    <w:rsid w:val="00E07978"/>
    <w:rsid w:val="00E10361"/>
    <w:rsid w:val="00E11F92"/>
    <w:rsid w:val="00E14724"/>
    <w:rsid w:val="00E14F37"/>
    <w:rsid w:val="00E17C92"/>
    <w:rsid w:val="00E23B48"/>
    <w:rsid w:val="00E26A7C"/>
    <w:rsid w:val="00E3022D"/>
    <w:rsid w:val="00E35923"/>
    <w:rsid w:val="00E40EF3"/>
    <w:rsid w:val="00E51448"/>
    <w:rsid w:val="00E51F82"/>
    <w:rsid w:val="00E655A2"/>
    <w:rsid w:val="00E66CFD"/>
    <w:rsid w:val="00E721EC"/>
    <w:rsid w:val="00E84B16"/>
    <w:rsid w:val="00E8504C"/>
    <w:rsid w:val="00E86C30"/>
    <w:rsid w:val="00E90535"/>
    <w:rsid w:val="00E90791"/>
    <w:rsid w:val="00E90C30"/>
    <w:rsid w:val="00E9157D"/>
    <w:rsid w:val="00EA2725"/>
    <w:rsid w:val="00EB03C8"/>
    <w:rsid w:val="00EB04D6"/>
    <w:rsid w:val="00ED2065"/>
    <w:rsid w:val="00EE6F36"/>
    <w:rsid w:val="00EF028E"/>
    <w:rsid w:val="00F0097B"/>
    <w:rsid w:val="00F126AE"/>
    <w:rsid w:val="00F27895"/>
    <w:rsid w:val="00F342EA"/>
    <w:rsid w:val="00F37C3F"/>
    <w:rsid w:val="00F420E5"/>
    <w:rsid w:val="00F5150F"/>
    <w:rsid w:val="00F55258"/>
    <w:rsid w:val="00F57F93"/>
    <w:rsid w:val="00F64798"/>
    <w:rsid w:val="00F65C85"/>
    <w:rsid w:val="00F669A2"/>
    <w:rsid w:val="00F73DA3"/>
    <w:rsid w:val="00F925B3"/>
    <w:rsid w:val="00FA3CFC"/>
    <w:rsid w:val="00FA7834"/>
    <w:rsid w:val="00FB00FA"/>
    <w:rsid w:val="00FB0285"/>
    <w:rsid w:val="00FC0639"/>
    <w:rsid w:val="00FC1C13"/>
    <w:rsid w:val="00FC1C2E"/>
    <w:rsid w:val="00FC1D07"/>
    <w:rsid w:val="00FC4AB4"/>
    <w:rsid w:val="00FD1762"/>
    <w:rsid w:val="00FE28F8"/>
    <w:rsid w:val="00FE3B6B"/>
    <w:rsid w:val="00FF02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891242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character" w:customStyle="1" w:styleId="Ttulo5Char">
    <w:name w:val="Título 5 Char"/>
    <w:basedOn w:val="Fontepargpadro"/>
    <w:link w:val="Ttulo5"/>
    <w:uiPriority w:val="9"/>
    <w:semiHidden/>
    <w:rsid w:val="00891242"/>
    <w:rPr>
      <w:rFonts w:asciiTheme="majorHAnsi" w:eastAsiaTheme="majorEastAsia" w:hAnsiTheme="majorHAnsi" w:cstheme="majorBidi"/>
      <w:color w:val="365F91" w:themeColor="accent1" w:themeShade="B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2833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861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73B1AB1-E128-4FF0-A368-4C32614C22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19</TotalTime>
  <Pages>2</Pages>
  <Words>183</Words>
  <Characters>993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1174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30</cp:revision>
  <cp:lastPrinted>2017-11-07T12:36:00Z</cp:lastPrinted>
  <dcterms:created xsi:type="dcterms:W3CDTF">2017-11-20T18:11:00Z</dcterms:created>
  <dcterms:modified xsi:type="dcterms:W3CDTF">2017-11-20T18:32:00Z</dcterms:modified>
</cp:coreProperties>
</file>