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F65CB2">
        <w:rPr>
          <w:rFonts w:ascii="Arial" w:hAnsi="Arial" w:cs="Arial"/>
          <w:b/>
          <w:caps/>
          <w:sz w:val="28"/>
          <w:szCs w:val="28"/>
        </w:rPr>
        <w:t>3</w:t>
      </w:r>
      <w:r w:rsidR="001330F1">
        <w:rPr>
          <w:rFonts w:ascii="Arial" w:hAnsi="Arial" w:cs="Arial"/>
          <w:b/>
          <w:caps/>
          <w:sz w:val="28"/>
          <w:szCs w:val="28"/>
        </w:rPr>
        <w:t>47</w:t>
      </w:r>
      <w:r w:rsidR="00D56C71">
        <w:rPr>
          <w:rFonts w:ascii="Arial" w:hAnsi="Arial" w:cs="Arial"/>
          <w:b/>
          <w:caps/>
          <w:sz w:val="28"/>
          <w:szCs w:val="28"/>
        </w:rPr>
        <w:t>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44186E" w:rsidP="00D56C71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7A07AB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D56C71">
              <w:rPr>
                <w:rFonts w:ascii="Arial" w:hAnsi="Arial" w:cs="Arial"/>
                <w:sz w:val="20"/>
                <w:szCs w:val="20"/>
              </w:rPr>
              <w:t>adoção de providências para que a área existente na região de esquina da Rua Príncipe Jean com a Rua Hugo Pires de Almeida, no Parque dos Príncipes, seja capinada e limpa</w:t>
            </w:r>
            <w:r w:rsidR="001E319D" w:rsidRPr="001E319D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F7E14" w:rsidRDefault="003A77BE" w:rsidP="000B068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</w:t>
      </w:r>
      <w:r w:rsidR="00364BAD" w:rsidRPr="00364BAD">
        <w:rPr>
          <w:rFonts w:ascii="Arial" w:hAnsi="Arial" w:cs="Arial"/>
        </w:rPr>
        <w:t>para que a área existente na região de esquina da Rua Príncipe Jean com a Rua Hugo Pires de Almeida, no Parque dos Príncipes, seja capinada e limpa</w:t>
      </w:r>
      <w:r w:rsidR="00BF184D">
        <w:rPr>
          <w:rFonts w:ascii="Arial" w:hAnsi="Arial" w:cs="Arial"/>
        </w:rPr>
        <w:t>.</w:t>
      </w:r>
    </w:p>
    <w:p w:rsidR="00C32C07" w:rsidRDefault="00C32C07" w:rsidP="00610ED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Os moradores reclamam do </w:t>
      </w:r>
      <w:r w:rsidR="007F0619" w:rsidRPr="007F0619">
        <w:rPr>
          <w:rFonts w:ascii="Arial" w:hAnsi="Arial" w:cs="Arial"/>
        </w:rPr>
        <w:t xml:space="preserve">acúmulo de sujeiras e </w:t>
      </w:r>
      <w:r w:rsidR="007F0619">
        <w:rPr>
          <w:rFonts w:ascii="Arial" w:hAnsi="Arial" w:cs="Arial"/>
        </w:rPr>
        <w:t>d</w:t>
      </w:r>
      <w:r w:rsidR="007F0619" w:rsidRPr="007F0619">
        <w:rPr>
          <w:rFonts w:ascii="Arial" w:hAnsi="Arial" w:cs="Arial"/>
        </w:rPr>
        <w:t>o aparecimento de animais peçonhentos n</w:t>
      </w:r>
      <w:r w:rsidR="007F0619">
        <w:rPr>
          <w:rFonts w:ascii="Arial" w:hAnsi="Arial" w:cs="Arial"/>
        </w:rPr>
        <w:t xml:space="preserve">o referido </w:t>
      </w:r>
      <w:r w:rsidR="007F0619" w:rsidRPr="007F0619">
        <w:rPr>
          <w:rFonts w:ascii="Arial" w:hAnsi="Arial" w:cs="Arial"/>
        </w:rPr>
        <w:t xml:space="preserve">terreno, </w:t>
      </w:r>
      <w:r w:rsidR="007F0619">
        <w:rPr>
          <w:rFonts w:ascii="Arial" w:hAnsi="Arial" w:cs="Arial"/>
        </w:rPr>
        <w:t xml:space="preserve">que </w:t>
      </w:r>
      <w:r w:rsidR="007F0619" w:rsidRPr="007F0619">
        <w:rPr>
          <w:rFonts w:ascii="Arial" w:hAnsi="Arial" w:cs="Arial"/>
        </w:rPr>
        <w:t>inclusive atrapalha</w:t>
      </w:r>
      <w:r w:rsidR="007F0619">
        <w:rPr>
          <w:rFonts w:ascii="Arial" w:hAnsi="Arial" w:cs="Arial"/>
        </w:rPr>
        <w:t>m</w:t>
      </w:r>
      <w:r w:rsidR="007F0619" w:rsidRPr="007F0619">
        <w:rPr>
          <w:rFonts w:ascii="Arial" w:hAnsi="Arial" w:cs="Arial"/>
        </w:rPr>
        <w:t xml:space="preserve"> os munícipes de transitar </w:t>
      </w:r>
      <w:r w:rsidR="007F0619">
        <w:rPr>
          <w:rFonts w:ascii="Arial" w:hAnsi="Arial" w:cs="Arial"/>
        </w:rPr>
        <w:t>pel</w:t>
      </w:r>
      <w:r w:rsidR="007F0619" w:rsidRPr="007F0619">
        <w:rPr>
          <w:rFonts w:ascii="Arial" w:hAnsi="Arial" w:cs="Arial"/>
        </w:rPr>
        <w:t>a</w:t>
      </w:r>
      <w:r w:rsidR="002C1CB5">
        <w:rPr>
          <w:rFonts w:ascii="Arial" w:hAnsi="Arial" w:cs="Arial"/>
        </w:rPr>
        <w:t>s</w:t>
      </w:r>
      <w:r w:rsidR="007F0619" w:rsidRPr="007F0619">
        <w:rPr>
          <w:rFonts w:ascii="Arial" w:hAnsi="Arial" w:cs="Arial"/>
        </w:rPr>
        <w:t xml:space="preserve"> calçada</w:t>
      </w:r>
      <w:r w:rsidR="002C1CB5">
        <w:rPr>
          <w:rFonts w:ascii="Arial" w:hAnsi="Arial" w:cs="Arial"/>
        </w:rPr>
        <w:t>s</w:t>
      </w:r>
      <w:r w:rsidR="007F0619" w:rsidRPr="007F0619">
        <w:rPr>
          <w:rFonts w:ascii="Arial" w:hAnsi="Arial" w:cs="Arial"/>
        </w:rPr>
        <w:t xml:space="preserve">, pois o mato está invadindo </w:t>
      </w:r>
      <w:r w:rsidR="0074457C">
        <w:rPr>
          <w:rFonts w:ascii="Arial" w:hAnsi="Arial" w:cs="Arial"/>
        </w:rPr>
        <w:t>o local</w:t>
      </w:r>
      <w:r>
        <w:rPr>
          <w:rFonts w:ascii="Arial" w:hAnsi="Arial" w:cs="Arial"/>
        </w:rPr>
        <w:t>.</w:t>
      </w:r>
      <w:r w:rsidR="00F977F4">
        <w:rPr>
          <w:rFonts w:ascii="Arial" w:hAnsi="Arial" w:cs="Arial"/>
        </w:rPr>
        <w:t xml:space="preserve"> Fotos anexas.</w:t>
      </w:r>
    </w:p>
    <w:p w:rsidR="003A77BE" w:rsidRDefault="00356788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Assim, n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  <w:r w:rsidR="003E188F">
        <w:rPr>
          <w:rFonts w:ascii="Arial" w:hAnsi="Arial" w:cs="Arial"/>
        </w:rPr>
        <w:t>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32C07">
        <w:rPr>
          <w:rFonts w:ascii="Arial" w:hAnsi="Arial" w:cs="Arial"/>
        </w:rPr>
        <w:t>29</w:t>
      </w:r>
      <w:r w:rsidR="00494C8D">
        <w:rPr>
          <w:rFonts w:ascii="Arial" w:hAnsi="Arial" w:cs="Arial"/>
        </w:rPr>
        <w:t xml:space="preserve"> de </w:t>
      </w:r>
      <w:r w:rsidR="00DC74BC">
        <w:rPr>
          <w:rFonts w:ascii="Arial" w:hAnsi="Arial" w:cs="Arial"/>
        </w:rPr>
        <w:t>novem</w:t>
      </w:r>
      <w:r w:rsidR="003A1407">
        <w:rPr>
          <w:rFonts w:ascii="Arial" w:hAnsi="Arial" w:cs="Arial"/>
        </w:rPr>
        <w:t>bro</w:t>
      </w:r>
      <w:r w:rsidR="00EA0201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6D5C63" w:rsidP="006D5C63">
      <w:pPr>
        <w:jc w:val="center"/>
        <w:rPr>
          <w:rFonts w:ascii="Arial" w:hAnsi="Arial" w:cs="Arial"/>
          <w:b/>
        </w:rPr>
      </w:pPr>
      <w:r w:rsidRPr="00FD176E">
        <w:rPr>
          <w:rFonts w:ascii="Arial" w:hAnsi="Arial" w:cs="Arial"/>
          <w:b/>
        </w:rPr>
        <w:t>DR. RODRIGO SALOMON</w:t>
      </w:r>
    </w:p>
    <w:p w:rsidR="00A56B3E" w:rsidRDefault="006D5C63" w:rsidP="004F3D5B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4509C6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PSDB</w:t>
      </w:r>
    </w:p>
    <w:p w:rsidR="0071234B" w:rsidRDefault="0071234B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71234B" w:rsidRDefault="0071234B" w:rsidP="004F3D5B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975F86C" wp14:editId="22561FD1">
            <wp:extent cx="4371975" cy="3282315"/>
            <wp:effectExtent l="0" t="0" r="9525" b="0"/>
            <wp:docPr id="4" name="Imagem 4" descr="C:\Users\G06-4240\Downloads\WhatsApp Image 2017-11-21 at 11.15.15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:\Users\G06-4240\Downloads\WhatsApp Image 2017-11-21 at 11.15.15.jpe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328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34B" w:rsidRDefault="0071234B" w:rsidP="004F3D5B">
      <w:pPr>
        <w:jc w:val="center"/>
        <w:rPr>
          <w:rFonts w:ascii="Arial" w:hAnsi="Arial" w:cs="Arial"/>
        </w:rPr>
      </w:pPr>
    </w:p>
    <w:p w:rsidR="0071234B" w:rsidRDefault="0071234B" w:rsidP="004F3D5B">
      <w:pPr>
        <w:jc w:val="center"/>
        <w:rPr>
          <w:rFonts w:ascii="Arial" w:hAnsi="Arial" w:cs="Arial"/>
        </w:rPr>
      </w:pPr>
    </w:p>
    <w:p w:rsidR="0071234B" w:rsidRDefault="0071234B" w:rsidP="004F3D5B">
      <w:pPr>
        <w:jc w:val="center"/>
        <w:rPr>
          <w:rFonts w:ascii="Arial" w:hAnsi="Arial" w:cs="Arial"/>
        </w:rPr>
      </w:pPr>
      <w:bookmarkStart w:id="0" w:name="_GoBack"/>
      <w:r>
        <w:rPr>
          <w:noProof/>
        </w:rPr>
        <w:drawing>
          <wp:inline distT="0" distB="0" distL="0" distR="0" wp14:anchorId="2DCE35FB" wp14:editId="39C20818">
            <wp:extent cx="4350385" cy="3267075"/>
            <wp:effectExtent l="0" t="0" r="0" b="9525"/>
            <wp:docPr id="5" name="Imagem 5" descr="C:\Users\G06-4240\Downloads\WhatsApp Image 2017-11-21 at 11.15.16 (1)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C:\Users\G06-4240\Downloads\WhatsApp Image 2017-11-21 at 11.15.16 (1).jpe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38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1234B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C6C36" w:rsidRDefault="00FC6C36">
      <w:r>
        <w:separator/>
      </w:r>
    </w:p>
  </w:endnote>
  <w:endnote w:type="continuationSeparator" w:id="0">
    <w:p w:rsidR="00FC6C36" w:rsidRDefault="00FC6C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C6C36" w:rsidRDefault="00FC6C36">
      <w:r>
        <w:separator/>
      </w:r>
    </w:p>
  </w:footnote>
  <w:footnote w:type="continuationSeparator" w:id="0">
    <w:p w:rsidR="00FC6C36" w:rsidRDefault="00FC6C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A50E1">
      <w:rPr>
        <w:rFonts w:ascii="Arial" w:hAnsi="Arial" w:cs="Arial"/>
        <w:b/>
        <w:sz w:val="20"/>
        <w:szCs w:val="20"/>
        <w:u w:val="single"/>
      </w:rPr>
      <w:t>3</w:t>
    </w:r>
    <w:r w:rsidR="0071234B">
      <w:rPr>
        <w:rFonts w:ascii="Arial" w:hAnsi="Arial" w:cs="Arial"/>
        <w:b/>
        <w:sz w:val="20"/>
        <w:szCs w:val="20"/>
        <w:u w:val="single"/>
      </w:rPr>
      <w:t>470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2D66FA">
      <w:rPr>
        <w:rFonts w:ascii="Arial" w:hAnsi="Arial" w:cs="Arial"/>
        <w:b/>
        <w:sz w:val="20"/>
        <w:szCs w:val="20"/>
        <w:u w:val="single"/>
      </w:rPr>
      <w:t xml:space="preserve">- Vereador Dr. Rodrigo Salomon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1234B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1234B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1630"/>
    <w:rsid w:val="000056FA"/>
    <w:rsid w:val="0001183C"/>
    <w:rsid w:val="00012789"/>
    <w:rsid w:val="00014E18"/>
    <w:rsid w:val="00024FD3"/>
    <w:rsid w:val="00034A23"/>
    <w:rsid w:val="00036974"/>
    <w:rsid w:val="00041B15"/>
    <w:rsid w:val="00043C68"/>
    <w:rsid w:val="00050DC2"/>
    <w:rsid w:val="00056288"/>
    <w:rsid w:val="00060670"/>
    <w:rsid w:val="00074E9F"/>
    <w:rsid w:val="00076DF0"/>
    <w:rsid w:val="00077D2B"/>
    <w:rsid w:val="0008586B"/>
    <w:rsid w:val="000869C4"/>
    <w:rsid w:val="000936B6"/>
    <w:rsid w:val="00094490"/>
    <w:rsid w:val="000958D5"/>
    <w:rsid w:val="00097CAE"/>
    <w:rsid w:val="000A27CC"/>
    <w:rsid w:val="000A507B"/>
    <w:rsid w:val="000A6C04"/>
    <w:rsid w:val="000B0689"/>
    <w:rsid w:val="000B5695"/>
    <w:rsid w:val="000D1AF8"/>
    <w:rsid w:val="000D270C"/>
    <w:rsid w:val="000D452E"/>
    <w:rsid w:val="000E20CD"/>
    <w:rsid w:val="000E3723"/>
    <w:rsid w:val="000F0ADF"/>
    <w:rsid w:val="000F6251"/>
    <w:rsid w:val="001003F0"/>
    <w:rsid w:val="0010233F"/>
    <w:rsid w:val="00102FB2"/>
    <w:rsid w:val="00104D1A"/>
    <w:rsid w:val="00117261"/>
    <w:rsid w:val="001243A8"/>
    <w:rsid w:val="001245CD"/>
    <w:rsid w:val="00130B2C"/>
    <w:rsid w:val="0013193C"/>
    <w:rsid w:val="001330F1"/>
    <w:rsid w:val="001437B1"/>
    <w:rsid w:val="0014591F"/>
    <w:rsid w:val="00150EE2"/>
    <w:rsid w:val="00151D97"/>
    <w:rsid w:val="001619A5"/>
    <w:rsid w:val="00171B53"/>
    <w:rsid w:val="00172E81"/>
    <w:rsid w:val="00181CD2"/>
    <w:rsid w:val="00191FB2"/>
    <w:rsid w:val="00193AD0"/>
    <w:rsid w:val="001940A3"/>
    <w:rsid w:val="001961CE"/>
    <w:rsid w:val="001964EB"/>
    <w:rsid w:val="001A09F2"/>
    <w:rsid w:val="001A1DB2"/>
    <w:rsid w:val="001A65E2"/>
    <w:rsid w:val="001B0773"/>
    <w:rsid w:val="001E2E0F"/>
    <w:rsid w:val="001E319D"/>
    <w:rsid w:val="001F0F1A"/>
    <w:rsid w:val="001F11DF"/>
    <w:rsid w:val="001F13C3"/>
    <w:rsid w:val="001F4FF1"/>
    <w:rsid w:val="001F6372"/>
    <w:rsid w:val="002049C5"/>
    <w:rsid w:val="00204ED7"/>
    <w:rsid w:val="00206C83"/>
    <w:rsid w:val="00211D9B"/>
    <w:rsid w:val="0021304B"/>
    <w:rsid w:val="00230859"/>
    <w:rsid w:val="00246C12"/>
    <w:rsid w:val="00251413"/>
    <w:rsid w:val="0025335C"/>
    <w:rsid w:val="00253C82"/>
    <w:rsid w:val="00254635"/>
    <w:rsid w:val="00256155"/>
    <w:rsid w:val="00262E69"/>
    <w:rsid w:val="00273A11"/>
    <w:rsid w:val="00285409"/>
    <w:rsid w:val="0029304A"/>
    <w:rsid w:val="002963FF"/>
    <w:rsid w:val="002A38BD"/>
    <w:rsid w:val="002A50E1"/>
    <w:rsid w:val="002A59A9"/>
    <w:rsid w:val="002A7434"/>
    <w:rsid w:val="002B4721"/>
    <w:rsid w:val="002B78FD"/>
    <w:rsid w:val="002C1CB5"/>
    <w:rsid w:val="002C4B2B"/>
    <w:rsid w:val="002C5C70"/>
    <w:rsid w:val="002D3817"/>
    <w:rsid w:val="002D3D9E"/>
    <w:rsid w:val="002D4A99"/>
    <w:rsid w:val="002D66FA"/>
    <w:rsid w:val="002E000C"/>
    <w:rsid w:val="002E3CB0"/>
    <w:rsid w:val="002F02DB"/>
    <w:rsid w:val="0030168E"/>
    <w:rsid w:val="00311F37"/>
    <w:rsid w:val="00317C1A"/>
    <w:rsid w:val="00323F0F"/>
    <w:rsid w:val="003256AB"/>
    <w:rsid w:val="003256C8"/>
    <w:rsid w:val="00334893"/>
    <w:rsid w:val="00343838"/>
    <w:rsid w:val="0034470C"/>
    <w:rsid w:val="00347D5E"/>
    <w:rsid w:val="00356788"/>
    <w:rsid w:val="00360EE5"/>
    <w:rsid w:val="00364BAD"/>
    <w:rsid w:val="00381797"/>
    <w:rsid w:val="003848C4"/>
    <w:rsid w:val="003975B9"/>
    <w:rsid w:val="00397FF3"/>
    <w:rsid w:val="003A1407"/>
    <w:rsid w:val="003A3D2A"/>
    <w:rsid w:val="003A77BE"/>
    <w:rsid w:val="003C7381"/>
    <w:rsid w:val="003D2F6F"/>
    <w:rsid w:val="003E188F"/>
    <w:rsid w:val="003E2168"/>
    <w:rsid w:val="003F1016"/>
    <w:rsid w:val="003F22EB"/>
    <w:rsid w:val="003F67BB"/>
    <w:rsid w:val="00400324"/>
    <w:rsid w:val="00404068"/>
    <w:rsid w:val="00405721"/>
    <w:rsid w:val="00412795"/>
    <w:rsid w:val="00412C74"/>
    <w:rsid w:val="00417251"/>
    <w:rsid w:val="004179CB"/>
    <w:rsid w:val="004206B6"/>
    <w:rsid w:val="00421CFF"/>
    <w:rsid w:val="0043444A"/>
    <w:rsid w:val="0043504B"/>
    <w:rsid w:val="004354DC"/>
    <w:rsid w:val="00441272"/>
    <w:rsid w:val="0044186E"/>
    <w:rsid w:val="004418C9"/>
    <w:rsid w:val="004509C6"/>
    <w:rsid w:val="004714CC"/>
    <w:rsid w:val="00471BE1"/>
    <w:rsid w:val="00473FC5"/>
    <w:rsid w:val="00481E6B"/>
    <w:rsid w:val="00483569"/>
    <w:rsid w:val="00486B20"/>
    <w:rsid w:val="00487D64"/>
    <w:rsid w:val="00493115"/>
    <w:rsid w:val="00494C8D"/>
    <w:rsid w:val="0049650E"/>
    <w:rsid w:val="004A42B8"/>
    <w:rsid w:val="004B2D9E"/>
    <w:rsid w:val="004B5A66"/>
    <w:rsid w:val="004C271D"/>
    <w:rsid w:val="004C2C30"/>
    <w:rsid w:val="004C6C78"/>
    <w:rsid w:val="004C7F0B"/>
    <w:rsid w:val="004E06ED"/>
    <w:rsid w:val="004E46DA"/>
    <w:rsid w:val="004E4E76"/>
    <w:rsid w:val="004E5387"/>
    <w:rsid w:val="004F053E"/>
    <w:rsid w:val="004F2F9E"/>
    <w:rsid w:val="004F39E9"/>
    <w:rsid w:val="004F3D5B"/>
    <w:rsid w:val="004F690D"/>
    <w:rsid w:val="004F6A11"/>
    <w:rsid w:val="004F7501"/>
    <w:rsid w:val="00505357"/>
    <w:rsid w:val="00505FD8"/>
    <w:rsid w:val="0050602E"/>
    <w:rsid w:val="0051772A"/>
    <w:rsid w:val="005221BA"/>
    <w:rsid w:val="00524669"/>
    <w:rsid w:val="00530C9E"/>
    <w:rsid w:val="00533862"/>
    <w:rsid w:val="00545ABA"/>
    <w:rsid w:val="00564368"/>
    <w:rsid w:val="0057171B"/>
    <w:rsid w:val="005752F8"/>
    <w:rsid w:val="00577BF6"/>
    <w:rsid w:val="0058109A"/>
    <w:rsid w:val="00585A91"/>
    <w:rsid w:val="005868AE"/>
    <w:rsid w:val="00597DBB"/>
    <w:rsid w:val="005A01D0"/>
    <w:rsid w:val="005A021D"/>
    <w:rsid w:val="005A03FA"/>
    <w:rsid w:val="005A52EE"/>
    <w:rsid w:val="005B29B0"/>
    <w:rsid w:val="005B3D21"/>
    <w:rsid w:val="005B425A"/>
    <w:rsid w:val="005C1359"/>
    <w:rsid w:val="005C3938"/>
    <w:rsid w:val="005C4166"/>
    <w:rsid w:val="005D1A74"/>
    <w:rsid w:val="005D301F"/>
    <w:rsid w:val="005D524C"/>
    <w:rsid w:val="005D5B76"/>
    <w:rsid w:val="005D702D"/>
    <w:rsid w:val="005E138D"/>
    <w:rsid w:val="005F09E5"/>
    <w:rsid w:val="005F7B38"/>
    <w:rsid w:val="00602564"/>
    <w:rsid w:val="00606A88"/>
    <w:rsid w:val="00606DAA"/>
    <w:rsid w:val="00610ED0"/>
    <w:rsid w:val="00624472"/>
    <w:rsid w:val="00633D84"/>
    <w:rsid w:val="006426AE"/>
    <w:rsid w:val="006526FC"/>
    <w:rsid w:val="0065745D"/>
    <w:rsid w:val="00667B6A"/>
    <w:rsid w:val="00670001"/>
    <w:rsid w:val="0067073E"/>
    <w:rsid w:val="00674F7D"/>
    <w:rsid w:val="00676008"/>
    <w:rsid w:val="00681021"/>
    <w:rsid w:val="00682E6E"/>
    <w:rsid w:val="0068407A"/>
    <w:rsid w:val="00691CF5"/>
    <w:rsid w:val="0069312F"/>
    <w:rsid w:val="006A370D"/>
    <w:rsid w:val="006B0B8E"/>
    <w:rsid w:val="006B57BD"/>
    <w:rsid w:val="006B6FCC"/>
    <w:rsid w:val="006C128B"/>
    <w:rsid w:val="006C59BC"/>
    <w:rsid w:val="006D5C63"/>
    <w:rsid w:val="006D6F7D"/>
    <w:rsid w:val="006D7F58"/>
    <w:rsid w:val="006E7E66"/>
    <w:rsid w:val="006F31FC"/>
    <w:rsid w:val="006F4E64"/>
    <w:rsid w:val="006F7B0A"/>
    <w:rsid w:val="0071234B"/>
    <w:rsid w:val="00713731"/>
    <w:rsid w:val="00715F74"/>
    <w:rsid w:val="00722641"/>
    <w:rsid w:val="007258F8"/>
    <w:rsid w:val="00725E66"/>
    <w:rsid w:val="00727CDB"/>
    <w:rsid w:val="0073407F"/>
    <w:rsid w:val="007400ED"/>
    <w:rsid w:val="007407B3"/>
    <w:rsid w:val="00741970"/>
    <w:rsid w:val="0074457C"/>
    <w:rsid w:val="00757279"/>
    <w:rsid w:val="00760B3E"/>
    <w:rsid w:val="00760FE9"/>
    <w:rsid w:val="007611DD"/>
    <w:rsid w:val="00771286"/>
    <w:rsid w:val="00775A1B"/>
    <w:rsid w:val="0078318E"/>
    <w:rsid w:val="007838DC"/>
    <w:rsid w:val="00790911"/>
    <w:rsid w:val="00795A52"/>
    <w:rsid w:val="00796785"/>
    <w:rsid w:val="00797F9E"/>
    <w:rsid w:val="007A07AB"/>
    <w:rsid w:val="007A2EB7"/>
    <w:rsid w:val="007A6EAF"/>
    <w:rsid w:val="007D39FD"/>
    <w:rsid w:val="007D3FD1"/>
    <w:rsid w:val="007E3F69"/>
    <w:rsid w:val="007F0619"/>
    <w:rsid w:val="007F0989"/>
    <w:rsid w:val="007F496D"/>
    <w:rsid w:val="007F6C2E"/>
    <w:rsid w:val="007F75CA"/>
    <w:rsid w:val="0080197E"/>
    <w:rsid w:val="00814EF4"/>
    <w:rsid w:val="00820C13"/>
    <w:rsid w:val="00826635"/>
    <w:rsid w:val="00833333"/>
    <w:rsid w:val="00833538"/>
    <w:rsid w:val="00833E7C"/>
    <w:rsid w:val="008474F2"/>
    <w:rsid w:val="008524E4"/>
    <w:rsid w:val="00870972"/>
    <w:rsid w:val="0087278D"/>
    <w:rsid w:val="00877E50"/>
    <w:rsid w:val="00880DA2"/>
    <w:rsid w:val="00881101"/>
    <w:rsid w:val="0089053C"/>
    <w:rsid w:val="008909A4"/>
    <w:rsid w:val="00892DA0"/>
    <w:rsid w:val="00893D34"/>
    <w:rsid w:val="008A0EB2"/>
    <w:rsid w:val="008A1D8C"/>
    <w:rsid w:val="008A320A"/>
    <w:rsid w:val="008A3D05"/>
    <w:rsid w:val="008B560C"/>
    <w:rsid w:val="008C33AB"/>
    <w:rsid w:val="008C3537"/>
    <w:rsid w:val="008D1AF9"/>
    <w:rsid w:val="008D204E"/>
    <w:rsid w:val="008D59F5"/>
    <w:rsid w:val="008E3A72"/>
    <w:rsid w:val="008E54A0"/>
    <w:rsid w:val="008E6C99"/>
    <w:rsid w:val="008F243C"/>
    <w:rsid w:val="00922964"/>
    <w:rsid w:val="009253D9"/>
    <w:rsid w:val="00946EAA"/>
    <w:rsid w:val="009506D2"/>
    <w:rsid w:val="00951025"/>
    <w:rsid w:val="0095554D"/>
    <w:rsid w:val="00956486"/>
    <w:rsid w:val="00960518"/>
    <w:rsid w:val="00963501"/>
    <w:rsid w:val="00970E95"/>
    <w:rsid w:val="009768E6"/>
    <w:rsid w:val="00976920"/>
    <w:rsid w:val="009A2ABD"/>
    <w:rsid w:val="009A5328"/>
    <w:rsid w:val="009A5774"/>
    <w:rsid w:val="009A6B45"/>
    <w:rsid w:val="009B207E"/>
    <w:rsid w:val="009B32F8"/>
    <w:rsid w:val="009B621C"/>
    <w:rsid w:val="009C67EB"/>
    <w:rsid w:val="009D0F6E"/>
    <w:rsid w:val="009D50D4"/>
    <w:rsid w:val="009D512F"/>
    <w:rsid w:val="009E1F05"/>
    <w:rsid w:val="009E3A0C"/>
    <w:rsid w:val="009E4373"/>
    <w:rsid w:val="009E675C"/>
    <w:rsid w:val="009E6B3F"/>
    <w:rsid w:val="009F3A58"/>
    <w:rsid w:val="009F3E4D"/>
    <w:rsid w:val="009F5811"/>
    <w:rsid w:val="009F5C5E"/>
    <w:rsid w:val="00A004D1"/>
    <w:rsid w:val="00A00A46"/>
    <w:rsid w:val="00A048AF"/>
    <w:rsid w:val="00A05E2E"/>
    <w:rsid w:val="00A100C9"/>
    <w:rsid w:val="00A17814"/>
    <w:rsid w:val="00A21A8C"/>
    <w:rsid w:val="00A349F1"/>
    <w:rsid w:val="00A46B01"/>
    <w:rsid w:val="00A47F47"/>
    <w:rsid w:val="00A56B3E"/>
    <w:rsid w:val="00A575F4"/>
    <w:rsid w:val="00A75285"/>
    <w:rsid w:val="00A82EB3"/>
    <w:rsid w:val="00A87ADE"/>
    <w:rsid w:val="00A92CB9"/>
    <w:rsid w:val="00AA5EB3"/>
    <w:rsid w:val="00AB248D"/>
    <w:rsid w:val="00AB7B5B"/>
    <w:rsid w:val="00AC1E89"/>
    <w:rsid w:val="00AC24F9"/>
    <w:rsid w:val="00AC712C"/>
    <w:rsid w:val="00AD6B47"/>
    <w:rsid w:val="00AD7125"/>
    <w:rsid w:val="00B00BBB"/>
    <w:rsid w:val="00B06AA0"/>
    <w:rsid w:val="00B10E9F"/>
    <w:rsid w:val="00B17B62"/>
    <w:rsid w:val="00B3336B"/>
    <w:rsid w:val="00B37A3D"/>
    <w:rsid w:val="00B445CA"/>
    <w:rsid w:val="00B4723C"/>
    <w:rsid w:val="00B506B4"/>
    <w:rsid w:val="00B54038"/>
    <w:rsid w:val="00B57E0F"/>
    <w:rsid w:val="00B67C1E"/>
    <w:rsid w:val="00B70A58"/>
    <w:rsid w:val="00B70DDF"/>
    <w:rsid w:val="00B74271"/>
    <w:rsid w:val="00B75CEF"/>
    <w:rsid w:val="00B81FF8"/>
    <w:rsid w:val="00B83BFA"/>
    <w:rsid w:val="00BA0179"/>
    <w:rsid w:val="00BA1565"/>
    <w:rsid w:val="00BA15B3"/>
    <w:rsid w:val="00BA2AC7"/>
    <w:rsid w:val="00BB0D3C"/>
    <w:rsid w:val="00BB3F3E"/>
    <w:rsid w:val="00BB4E6F"/>
    <w:rsid w:val="00BB56B0"/>
    <w:rsid w:val="00BC44DF"/>
    <w:rsid w:val="00BD1F36"/>
    <w:rsid w:val="00BD2684"/>
    <w:rsid w:val="00BD3C47"/>
    <w:rsid w:val="00BD6A24"/>
    <w:rsid w:val="00BE1B39"/>
    <w:rsid w:val="00BE685D"/>
    <w:rsid w:val="00BE6EFF"/>
    <w:rsid w:val="00BF184D"/>
    <w:rsid w:val="00BF26DE"/>
    <w:rsid w:val="00BF3825"/>
    <w:rsid w:val="00BF4654"/>
    <w:rsid w:val="00BF67F3"/>
    <w:rsid w:val="00BF6FDD"/>
    <w:rsid w:val="00BF7539"/>
    <w:rsid w:val="00BF78F9"/>
    <w:rsid w:val="00BF791A"/>
    <w:rsid w:val="00C06926"/>
    <w:rsid w:val="00C06BEA"/>
    <w:rsid w:val="00C2303C"/>
    <w:rsid w:val="00C25D1F"/>
    <w:rsid w:val="00C30767"/>
    <w:rsid w:val="00C326BF"/>
    <w:rsid w:val="00C32C07"/>
    <w:rsid w:val="00C32EF2"/>
    <w:rsid w:val="00C3330F"/>
    <w:rsid w:val="00C36E68"/>
    <w:rsid w:val="00C42806"/>
    <w:rsid w:val="00C44D39"/>
    <w:rsid w:val="00C45509"/>
    <w:rsid w:val="00C51655"/>
    <w:rsid w:val="00C55D81"/>
    <w:rsid w:val="00C579CA"/>
    <w:rsid w:val="00C70439"/>
    <w:rsid w:val="00C74485"/>
    <w:rsid w:val="00C76263"/>
    <w:rsid w:val="00C84E98"/>
    <w:rsid w:val="00C8633F"/>
    <w:rsid w:val="00C93C86"/>
    <w:rsid w:val="00C9732F"/>
    <w:rsid w:val="00CA712D"/>
    <w:rsid w:val="00CA759E"/>
    <w:rsid w:val="00CB0035"/>
    <w:rsid w:val="00CB1CB8"/>
    <w:rsid w:val="00CB2BAB"/>
    <w:rsid w:val="00CC0F1F"/>
    <w:rsid w:val="00CD1ED5"/>
    <w:rsid w:val="00CE1737"/>
    <w:rsid w:val="00CF31DE"/>
    <w:rsid w:val="00D1418C"/>
    <w:rsid w:val="00D1463B"/>
    <w:rsid w:val="00D14EB1"/>
    <w:rsid w:val="00D16CA1"/>
    <w:rsid w:val="00D171C1"/>
    <w:rsid w:val="00D2072E"/>
    <w:rsid w:val="00D233C7"/>
    <w:rsid w:val="00D26C0A"/>
    <w:rsid w:val="00D36448"/>
    <w:rsid w:val="00D40845"/>
    <w:rsid w:val="00D507D5"/>
    <w:rsid w:val="00D52768"/>
    <w:rsid w:val="00D5430F"/>
    <w:rsid w:val="00D561E2"/>
    <w:rsid w:val="00D564F1"/>
    <w:rsid w:val="00D56C71"/>
    <w:rsid w:val="00D64053"/>
    <w:rsid w:val="00D66C70"/>
    <w:rsid w:val="00D67AD8"/>
    <w:rsid w:val="00D70A9D"/>
    <w:rsid w:val="00D81F37"/>
    <w:rsid w:val="00D8365B"/>
    <w:rsid w:val="00D84E66"/>
    <w:rsid w:val="00D864F8"/>
    <w:rsid w:val="00D868E5"/>
    <w:rsid w:val="00D871E7"/>
    <w:rsid w:val="00D978D5"/>
    <w:rsid w:val="00DA28AD"/>
    <w:rsid w:val="00DB15AB"/>
    <w:rsid w:val="00DB23E5"/>
    <w:rsid w:val="00DB48F6"/>
    <w:rsid w:val="00DC0F03"/>
    <w:rsid w:val="00DC17F5"/>
    <w:rsid w:val="00DC357D"/>
    <w:rsid w:val="00DC74BC"/>
    <w:rsid w:val="00DD0629"/>
    <w:rsid w:val="00DD0A8C"/>
    <w:rsid w:val="00DD25C6"/>
    <w:rsid w:val="00DD3DA8"/>
    <w:rsid w:val="00DE50DD"/>
    <w:rsid w:val="00DF6A1A"/>
    <w:rsid w:val="00DF7E14"/>
    <w:rsid w:val="00DF7FE4"/>
    <w:rsid w:val="00E002D0"/>
    <w:rsid w:val="00E021AB"/>
    <w:rsid w:val="00E0249F"/>
    <w:rsid w:val="00E05F0A"/>
    <w:rsid w:val="00E07978"/>
    <w:rsid w:val="00E11F92"/>
    <w:rsid w:val="00E14F37"/>
    <w:rsid w:val="00E27686"/>
    <w:rsid w:val="00E3022D"/>
    <w:rsid w:val="00E42973"/>
    <w:rsid w:val="00E4764B"/>
    <w:rsid w:val="00E51448"/>
    <w:rsid w:val="00E532A3"/>
    <w:rsid w:val="00E533C3"/>
    <w:rsid w:val="00E66CFD"/>
    <w:rsid w:val="00E67DEB"/>
    <w:rsid w:val="00E721EC"/>
    <w:rsid w:val="00E83C2E"/>
    <w:rsid w:val="00E86C30"/>
    <w:rsid w:val="00E90791"/>
    <w:rsid w:val="00E90C30"/>
    <w:rsid w:val="00E915C0"/>
    <w:rsid w:val="00E957C9"/>
    <w:rsid w:val="00EA0201"/>
    <w:rsid w:val="00EB04D6"/>
    <w:rsid w:val="00EB68B0"/>
    <w:rsid w:val="00EB7D11"/>
    <w:rsid w:val="00EC2550"/>
    <w:rsid w:val="00EC74CA"/>
    <w:rsid w:val="00ED2065"/>
    <w:rsid w:val="00EE7D7E"/>
    <w:rsid w:val="00EE7E24"/>
    <w:rsid w:val="00EF25D7"/>
    <w:rsid w:val="00EF79AC"/>
    <w:rsid w:val="00F03779"/>
    <w:rsid w:val="00F15296"/>
    <w:rsid w:val="00F1692A"/>
    <w:rsid w:val="00F20DF2"/>
    <w:rsid w:val="00F26F4D"/>
    <w:rsid w:val="00F27895"/>
    <w:rsid w:val="00F420E5"/>
    <w:rsid w:val="00F452CA"/>
    <w:rsid w:val="00F5150F"/>
    <w:rsid w:val="00F51EBD"/>
    <w:rsid w:val="00F5255A"/>
    <w:rsid w:val="00F60D16"/>
    <w:rsid w:val="00F65C85"/>
    <w:rsid w:val="00F65CB2"/>
    <w:rsid w:val="00F66D6C"/>
    <w:rsid w:val="00F674D8"/>
    <w:rsid w:val="00F677A2"/>
    <w:rsid w:val="00F73728"/>
    <w:rsid w:val="00F73DA3"/>
    <w:rsid w:val="00F91BFF"/>
    <w:rsid w:val="00F972F2"/>
    <w:rsid w:val="00F977F4"/>
    <w:rsid w:val="00FA3CFC"/>
    <w:rsid w:val="00FA7010"/>
    <w:rsid w:val="00FB00FA"/>
    <w:rsid w:val="00FB02BF"/>
    <w:rsid w:val="00FB0828"/>
    <w:rsid w:val="00FB6A6C"/>
    <w:rsid w:val="00FC1C13"/>
    <w:rsid w:val="00FC5F33"/>
    <w:rsid w:val="00FC6C36"/>
    <w:rsid w:val="00FC7499"/>
    <w:rsid w:val="00FD29B9"/>
    <w:rsid w:val="00FE17D5"/>
    <w:rsid w:val="00FE28F8"/>
    <w:rsid w:val="00FE3B6B"/>
    <w:rsid w:val="00FE47E0"/>
    <w:rsid w:val="00FF3E26"/>
    <w:rsid w:val="00FF6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36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2FA900-4330-4A47-AB87-41BA49D469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</TotalTime>
  <Pages>2</Pages>
  <Words>141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18</cp:revision>
  <cp:lastPrinted>2017-08-28T13:15:00Z</cp:lastPrinted>
  <dcterms:created xsi:type="dcterms:W3CDTF">2017-11-23T16:46:00Z</dcterms:created>
  <dcterms:modified xsi:type="dcterms:W3CDTF">2017-11-23T16:50:00Z</dcterms:modified>
</cp:coreProperties>
</file>