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AD460B">
        <w:rPr>
          <w:rFonts w:ascii="Arial" w:hAnsi="Arial" w:cs="Arial"/>
          <w:b/>
          <w:caps/>
          <w:sz w:val="28"/>
          <w:szCs w:val="28"/>
        </w:rPr>
        <w:t>3</w:t>
      </w:r>
      <w:r w:rsidR="00EC5904">
        <w:rPr>
          <w:rFonts w:ascii="Arial" w:hAnsi="Arial" w:cs="Arial"/>
          <w:b/>
          <w:caps/>
          <w:sz w:val="28"/>
          <w:szCs w:val="28"/>
        </w:rPr>
        <w:t>4</w:t>
      </w:r>
      <w:r w:rsidR="00AE74B5">
        <w:rPr>
          <w:rFonts w:ascii="Arial" w:hAnsi="Arial" w:cs="Arial"/>
          <w:b/>
          <w:caps/>
          <w:sz w:val="28"/>
          <w:szCs w:val="28"/>
        </w:rPr>
        <w:t>91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D63CB" w:rsidP="00AE74B5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Solicita</w:t>
            </w:r>
            <w:r w:rsidR="001229C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E74B5">
              <w:rPr>
                <w:rFonts w:ascii="Arial" w:hAnsi="Arial" w:cs="Arial"/>
                <w:sz w:val="20"/>
                <w:szCs w:val="20"/>
              </w:rPr>
              <w:t>a execução de serviços de manutenção na Rua Alzira Pires</w:t>
            </w:r>
            <w:r w:rsidR="00C122AC">
              <w:rPr>
                <w:rFonts w:ascii="Arial" w:hAnsi="Arial" w:cs="Arial"/>
                <w:sz w:val="20"/>
                <w:szCs w:val="20"/>
              </w:rPr>
              <w:t xml:space="preserve"> de Morais</w:t>
            </w:r>
            <w:r w:rsidR="00AE74B5">
              <w:rPr>
                <w:rFonts w:ascii="Arial" w:hAnsi="Arial" w:cs="Arial"/>
                <w:sz w:val="20"/>
                <w:szCs w:val="20"/>
              </w:rPr>
              <w:t>, no Jardim América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C869D8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>Izaías José de Santana, sejam tomadas as providências cabíveis</w:t>
      </w:r>
      <w:r w:rsidR="004137DE">
        <w:rPr>
          <w:rFonts w:ascii="Arial" w:hAnsi="Arial" w:cs="Arial"/>
        </w:rPr>
        <w:t xml:space="preserve"> </w:t>
      </w:r>
      <w:r w:rsidR="00181580">
        <w:rPr>
          <w:rFonts w:ascii="Arial" w:hAnsi="Arial" w:cs="Arial"/>
        </w:rPr>
        <w:t xml:space="preserve">visando </w:t>
      </w:r>
      <w:r w:rsidR="00DD5954">
        <w:rPr>
          <w:rFonts w:ascii="Arial" w:hAnsi="Arial" w:cs="Arial"/>
        </w:rPr>
        <w:t>à</w:t>
      </w:r>
      <w:r w:rsidR="00181580">
        <w:rPr>
          <w:rFonts w:ascii="Arial" w:hAnsi="Arial" w:cs="Arial"/>
        </w:rPr>
        <w:t xml:space="preserve"> </w:t>
      </w:r>
      <w:r w:rsidR="00206376" w:rsidRPr="00206376">
        <w:rPr>
          <w:rFonts w:ascii="Arial" w:hAnsi="Arial" w:cs="Arial"/>
        </w:rPr>
        <w:t>execução de serviços de manutenção na Rua Alzira Pires</w:t>
      </w:r>
      <w:r w:rsidR="001C02ED">
        <w:rPr>
          <w:rFonts w:ascii="Arial" w:hAnsi="Arial" w:cs="Arial"/>
        </w:rPr>
        <w:t xml:space="preserve"> de Morais</w:t>
      </w:r>
      <w:bookmarkStart w:id="0" w:name="_GoBack"/>
      <w:bookmarkEnd w:id="0"/>
      <w:r w:rsidR="00206376" w:rsidRPr="00206376">
        <w:rPr>
          <w:rFonts w:ascii="Arial" w:hAnsi="Arial" w:cs="Arial"/>
        </w:rPr>
        <w:t>, no Jardim América</w:t>
      </w:r>
      <w:r w:rsidR="006712FC">
        <w:rPr>
          <w:rFonts w:ascii="Arial" w:hAnsi="Arial" w:cs="Arial"/>
        </w:rPr>
        <w:t>.</w:t>
      </w:r>
    </w:p>
    <w:p w:rsidR="00D65A3B" w:rsidRDefault="008115E9" w:rsidP="002F40DB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8115E9">
        <w:rPr>
          <w:rFonts w:ascii="Arial" w:hAnsi="Arial" w:cs="Arial"/>
        </w:rPr>
        <w:t xml:space="preserve">Conforme </w:t>
      </w:r>
      <w:r w:rsidR="003A4332">
        <w:rPr>
          <w:rFonts w:ascii="Arial" w:hAnsi="Arial" w:cs="Arial"/>
        </w:rPr>
        <w:t xml:space="preserve">se </w:t>
      </w:r>
      <w:r w:rsidRPr="008115E9">
        <w:rPr>
          <w:rFonts w:ascii="Arial" w:hAnsi="Arial" w:cs="Arial"/>
        </w:rPr>
        <w:t>observa pela</w:t>
      </w:r>
      <w:r w:rsidR="002C6467">
        <w:rPr>
          <w:rFonts w:ascii="Arial" w:hAnsi="Arial" w:cs="Arial"/>
        </w:rPr>
        <w:t>s</w:t>
      </w:r>
      <w:r w:rsidRPr="008115E9">
        <w:rPr>
          <w:rFonts w:ascii="Arial" w:hAnsi="Arial" w:cs="Arial"/>
        </w:rPr>
        <w:t xml:space="preserve"> foto</w:t>
      </w:r>
      <w:r w:rsidR="002C6467">
        <w:rPr>
          <w:rFonts w:ascii="Arial" w:hAnsi="Arial" w:cs="Arial"/>
        </w:rPr>
        <w:t>s</w:t>
      </w:r>
      <w:r w:rsidRPr="008115E9">
        <w:rPr>
          <w:rFonts w:ascii="Arial" w:hAnsi="Arial" w:cs="Arial"/>
        </w:rPr>
        <w:t xml:space="preserve"> em anexo, </w:t>
      </w:r>
      <w:r w:rsidR="00AA36CC" w:rsidRPr="00AA36CC">
        <w:rPr>
          <w:rFonts w:ascii="Arial" w:hAnsi="Arial" w:cs="Arial"/>
        </w:rPr>
        <w:t xml:space="preserve">a aludida via apresenta desnível, </w:t>
      </w:r>
      <w:r w:rsidR="00AA36CC">
        <w:rPr>
          <w:rFonts w:ascii="Arial" w:hAnsi="Arial" w:cs="Arial"/>
        </w:rPr>
        <w:t xml:space="preserve">o </w:t>
      </w:r>
      <w:r w:rsidR="00AA36CC" w:rsidRPr="00AA36CC">
        <w:rPr>
          <w:rFonts w:ascii="Arial" w:hAnsi="Arial" w:cs="Arial"/>
        </w:rPr>
        <w:t>que promove a formação de poças gigantescas</w:t>
      </w:r>
      <w:r w:rsidR="00AA36CC">
        <w:rPr>
          <w:rFonts w:ascii="Arial" w:hAnsi="Arial" w:cs="Arial"/>
        </w:rPr>
        <w:t xml:space="preserve"> que </w:t>
      </w:r>
      <w:r w:rsidR="00AA36CC" w:rsidRPr="00AA36CC">
        <w:rPr>
          <w:rFonts w:ascii="Arial" w:hAnsi="Arial" w:cs="Arial"/>
        </w:rPr>
        <w:t>dificulta</w:t>
      </w:r>
      <w:r w:rsidR="00AA36CC">
        <w:rPr>
          <w:rFonts w:ascii="Arial" w:hAnsi="Arial" w:cs="Arial"/>
        </w:rPr>
        <w:t xml:space="preserve">m </w:t>
      </w:r>
      <w:r w:rsidR="00AA36CC" w:rsidRPr="00AA36CC">
        <w:rPr>
          <w:rFonts w:ascii="Arial" w:hAnsi="Arial" w:cs="Arial"/>
        </w:rPr>
        <w:t>a passagem de pedestres e automóveis</w:t>
      </w:r>
      <w:r w:rsidR="009C2CAE" w:rsidRPr="009C2CAE">
        <w:rPr>
          <w:rFonts w:ascii="Arial" w:hAnsi="Arial" w:cs="Arial"/>
        </w:rPr>
        <w:t xml:space="preserve">, </w:t>
      </w:r>
      <w:r w:rsidR="009C2CAE">
        <w:rPr>
          <w:rFonts w:ascii="Arial" w:hAnsi="Arial" w:cs="Arial"/>
        </w:rPr>
        <w:t xml:space="preserve">sendo assim </w:t>
      </w:r>
      <w:r w:rsidR="009C2CAE" w:rsidRPr="009C2CAE">
        <w:rPr>
          <w:rFonts w:ascii="Arial" w:hAnsi="Arial" w:cs="Arial"/>
        </w:rPr>
        <w:t xml:space="preserve">necessária </w:t>
      </w:r>
      <w:r w:rsidR="009C2CAE">
        <w:rPr>
          <w:rFonts w:ascii="Arial" w:hAnsi="Arial" w:cs="Arial"/>
        </w:rPr>
        <w:t>um</w:t>
      </w:r>
      <w:r w:rsidR="009C2CAE" w:rsidRPr="009C2CAE">
        <w:rPr>
          <w:rFonts w:ascii="Arial" w:hAnsi="Arial" w:cs="Arial"/>
        </w:rPr>
        <w:t>a intervenção no local</w:t>
      </w:r>
      <w:r w:rsidR="00D65A3B">
        <w:rPr>
          <w:rFonts w:ascii="Arial" w:hAnsi="Arial" w:cs="Arial"/>
        </w:rPr>
        <w:t>.</w:t>
      </w:r>
    </w:p>
    <w:p w:rsidR="003A77BE" w:rsidRDefault="00C869D8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869D8">
        <w:rPr>
          <w:rFonts w:ascii="Arial" w:hAnsi="Arial" w:cs="Arial"/>
        </w:rPr>
        <w:t xml:space="preserve">Desta </w:t>
      </w:r>
      <w:r w:rsidR="009C52E7" w:rsidRPr="00C869D8">
        <w:rPr>
          <w:rFonts w:ascii="Arial" w:hAnsi="Arial" w:cs="Arial"/>
        </w:rPr>
        <w:t>forma</w:t>
      </w:r>
      <w:r w:rsidRPr="00C869D8">
        <w:rPr>
          <w:rFonts w:ascii="Arial" w:hAnsi="Arial" w:cs="Arial"/>
        </w:rPr>
        <w:t>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22550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EA1225">
        <w:rPr>
          <w:rFonts w:ascii="Arial" w:hAnsi="Arial" w:cs="Arial"/>
        </w:rPr>
        <w:t>2</w:t>
      </w:r>
      <w:r w:rsidR="001C6ACB">
        <w:rPr>
          <w:rFonts w:ascii="Arial" w:hAnsi="Arial" w:cs="Arial"/>
        </w:rPr>
        <w:t>9</w:t>
      </w:r>
      <w:r w:rsidR="00494C8D">
        <w:rPr>
          <w:rFonts w:ascii="Arial" w:hAnsi="Arial" w:cs="Arial"/>
        </w:rPr>
        <w:t xml:space="preserve"> </w:t>
      </w:r>
      <w:r w:rsidR="00A00A07">
        <w:rPr>
          <w:rFonts w:ascii="Arial" w:hAnsi="Arial" w:cs="Arial"/>
        </w:rPr>
        <w:t xml:space="preserve">de </w:t>
      </w:r>
      <w:r w:rsidR="00D66CF3">
        <w:rPr>
          <w:rFonts w:ascii="Arial" w:hAnsi="Arial" w:cs="Arial"/>
        </w:rPr>
        <w:t>novem</w:t>
      </w:r>
      <w:r w:rsidR="00910483">
        <w:rPr>
          <w:rFonts w:ascii="Arial" w:hAnsi="Arial" w:cs="Arial"/>
        </w:rPr>
        <w:t>bro</w:t>
      </w:r>
      <w:r w:rsidR="004A28FE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E2E0F" w:rsidRPr="00F1787A" w:rsidRDefault="001E2E0F" w:rsidP="001E2E0F">
      <w:pPr>
        <w:jc w:val="center"/>
        <w:rPr>
          <w:rFonts w:ascii="Arial" w:hAnsi="Arial" w:cs="Arial"/>
          <w:b/>
        </w:rPr>
      </w:pPr>
      <w:r w:rsidRPr="00F1787A">
        <w:rPr>
          <w:rFonts w:ascii="Arial" w:hAnsi="Arial" w:cs="Arial"/>
          <w:b/>
        </w:rPr>
        <w:t>DRA. MÁRCIA SANTOS</w:t>
      </w:r>
    </w:p>
    <w:p w:rsidR="001E2E0F" w:rsidRPr="00F1787A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Vereadora - PV</w:t>
      </w:r>
    </w:p>
    <w:p w:rsidR="00210C3A" w:rsidRDefault="001E2E0F" w:rsidP="004202A0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2ª Secretária</w:t>
      </w:r>
    </w:p>
    <w:p w:rsidR="00570795" w:rsidRDefault="00570795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FC7596" w:rsidRPr="008B72D7" w:rsidRDefault="00627358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78FED1B" wp14:editId="03D43F6D">
            <wp:extent cx="5281200" cy="3960000"/>
            <wp:effectExtent l="0" t="0" r="0" b="254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1200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72D7" w:rsidRPr="00627358" w:rsidRDefault="008B72D7" w:rsidP="004202A0">
      <w:pPr>
        <w:jc w:val="center"/>
        <w:rPr>
          <w:rFonts w:ascii="Arial" w:hAnsi="Arial" w:cs="Arial"/>
        </w:rPr>
      </w:pPr>
    </w:p>
    <w:p w:rsidR="008B72D7" w:rsidRPr="008B72D7" w:rsidRDefault="00627358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2E42F1C3" wp14:editId="415BF8A4">
            <wp:extent cx="5281200" cy="3960000"/>
            <wp:effectExtent l="0" t="0" r="0" b="254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5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1200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B72D7" w:rsidRPr="008B72D7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E4A43" w:rsidRDefault="007E4A43">
      <w:r>
        <w:separator/>
      </w:r>
    </w:p>
  </w:endnote>
  <w:endnote w:type="continuationSeparator" w:id="0">
    <w:p w:rsidR="007E4A43" w:rsidRDefault="007E4A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E4A43" w:rsidRDefault="007E4A43">
      <w:r>
        <w:separator/>
      </w:r>
    </w:p>
  </w:footnote>
  <w:footnote w:type="continuationSeparator" w:id="0">
    <w:p w:rsidR="007E4A43" w:rsidRDefault="007E4A4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5F0E64">
      <w:rPr>
        <w:rFonts w:ascii="Arial" w:hAnsi="Arial" w:cs="Arial"/>
        <w:b/>
        <w:sz w:val="20"/>
        <w:szCs w:val="20"/>
        <w:u w:val="single"/>
      </w:rPr>
      <w:t>3</w:t>
    </w:r>
    <w:r w:rsidR="0014553B">
      <w:rPr>
        <w:rFonts w:ascii="Arial" w:hAnsi="Arial" w:cs="Arial"/>
        <w:b/>
        <w:sz w:val="20"/>
        <w:szCs w:val="20"/>
        <w:u w:val="single"/>
      </w:rPr>
      <w:t>4</w:t>
    </w:r>
    <w:r w:rsidR="00627358">
      <w:rPr>
        <w:rFonts w:ascii="Arial" w:hAnsi="Arial" w:cs="Arial"/>
        <w:b/>
        <w:sz w:val="20"/>
        <w:szCs w:val="20"/>
        <w:u w:val="single"/>
      </w:rPr>
      <w:t>91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0D12B6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 xml:space="preserve">Vereadora Dra. Márcia Santos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C122A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C122A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8" name="Imagem 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11" name="Imagem 1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1780396"/>
    <w:multiLevelType w:val="hybridMultilevel"/>
    <w:tmpl w:val="698EDA7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E32076"/>
    <w:multiLevelType w:val="hybridMultilevel"/>
    <w:tmpl w:val="F810216A"/>
    <w:lvl w:ilvl="0" w:tplc="3B1AA15C">
      <w:start w:val="1"/>
      <w:numFmt w:val="decimal"/>
      <w:lvlText w:val="%1-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E98"/>
    <w:rsid w:val="000035EB"/>
    <w:rsid w:val="00003930"/>
    <w:rsid w:val="0000451A"/>
    <w:rsid w:val="00005CC1"/>
    <w:rsid w:val="0000643F"/>
    <w:rsid w:val="00010B5E"/>
    <w:rsid w:val="00011E0F"/>
    <w:rsid w:val="00012789"/>
    <w:rsid w:val="0001315E"/>
    <w:rsid w:val="00013AE8"/>
    <w:rsid w:val="00014008"/>
    <w:rsid w:val="0001478D"/>
    <w:rsid w:val="00014EFD"/>
    <w:rsid w:val="00016A27"/>
    <w:rsid w:val="00017A95"/>
    <w:rsid w:val="00021D7F"/>
    <w:rsid w:val="0002399B"/>
    <w:rsid w:val="00024FD3"/>
    <w:rsid w:val="00026FE9"/>
    <w:rsid w:val="00027E4D"/>
    <w:rsid w:val="00030281"/>
    <w:rsid w:val="00031074"/>
    <w:rsid w:val="00032005"/>
    <w:rsid w:val="00034A23"/>
    <w:rsid w:val="00035354"/>
    <w:rsid w:val="0003763D"/>
    <w:rsid w:val="000410CA"/>
    <w:rsid w:val="000437BF"/>
    <w:rsid w:val="00046B11"/>
    <w:rsid w:val="00050141"/>
    <w:rsid w:val="0005150C"/>
    <w:rsid w:val="00051781"/>
    <w:rsid w:val="0005204B"/>
    <w:rsid w:val="00055954"/>
    <w:rsid w:val="00056288"/>
    <w:rsid w:val="000569C5"/>
    <w:rsid w:val="00056E2D"/>
    <w:rsid w:val="00061921"/>
    <w:rsid w:val="00061C81"/>
    <w:rsid w:val="00074578"/>
    <w:rsid w:val="0008076E"/>
    <w:rsid w:val="00080CD5"/>
    <w:rsid w:val="00082E7C"/>
    <w:rsid w:val="000833E3"/>
    <w:rsid w:val="0008566E"/>
    <w:rsid w:val="000865E9"/>
    <w:rsid w:val="000870D8"/>
    <w:rsid w:val="0009080E"/>
    <w:rsid w:val="00090F2B"/>
    <w:rsid w:val="00094490"/>
    <w:rsid w:val="00094C60"/>
    <w:rsid w:val="000958D5"/>
    <w:rsid w:val="000966C9"/>
    <w:rsid w:val="00097CAE"/>
    <w:rsid w:val="000A31D8"/>
    <w:rsid w:val="000A6C04"/>
    <w:rsid w:val="000A6CD9"/>
    <w:rsid w:val="000A766A"/>
    <w:rsid w:val="000B0340"/>
    <w:rsid w:val="000B2814"/>
    <w:rsid w:val="000B4679"/>
    <w:rsid w:val="000B5695"/>
    <w:rsid w:val="000B655D"/>
    <w:rsid w:val="000B7C0F"/>
    <w:rsid w:val="000C04D6"/>
    <w:rsid w:val="000C0F6F"/>
    <w:rsid w:val="000C3989"/>
    <w:rsid w:val="000C418D"/>
    <w:rsid w:val="000C4E27"/>
    <w:rsid w:val="000C6271"/>
    <w:rsid w:val="000C63E2"/>
    <w:rsid w:val="000C70D2"/>
    <w:rsid w:val="000D0E94"/>
    <w:rsid w:val="000D12B6"/>
    <w:rsid w:val="000D17E8"/>
    <w:rsid w:val="000D1C7A"/>
    <w:rsid w:val="000D1E4D"/>
    <w:rsid w:val="000D2327"/>
    <w:rsid w:val="000D3B02"/>
    <w:rsid w:val="000D6A2E"/>
    <w:rsid w:val="000E1782"/>
    <w:rsid w:val="000E2D63"/>
    <w:rsid w:val="000E7B0F"/>
    <w:rsid w:val="000F12A2"/>
    <w:rsid w:val="000F41D1"/>
    <w:rsid w:val="000F497A"/>
    <w:rsid w:val="000F4E40"/>
    <w:rsid w:val="000F5FFF"/>
    <w:rsid w:val="000F6251"/>
    <w:rsid w:val="001001FC"/>
    <w:rsid w:val="00101699"/>
    <w:rsid w:val="00103176"/>
    <w:rsid w:val="001106C4"/>
    <w:rsid w:val="00110E4B"/>
    <w:rsid w:val="001121CB"/>
    <w:rsid w:val="00112B65"/>
    <w:rsid w:val="001132FB"/>
    <w:rsid w:val="001137A9"/>
    <w:rsid w:val="00117261"/>
    <w:rsid w:val="00117E87"/>
    <w:rsid w:val="001229CF"/>
    <w:rsid w:val="00123251"/>
    <w:rsid w:val="00123D52"/>
    <w:rsid w:val="001258F2"/>
    <w:rsid w:val="0012767E"/>
    <w:rsid w:val="00130FFD"/>
    <w:rsid w:val="00137D74"/>
    <w:rsid w:val="00141D4A"/>
    <w:rsid w:val="00142837"/>
    <w:rsid w:val="001433AC"/>
    <w:rsid w:val="00144DF0"/>
    <w:rsid w:val="0014514A"/>
    <w:rsid w:val="0014553B"/>
    <w:rsid w:val="0014591F"/>
    <w:rsid w:val="001461B1"/>
    <w:rsid w:val="00146745"/>
    <w:rsid w:val="00146BF2"/>
    <w:rsid w:val="00147722"/>
    <w:rsid w:val="001508AE"/>
    <w:rsid w:val="00150EE2"/>
    <w:rsid w:val="0015355B"/>
    <w:rsid w:val="00153D74"/>
    <w:rsid w:val="00155DBD"/>
    <w:rsid w:val="00155FEB"/>
    <w:rsid w:val="00156BAF"/>
    <w:rsid w:val="0016155E"/>
    <w:rsid w:val="00162584"/>
    <w:rsid w:val="001726DA"/>
    <w:rsid w:val="00172E81"/>
    <w:rsid w:val="00172FA1"/>
    <w:rsid w:val="001741EE"/>
    <w:rsid w:val="00176C91"/>
    <w:rsid w:val="0017766D"/>
    <w:rsid w:val="00177DA5"/>
    <w:rsid w:val="00181580"/>
    <w:rsid w:val="001817B1"/>
    <w:rsid w:val="001819C7"/>
    <w:rsid w:val="00181CD2"/>
    <w:rsid w:val="00181D4F"/>
    <w:rsid w:val="00183954"/>
    <w:rsid w:val="00183F33"/>
    <w:rsid w:val="00184084"/>
    <w:rsid w:val="001840E7"/>
    <w:rsid w:val="00185390"/>
    <w:rsid w:val="00185749"/>
    <w:rsid w:val="00190E90"/>
    <w:rsid w:val="0019204C"/>
    <w:rsid w:val="00193AD0"/>
    <w:rsid w:val="00197749"/>
    <w:rsid w:val="00197D27"/>
    <w:rsid w:val="001A09F2"/>
    <w:rsid w:val="001A0CC5"/>
    <w:rsid w:val="001A147B"/>
    <w:rsid w:val="001B0773"/>
    <w:rsid w:val="001B297F"/>
    <w:rsid w:val="001B5827"/>
    <w:rsid w:val="001C02ED"/>
    <w:rsid w:val="001C04D0"/>
    <w:rsid w:val="001C2A19"/>
    <w:rsid w:val="001C2C04"/>
    <w:rsid w:val="001C6656"/>
    <w:rsid w:val="001C6ACB"/>
    <w:rsid w:val="001D0DEB"/>
    <w:rsid w:val="001D2AE1"/>
    <w:rsid w:val="001D5E4A"/>
    <w:rsid w:val="001D63CB"/>
    <w:rsid w:val="001E2AD9"/>
    <w:rsid w:val="001E2E0F"/>
    <w:rsid w:val="001E561E"/>
    <w:rsid w:val="001E7344"/>
    <w:rsid w:val="001F0A73"/>
    <w:rsid w:val="001F13C3"/>
    <w:rsid w:val="001F3A25"/>
    <w:rsid w:val="001F6827"/>
    <w:rsid w:val="001F7384"/>
    <w:rsid w:val="00204C0C"/>
    <w:rsid w:val="00204ED7"/>
    <w:rsid w:val="00206376"/>
    <w:rsid w:val="002069A9"/>
    <w:rsid w:val="00210A8F"/>
    <w:rsid w:val="00210C3A"/>
    <w:rsid w:val="00210F6B"/>
    <w:rsid w:val="00216587"/>
    <w:rsid w:val="002210A7"/>
    <w:rsid w:val="0022550C"/>
    <w:rsid w:val="00227C5B"/>
    <w:rsid w:val="00230418"/>
    <w:rsid w:val="00230859"/>
    <w:rsid w:val="00230A82"/>
    <w:rsid w:val="00230AD6"/>
    <w:rsid w:val="002328FA"/>
    <w:rsid w:val="00232D6D"/>
    <w:rsid w:val="00241133"/>
    <w:rsid w:val="00241405"/>
    <w:rsid w:val="002441FC"/>
    <w:rsid w:val="002477B6"/>
    <w:rsid w:val="00250354"/>
    <w:rsid w:val="00250658"/>
    <w:rsid w:val="002516E6"/>
    <w:rsid w:val="00253270"/>
    <w:rsid w:val="00253C82"/>
    <w:rsid w:val="00256155"/>
    <w:rsid w:val="00262AC6"/>
    <w:rsid w:val="00264B04"/>
    <w:rsid w:val="00265D9D"/>
    <w:rsid w:val="0026732A"/>
    <w:rsid w:val="00271CE3"/>
    <w:rsid w:val="00272532"/>
    <w:rsid w:val="00285142"/>
    <w:rsid w:val="00285756"/>
    <w:rsid w:val="00294DFF"/>
    <w:rsid w:val="00295B4D"/>
    <w:rsid w:val="0029679B"/>
    <w:rsid w:val="002A1A78"/>
    <w:rsid w:val="002A502E"/>
    <w:rsid w:val="002A531E"/>
    <w:rsid w:val="002A7434"/>
    <w:rsid w:val="002B5B0A"/>
    <w:rsid w:val="002B7EE6"/>
    <w:rsid w:val="002C16E6"/>
    <w:rsid w:val="002C194D"/>
    <w:rsid w:val="002C2250"/>
    <w:rsid w:val="002C2989"/>
    <w:rsid w:val="002C2AE6"/>
    <w:rsid w:val="002C3692"/>
    <w:rsid w:val="002C386A"/>
    <w:rsid w:val="002C435F"/>
    <w:rsid w:val="002C465C"/>
    <w:rsid w:val="002C4B2B"/>
    <w:rsid w:val="002C5C70"/>
    <w:rsid w:val="002C6467"/>
    <w:rsid w:val="002D0F7A"/>
    <w:rsid w:val="002D178E"/>
    <w:rsid w:val="002D3825"/>
    <w:rsid w:val="002D3D9E"/>
    <w:rsid w:val="002D4688"/>
    <w:rsid w:val="002E287C"/>
    <w:rsid w:val="002E700C"/>
    <w:rsid w:val="002E7A65"/>
    <w:rsid w:val="002F01A6"/>
    <w:rsid w:val="002F02DB"/>
    <w:rsid w:val="002F21B4"/>
    <w:rsid w:val="002F40DB"/>
    <w:rsid w:val="002F47B7"/>
    <w:rsid w:val="002F5108"/>
    <w:rsid w:val="002F63CE"/>
    <w:rsid w:val="002F6CEF"/>
    <w:rsid w:val="0030168E"/>
    <w:rsid w:val="00301DEF"/>
    <w:rsid w:val="003023C7"/>
    <w:rsid w:val="00304DBA"/>
    <w:rsid w:val="00305C80"/>
    <w:rsid w:val="003063A5"/>
    <w:rsid w:val="003075BA"/>
    <w:rsid w:val="00311A27"/>
    <w:rsid w:val="003125ED"/>
    <w:rsid w:val="0031295E"/>
    <w:rsid w:val="003162A1"/>
    <w:rsid w:val="00316671"/>
    <w:rsid w:val="00317C1A"/>
    <w:rsid w:val="00320082"/>
    <w:rsid w:val="00320991"/>
    <w:rsid w:val="00320D63"/>
    <w:rsid w:val="003222D9"/>
    <w:rsid w:val="00323F0F"/>
    <w:rsid w:val="00324695"/>
    <w:rsid w:val="00324B63"/>
    <w:rsid w:val="00325B5C"/>
    <w:rsid w:val="003263B1"/>
    <w:rsid w:val="003267DC"/>
    <w:rsid w:val="00330657"/>
    <w:rsid w:val="003309BD"/>
    <w:rsid w:val="003320B4"/>
    <w:rsid w:val="00332720"/>
    <w:rsid w:val="003334EF"/>
    <w:rsid w:val="00334DF4"/>
    <w:rsid w:val="00335C40"/>
    <w:rsid w:val="003409A1"/>
    <w:rsid w:val="0034158C"/>
    <w:rsid w:val="003415EC"/>
    <w:rsid w:val="003426F4"/>
    <w:rsid w:val="00342A4F"/>
    <w:rsid w:val="00343838"/>
    <w:rsid w:val="00345DFD"/>
    <w:rsid w:val="00346880"/>
    <w:rsid w:val="003471B4"/>
    <w:rsid w:val="00347C95"/>
    <w:rsid w:val="00347D5E"/>
    <w:rsid w:val="003516FA"/>
    <w:rsid w:val="00354368"/>
    <w:rsid w:val="0036224C"/>
    <w:rsid w:val="003630BF"/>
    <w:rsid w:val="0036360F"/>
    <w:rsid w:val="00364FCD"/>
    <w:rsid w:val="003650EE"/>
    <w:rsid w:val="0037386C"/>
    <w:rsid w:val="00373F57"/>
    <w:rsid w:val="00377182"/>
    <w:rsid w:val="00380E29"/>
    <w:rsid w:val="00381797"/>
    <w:rsid w:val="00381E6C"/>
    <w:rsid w:val="00381F02"/>
    <w:rsid w:val="0038231E"/>
    <w:rsid w:val="00383CA2"/>
    <w:rsid w:val="003848C4"/>
    <w:rsid w:val="00393AB4"/>
    <w:rsid w:val="00396134"/>
    <w:rsid w:val="00397FF3"/>
    <w:rsid w:val="003A4332"/>
    <w:rsid w:val="003A77BE"/>
    <w:rsid w:val="003A7AE6"/>
    <w:rsid w:val="003B05B7"/>
    <w:rsid w:val="003B091B"/>
    <w:rsid w:val="003B2344"/>
    <w:rsid w:val="003B3FC8"/>
    <w:rsid w:val="003B6137"/>
    <w:rsid w:val="003B61DF"/>
    <w:rsid w:val="003B7376"/>
    <w:rsid w:val="003C1F4C"/>
    <w:rsid w:val="003C2928"/>
    <w:rsid w:val="003C6E02"/>
    <w:rsid w:val="003D121B"/>
    <w:rsid w:val="003D1C23"/>
    <w:rsid w:val="003D1DE4"/>
    <w:rsid w:val="003D29D0"/>
    <w:rsid w:val="003D68F7"/>
    <w:rsid w:val="003E078C"/>
    <w:rsid w:val="003E095C"/>
    <w:rsid w:val="003E188F"/>
    <w:rsid w:val="003E1DED"/>
    <w:rsid w:val="003E46A9"/>
    <w:rsid w:val="003E4D3E"/>
    <w:rsid w:val="003E5FBC"/>
    <w:rsid w:val="003E6088"/>
    <w:rsid w:val="003E6D44"/>
    <w:rsid w:val="003F1AFC"/>
    <w:rsid w:val="003F3262"/>
    <w:rsid w:val="003F643F"/>
    <w:rsid w:val="003F702A"/>
    <w:rsid w:val="003F7238"/>
    <w:rsid w:val="0040029B"/>
    <w:rsid w:val="004006D0"/>
    <w:rsid w:val="0040329C"/>
    <w:rsid w:val="00404DAE"/>
    <w:rsid w:val="00405BC2"/>
    <w:rsid w:val="00412795"/>
    <w:rsid w:val="00412D1A"/>
    <w:rsid w:val="004137DE"/>
    <w:rsid w:val="00414662"/>
    <w:rsid w:val="0041703C"/>
    <w:rsid w:val="004202A0"/>
    <w:rsid w:val="00420561"/>
    <w:rsid w:val="00424000"/>
    <w:rsid w:val="00425EA9"/>
    <w:rsid w:val="00426867"/>
    <w:rsid w:val="00430AE0"/>
    <w:rsid w:val="004321D9"/>
    <w:rsid w:val="004338C5"/>
    <w:rsid w:val="0043426A"/>
    <w:rsid w:val="00437F1D"/>
    <w:rsid w:val="004416AF"/>
    <w:rsid w:val="00446913"/>
    <w:rsid w:val="00446EC9"/>
    <w:rsid w:val="004479CC"/>
    <w:rsid w:val="00450A9D"/>
    <w:rsid w:val="00451F8E"/>
    <w:rsid w:val="00452A52"/>
    <w:rsid w:val="00455CD3"/>
    <w:rsid w:val="0045630E"/>
    <w:rsid w:val="00456C46"/>
    <w:rsid w:val="0046218B"/>
    <w:rsid w:val="004641BB"/>
    <w:rsid w:val="00464586"/>
    <w:rsid w:val="00467F6A"/>
    <w:rsid w:val="00472A82"/>
    <w:rsid w:val="00480B40"/>
    <w:rsid w:val="00480C38"/>
    <w:rsid w:val="00481F91"/>
    <w:rsid w:val="00483569"/>
    <w:rsid w:val="00485AD4"/>
    <w:rsid w:val="00487D64"/>
    <w:rsid w:val="00493115"/>
    <w:rsid w:val="00494C8D"/>
    <w:rsid w:val="004A1386"/>
    <w:rsid w:val="004A28FE"/>
    <w:rsid w:val="004A2F78"/>
    <w:rsid w:val="004B022E"/>
    <w:rsid w:val="004B1105"/>
    <w:rsid w:val="004B20BE"/>
    <w:rsid w:val="004B306E"/>
    <w:rsid w:val="004B359E"/>
    <w:rsid w:val="004C0204"/>
    <w:rsid w:val="004C1D8E"/>
    <w:rsid w:val="004C2C30"/>
    <w:rsid w:val="004C38F7"/>
    <w:rsid w:val="004C6C78"/>
    <w:rsid w:val="004C71A8"/>
    <w:rsid w:val="004C7C5B"/>
    <w:rsid w:val="004C7F0B"/>
    <w:rsid w:val="004D11BC"/>
    <w:rsid w:val="004D3660"/>
    <w:rsid w:val="004D427D"/>
    <w:rsid w:val="004D6132"/>
    <w:rsid w:val="004E06ED"/>
    <w:rsid w:val="004E30F2"/>
    <w:rsid w:val="004E46DA"/>
    <w:rsid w:val="004E4F1C"/>
    <w:rsid w:val="004E73BF"/>
    <w:rsid w:val="004E7F01"/>
    <w:rsid w:val="004F24A3"/>
    <w:rsid w:val="004F28E0"/>
    <w:rsid w:val="004F39E9"/>
    <w:rsid w:val="004F5A31"/>
    <w:rsid w:val="004F60CD"/>
    <w:rsid w:val="004F64AA"/>
    <w:rsid w:val="004F6558"/>
    <w:rsid w:val="004F690D"/>
    <w:rsid w:val="004F6A11"/>
    <w:rsid w:val="00500B1C"/>
    <w:rsid w:val="00505357"/>
    <w:rsid w:val="00505FD8"/>
    <w:rsid w:val="00517F17"/>
    <w:rsid w:val="00522230"/>
    <w:rsid w:val="00524669"/>
    <w:rsid w:val="00524BDF"/>
    <w:rsid w:val="005259EF"/>
    <w:rsid w:val="00533862"/>
    <w:rsid w:val="005369A9"/>
    <w:rsid w:val="00537660"/>
    <w:rsid w:val="00542307"/>
    <w:rsid w:val="0054400F"/>
    <w:rsid w:val="00544651"/>
    <w:rsid w:val="0054472B"/>
    <w:rsid w:val="00551860"/>
    <w:rsid w:val="00553A1C"/>
    <w:rsid w:val="005559DC"/>
    <w:rsid w:val="00560A5F"/>
    <w:rsid w:val="00562E5E"/>
    <w:rsid w:val="00563A45"/>
    <w:rsid w:val="00563D47"/>
    <w:rsid w:val="00563D66"/>
    <w:rsid w:val="00564290"/>
    <w:rsid w:val="00564368"/>
    <w:rsid w:val="00565084"/>
    <w:rsid w:val="005665A4"/>
    <w:rsid w:val="00566A0A"/>
    <w:rsid w:val="00566F21"/>
    <w:rsid w:val="00567E05"/>
    <w:rsid w:val="00570795"/>
    <w:rsid w:val="00571F6D"/>
    <w:rsid w:val="005727D2"/>
    <w:rsid w:val="00572D01"/>
    <w:rsid w:val="00573B86"/>
    <w:rsid w:val="00580475"/>
    <w:rsid w:val="0058109A"/>
    <w:rsid w:val="00581F2E"/>
    <w:rsid w:val="0058500C"/>
    <w:rsid w:val="005865DD"/>
    <w:rsid w:val="005868AE"/>
    <w:rsid w:val="00591A33"/>
    <w:rsid w:val="0059542E"/>
    <w:rsid w:val="00596F56"/>
    <w:rsid w:val="0059789A"/>
    <w:rsid w:val="005A01D0"/>
    <w:rsid w:val="005A03FA"/>
    <w:rsid w:val="005A0E00"/>
    <w:rsid w:val="005A0F08"/>
    <w:rsid w:val="005A1730"/>
    <w:rsid w:val="005A22C0"/>
    <w:rsid w:val="005A2520"/>
    <w:rsid w:val="005A4607"/>
    <w:rsid w:val="005A6881"/>
    <w:rsid w:val="005A7BCA"/>
    <w:rsid w:val="005B166B"/>
    <w:rsid w:val="005B1678"/>
    <w:rsid w:val="005B172B"/>
    <w:rsid w:val="005B3D21"/>
    <w:rsid w:val="005B4EC0"/>
    <w:rsid w:val="005C14C5"/>
    <w:rsid w:val="005C2C39"/>
    <w:rsid w:val="005C301C"/>
    <w:rsid w:val="005C3938"/>
    <w:rsid w:val="005C42DA"/>
    <w:rsid w:val="005C5EF7"/>
    <w:rsid w:val="005C7DBC"/>
    <w:rsid w:val="005D1C49"/>
    <w:rsid w:val="005D40DB"/>
    <w:rsid w:val="005D5E8E"/>
    <w:rsid w:val="005D702D"/>
    <w:rsid w:val="005D7967"/>
    <w:rsid w:val="005E0950"/>
    <w:rsid w:val="005E138D"/>
    <w:rsid w:val="005E1D61"/>
    <w:rsid w:val="005E423C"/>
    <w:rsid w:val="005E752B"/>
    <w:rsid w:val="005E75C3"/>
    <w:rsid w:val="005F06BF"/>
    <w:rsid w:val="005F09E5"/>
    <w:rsid w:val="005F0E64"/>
    <w:rsid w:val="005F2B07"/>
    <w:rsid w:val="005F31B7"/>
    <w:rsid w:val="005F66F1"/>
    <w:rsid w:val="005F7BF9"/>
    <w:rsid w:val="00606224"/>
    <w:rsid w:val="00610847"/>
    <w:rsid w:val="006129E7"/>
    <w:rsid w:val="006133C8"/>
    <w:rsid w:val="00616CA3"/>
    <w:rsid w:val="00617070"/>
    <w:rsid w:val="00621BE5"/>
    <w:rsid w:val="006242AC"/>
    <w:rsid w:val="00624472"/>
    <w:rsid w:val="0062669B"/>
    <w:rsid w:val="00627358"/>
    <w:rsid w:val="00630C01"/>
    <w:rsid w:val="006371EC"/>
    <w:rsid w:val="006426AE"/>
    <w:rsid w:val="006428D3"/>
    <w:rsid w:val="00643032"/>
    <w:rsid w:val="006453F1"/>
    <w:rsid w:val="006527C6"/>
    <w:rsid w:val="006534C7"/>
    <w:rsid w:val="006540D2"/>
    <w:rsid w:val="006563E1"/>
    <w:rsid w:val="006613FB"/>
    <w:rsid w:val="00662A35"/>
    <w:rsid w:val="00662DA3"/>
    <w:rsid w:val="00663636"/>
    <w:rsid w:val="006712FC"/>
    <w:rsid w:val="00671CD7"/>
    <w:rsid w:val="00673439"/>
    <w:rsid w:val="00674927"/>
    <w:rsid w:val="00674F7D"/>
    <w:rsid w:val="006769EE"/>
    <w:rsid w:val="00676CA0"/>
    <w:rsid w:val="00681021"/>
    <w:rsid w:val="00681E87"/>
    <w:rsid w:val="00682E6E"/>
    <w:rsid w:val="00683B5C"/>
    <w:rsid w:val="00684F5A"/>
    <w:rsid w:val="006874AB"/>
    <w:rsid w:val="00690766"/>
    <w:rsid w:val="00691CF5"/>
    <w:rsid w:val="0069312F"/>
    <w:rsid w:val="0069499B"/>
    <w:rsid w:val="00695071"/>
    <w:rsid w:val="006958A1"/>
    <w:rsid w:val="00696ED8"/>
    <w:rsid w:val="00697BE8"/>
    <w:rsid w:val="006A370D"/>
    <w:rsid w:val="006A386F"/>
    <w:rsid w:val="006A4298"/>
    <w:rsid w:val="006B0B8E"/>
    <w:rsid w:val="006B29AF"/>
    <w:rsid w:val="006B2D10"/>
    <w:rsid w:val="006B31D3"/>
    <w:rsid w:val="006B36E2"/>
    <w:rsid w:val="006B4AA1"/>
    <w:rsid w:val="006B50C1"/>
    <w:rsid w:val="006B554F"/>
    <w:rsid w:val="006B6F5F"/>
    <w:rsid w:val="006C037B"/>
    <w:rsid w:val="006C1A5F"/>
    <w:rsid w:val="006C2862"/>
    <w:rsid w:val="006C59BC"/>
    <w:rsid w:val="006C64E9"/>
    <w:rsid w:val="006C6797"/>
    <w:rsid w:val="006D0692"/>
    <w:rsid w:val="006D2C9F"/>
    <w:rsid w:val="006D2F6A"/>
    <w:rsid w:val="006D3C12"/>
    <w:rsid w:val="006D41B2"/>
    <w:rsid w:val="006D51F7"/>
    <w:rsid w:val="006D5F56"/>
    <w:rsid w:val="006D6F7D"/>
    <w:rsid w:val="006D75F7"/>
    <w:rsid w:val="006D7B0C"/>
    <w:rsid w:val="006E39FB"/>
    <w:rsid w:val="006E3DFD"/>
    <w:rsid w:val="006E5A0C"/>
    <w:rsid w:val="006E7E66"/>
    <w:rsid w:val="006F06A7"/>
    <w:rsid w:val="006F11CD"/>
    <w:rsid w:val="006F2505"/>
    <w:rsid w:val="006F2A78"/>
    <w:rsid w:val="006F4E64"/>
    <w:rsid w:val="006F7B0A"/>
    <w:rsid w:val="0070132E"/>
    <w:rsid w:val="00705B36"/>
    <w:rsid w:val="00707180"/>
    <w:rsid w:val="007073A0"/>
    <w:rsid w:val="00711F01"/>
    <w:rsid w:val="007152B1"/>
    <w:rsid w:val="00715F74"/>
    <w:rsid w:val="00722FB9"/>
    <w:rsid w:val="00724BA6"/>
    <w:rsid w:val="007258F8"/>
    <w:rsid w:val="00725E66"/>
    <w:rsid w:val="00727CDB"/>
    <w:rsid w:val="00730A7C"/>
    <w:rsid w:val="00730EDF"/>
    <w:rsid w:val="007323F3"/>
    <w:rsid w:val="0073374B"/>
    <w:rsid w:val="007339E0"/>
    <w:rsid w:val="0073407F"/>
    <w:rsid w:val="00737141"/>
    <w:rsid w:val="00737FD0"/>
    <w:rsid w:val="00741E9A"/>
    <w:rsid w:val="0074256A"/>
    <w:rsid w:val="00752E01"/>
    <w:rsid w:val="007540DE"/>
    <w:rsid w:val="007608C3"/>
    <w:rsid w:val="00760BDE"/>
    <w:rsid w:val="00761DA4"/>
    <w:rsid w:val="007648C2"/>
    <w:rsid w:val="00765CE5"/>
    <w:rsid w:val="00766550"/>
    <w:rsid w:val="00767C5B"/>
    <w:rsid w:val="0077383B"/>
    <w:rsid w:val="00775A1B"/>
    <w:rsid w:val="0077650B"/>
    <w:rsid w:val="00777D45"/>
    <w:rsid w:val="007814A4"/>
    <w:rsid w:val="00782186"/>
    <w:rsid w:val="007826BA"/>
    <w:rsid w:val="007838DC"/>
    <w:rsid w:val="00784576"/>
    <w:rsid w:val="00790911"/>
    <w:rsid w:val="007910F8"/>
    <w:rsid w:val="00791BC9"/>
    <w:rsid w:val="00792DE3"/>
    <w:rsid w:val="00793CCE"/>
    <w:rsid w:val="007940DB"/>
    <w:rsid w:val="00797475"/>
    <w:rsid w:val="007A13B2"/>
    <w:rsid w:val="007A2972"/>
    <w:rsid w:val="007A3F9D"/>
    <w:rsid w:val="007A420D"/>
    <w:rsid w:val="007A4998"/>
    <w:rsid w:val="007A4A6B"/>
    <w:rsid w:val="007A5435"/>
    <w:rsid w:val="007A5844"/>
    <w:rsid w:val="007A658D"/>
    <w:rsid w:val="007A7898"/>
    <w:rsid w:val="007A7C09"/>
    <w:rsid w:val="007B32B5"/>
    <w:rsid w:val="007B6BFD"/>
    <w:rsid w:val="007C1BCE"/>
    <w:rsid w:val="007C3B19"/>
    <w:rsid w:val="007C49E0"/>
    <w:rsid w:val="007C4A7F"/>
    <w:rsid w:val="007C4F49"/>
    <w:rsid w:val="007D1368"/>
    <w:rsid w:val="007D22FC"/>
    <w:rsid w:val="007D39FD"/>
    <w:rsid w:val="007D5C56"/>
    <w:rsid w:val="007D6535"/>
    <w:rsid w:val="007D6D7A"/>
    <w:rsid w:val="007E348D"/>
    <w:rsid w:val="007E3F69"/>
    <w:rsid w:val="007E4A43"/>
    <w:rsid w:val="007F0DA6"/>
    <w:rsid w:val="007F1B01"/>
    <w:rsid w:val="007F2F46"/>
    <w:rsid w:val="007F3B20"/>
    <w:rsid w:val="007F41C6"/>
    <w:rsid w:val="007F47CA"/>
    <w:rsid w:val="007F75CA"/>
    <w:rsid w:val="0080061B"/>
    <w:rsid w:val="00800E28"/>
    <w:rsid w:val="0080197E"/>
    <w:rsid w:val="0080416D"/>
    <w:rsid w:val="0080527C"/>
    <w:rsid w:val="008063B2"/>
    <w:rsid w:val="008077AF"/>
    <w:rsid w:val="008115E9"/>
    <w:rsid w:val="0081633C"/>
    <w:rsid w:val="00820C13"/>
    <w:rsid w:val="008223AD"/>
    <w:rsid w:val="008306F7"/>
    <w:rsid w:val="00831940"/>
    <w:rsid w:val="00833E7C"/>
    <w:rsid w:val="00835D12"/>
    <w:rsid w:val="008368E0"/>
    <w:rsid w:val="008474F2"/>
    <w:rsid w:val="00855FCB"/>
    <w:rsid w:val="008573AF"/>
    <w:rsid w:val="0086083E"/>
    <w:rsid w:val="00860922"/>
    <w:rsid w:val="00860C03"/>
    <w:rsid w:val="00860ED4"/>
    <w:rsid w:val="00861C49"/>
    <w:rsid w:val="0086310A"/>
    <w:rsid w:val="008654AF"/>
    <w:rsid w:val="00867000"/>
    <w:rsid w:val="00870302"/>
    <w:rsid w:val="00870972"/>
    <w:rsid w:val="0087340F"/>
    <w:rsid w:val="00873681"/>
    <w:rsid w:val="008740BA"/>
    <w:rsid w:val="00874FCB"/>
    <w:rsid w:val="008751ED"/>
    <w:rsid w:val="00876A1F"/>
    <w:rsid w:val="00877E50"/>
    <w:rsid w:val="0088032C"/>
    <w:rsid w:val="0088228B"/>
    <w:rsid w:val="00883064"/>
    <w:rsid w:val="00884A00"/>
    <w:rsid w:val="008909A4"/>
    <w:rsid w:val="008953ED"/>
    <w:rsid w:val="00896CCC"/>
    <w:rsid w:val="00897044"/>
    <w:rsid w:val="008A0EA8"/>
    <w:rsid w:val="008A0EB2"/>
    <w:rsid w:val="008A1D0E"/>
    <w:rsid w:val="008A1DE0"/>
    <w:rsid w:val="008A319C"/>
    <w:rsid w:val="008A3613"/>
    <w:rsid w:val="008A394D"/>
    <w:rsid w:val="008A3D5B"/>
    <w:rsid w:val="008B215D"/>
    <w:rsid w:val="008B402C"/>
    <w:rsid w:val="008B668A"/>
    <w:rsid w:val="008B72D7"/>
    <w:rsid w:val="008C21CF"/>
    <w:rsid w:val="008C2DC6"/>
    <w:rsid w:val="008C33AB"/>
    <w:rsid w:val="008C53E8"/>
    <w:rsid w:val="008C5627"/>
    <w:rsid w:val="008C5DDC"/>
    <w:rsid w:val="008C6770"/>
    <w:rsid w:val="008D0903"/>
    <w:rsid w:val="008D162E"/>
    <w:rsid w:val="008D204E"/>
    <w:rsid w:val="008D2CBE"/>
    <w:rsid w:val="008E1563"/>
    <w:rsid w:val="008E3A18"/>
    <w:rsid w:val="008E41D3"/>
    <w:rsid w:val="008E62F0"/>
    <w:rsid w:val="008E66B0"/>
    <w:rsid w:val="008E7D5C"/>
    <w:rsid w:val="008F1591"/>
    <w:rsid w:val="008F2A1E"/>
    <w:rsid w:val="008F59C7"/>
    <w:rsid w:val="008F70D9"/>
    <w:rsid w:val="008F79D6"/>
    <w:rsid w:val="00900E84"/>
    <w:rsid w:val="00905B5B"/>
    <w:rsid w:val="009067C6"/>
    <w:rsid w:val="00906DDD"/>
    <w:rsid w:val="00910483"/>
    <w:rsid w:val="00911A70"/>
    <w:rsid w:val="00911E68"/>
    <w:rsid w:val="0091242D"/>
    <w:rsid w:val="009157FB"/>
    <w:rsid w:val="00917EFB"/>
    <w:rsid w:val="00921519"/>
    <w:rsid w:val="00921888"/>
    <w:rsid w:val="0092279E"/>
    <w:rsid w:val="00922964"/>
    <w:rsid w:val="00923875"/>
    <w:rsid w:val="0093316F"/>
    <w:rsid w:val="00940F76"/>
    <w:rsid w:val="00947841"/>
    <w:rsid w:val="00951205"/>
    <w:rsid w:val="009532A1"/>
    <w:rsid w:val="009546FD"/>
    <w:rsid w:val="00956BA0"/>
    <w:rsid w:val="009572E3"/>
    <w:rsid w:val="009573D7"/>
    <w:rsid w:val="009627F8"/>
    <w:rsid w:val="00963D27"/>
    <w:rsid w:val="0096511F"/>
    <w:rsid w:val="0097187E"/>
    <w:rsid w:val="00972AE7"/>
    <w:rsid w:val="00973597"/>
    <w:rsid w:val="0097398E"/>
    <w:rsid w:val="00974ACD"/>
    <w:rsid w:val="00976227"/>
    <w:rsid w:val="009764A4"/>
    <w:rsid w:val="009768E6"/>
    <w:rsid w:val="0097798E"/>
    <w:rsid w:val="00980ADE"/>
    <w:rsid w:val="0098134E"/>
    <w:rsid w:val="00981B2E"/>
    <w:rsid w:val="00982864"/>
    <w:rsid w:val="00984B91"/>
    <w:rsid w:val="00986A93"/>
    <w:rsid w:val="00992593"/>
    <w:rsid w:val="009937F6"/>
    <w:rsid w:val="00995D7A"/>
    <w:rsid w:val="00995E42"/>
    <w:rsid w:val="00996267"/>
    <w:rsid w:val="009A2792"/>
    <w:rsid w:val="009A2ABD"/>
    <w:rsid w:val="009A6303"/>
    <w:rsid w:val="009A698C"/>
    <w:rsid w:val="009A6D8A"/>
    <w:rsid w:val="009A7D89"/>
    <w:rsid w:val="009B01A7"/>
    <w:rsid w:val="009B0D00"/>
    <w:rsid w:val="009B18BC"/>
    <w:rsid w:val="009B207E"/>
    <w:rsid w:val="009B32F8"/>
    <w:rsid w:val="009B34B6"/>
    <w:rsid w:val="009B3777"/>
    <w:rsid w:val="009B42EC"/>
    <w:rsid w:val="009B44BB"/>
    <w:rsid w:val="009B5D60"/>
    <w:rsid w:val="009B629A"/>
    <w:rsid w:val="009C2CAE"/>
    <w:rsid w:val="009C2F5A"/>
    <w:rsid w:val="009C48FD"/>
    <w:rsid w:val="009C52E7"/>
    <w:rsid w:val="009C5DDC"/>
    <w:rsid w:val="009C6A85"/>
    <w:rsid w:val="009D0AB9"/>
    <w:rsid w:val="009D0F6E"/>
    <w:rsid w:val="009D1F9A"/>
    <w:rsid w:val="009D2FAF"/>
    <w:rsid w:val="009D3803"/>
    <w:rsid w:val="009D3A16"/>
    <w:rsid w:val="009D50D4"/>
    <w:rsid w:val="009D512F"/>
    <w:rsid w:val="009D7243"/>
    <w:rsid w:val="009E1F05"/>
    <w:rsid w:val="009E4414"/>
    <w:rsid w:val="009E6301"/>
    <w:rsid w:val="009E6B3F"/>
    <w:rsid w:val="009F3E22"/>
    <w:rsid w:val="009F55E8"/>
    <w:rsid w:val="009F706C"/>
    <w:rsid w:val="00A00A07"/>
    <w:rsid w:val="00A12902"/>
    <w:rsid w:val="00A1321F"/>
    <w:rsid w:val="00A15837"/>
    <w:rsid w:val="00A1602C"/>
    <w:rsid w:val="00A219BF"/>
    <w:rsid w:val="00A21A8C"/>
    <w:rsid w:val="00A23654"/>
    <w:rsid w:val="00A25361"/>
    <w:rsid w:val="00A3093E"/>
    <w:rsid w:val="00A31236"/>
    <w:rsid w:val="00A34006"/>
    <w:rsid w:val="00A342EC"/>
    <w:rsid w:val="00A349F1"/>
    <w:rsid w:val="00A362F3"/>
    <w:rsid w:val="00A41680"/>
    <w:rsid w:val="00A41F94"/>
    <w:rsid w:val="00A44EB7"/>
    <w:rsid w:val="00A46B01"/>
    <w:rsid w:val="00A46FDD"/>
    <w:rsid w:val="00A56C5B"/>
    <w:rsid w:val="00A56C68"/>
    <w:rsid w:val="00A5716D"/>
    <w:rsid w:val="00A63294"/>
    <w:rsid w:val="00A63315"/>
    <w:rsid w:val="00A6377A"/>
    <w:rsid w:val="00A6764B"/>
    <w:rsid w:val="00A67686"/>
    <w:rsid w:val="00A81F07"/>
    <w:rsid w:val="00A860B3"/>
    <w:rsid w:val="00A8668E"/>
    <w:rsid w:val="00A86CC9"/>
    <w:rsid w:val="00A86CDC"/>
    <w:rsid w:val="00A870F0"/>
    <w:rsid w:val="00A92CB9"/>
    <w:rsid w:val="00A948D1"/>
    <w:rsid w:val="00A95061"/>
    <w:rsid w:val="00A950FD"/>
    <w:rsid w:val="00A9593E"/>
    <w:rsid w:val="00AA029F"/>
    <w:rsid w:val="00AA2642"/>
    <w:rsid w:val="00AA36CC"/>
    <w:rsid w:val="00AA390E"/>
    <w:rsid w:val="00AA5201"/>
    <w:rsid w:val="00AA5EB3"/>
    <w:rsid w:val="00AA7252"/>
    <w:rsid w:val="00AB06D1"/>
    <w:rsid w:val="00AB0A35"/>
    <w:rsid w:val="00AB36E6"/>
    <w:rsid w:val="00AB730D"/>
    <w:rsid w:val="00AC24F9"/>
    <w:rsid w:val="00AC448E"/>
    <w:rsid w:val="00AC4BBE"/>
    <w:rsid w:val="00AC5201"/>
    <w:rsid w:val="00AC5F46"/>
    <w:rsid w:val="00AC6AAF"/>
    <w:rsid w:val="00AC712C"/>
    <w:rsid w:val="00AD0E45"/>
    <w:rsid w:val="00AD1305"/>
    <w:rsid w:val="00AD1FF8"/>
    <w:rsid w:val="00AD39DD"/>
    <w:rsid w:val="00AD460B"/>
    <w:rsid w:val="00AD5F02"/>
    <w:rsid w:val="00AD619A"/>
    <w:rsid w:val="00AD6329"/>
    <w:rsid w:val="00AD6B47"/>
    <w:rsid w:val="00AE113B"/>
    <w:rsid w:val="00AE1548"/>
    <w:rsid w:val="00AE2FDC"/>
    <w:rsid w:val="00AE74B5"/>
    <w:rsid w:val="00AF0234"/>
    <w:rsid w:val="00AF3551"/>
    <w:rsid w:val="00AF4154"/>
    <w:rsid w:val="00AF5BB9"/>
    <w:rsid w:val="00AF6006"/>
    <w:rsid w:val="00AF675D"/>
    <w:rsid w:val="00AF6867"/>
    <w:rsid w:val="00AF6ED6"/>
    <w:rsid w:val="00AF7F70"/>
    <w:rsid w:val="00B0052E"/>
    <w:rsid w:val="00B05971"/>
    <w:rsid w:val="00B072C3"/>
    <w:rsid w:val="00B10E9F"/>
    <w:rsid w:val="00B1103C"/>
    <w:rsid w:val="00B13590"/>
    <w:rsid w:val="00B17275"/>
    <w:rsid w:val="00B2096A"/>
    <w:rsid w:val="00B2154E"/>
    <w:rsid w:val="00B21A3E"/>
    <w:rsid w:val="00B27C3E"/>
    <w:rsid w:val="00B30B05"/>
    <w:rsid w:val="00B30CD2"/>
    <w:rsid w:val="00B319C5"/>
    <w:rsid w:val="00B35110"/>
    <w:rsid w:val="00B35FFE"/>
    <w:rsid w:val="00B36364"/>
    <w:rsid w:val="00B37041"/>
    <w:rsid w:val="00B37476"/>
    <w:rsid w:val="00B42467"/>
    <w:rsid w:val="00B4270C"/>
    <w:rsid w:val="00B43D0B"/>
    <w:rsid w:val="00B44027"/>
    <w:rsid w:val="00B46058"/>
    <w:rsid w:val="00B501D3"/>
    <w:rsid w:val="00B50E3F"/>
    <w:rsid w:val="00B54B4D"/>
    <w:rsid w:val="00B57010"/>
    <w:rsid w:val="00B57E0F"/>
    <w:rsid w:val="00B66CBF"/>
    <w:rsid w:val="00B70645"/>
    <w:rsid w:val="00B71077"/>
    <w:rsid w:val="00B74308"/>
    <w:rsid w:val="00B756E2"/>
    <w:rsid w:val="00B75865"/>
    <w:rsid w:val="00B75CEF"/>
    <w:rsid w:val="00B778B2"/>
    <w:rsid w:val="00B847FD"/>
    <w:rsid w:val="00B84CDE"/>
    <w:rsid w:val="00B85F3F"/>
    <w:rsid w:val="00B930C8"/>
    <w:rsid w:val="00B94003"/>
    <w:rsid w:val="00B96B8B"/>
    <w:rsid w:val="00BA1565"/>
    <w:rsid w:val="00BA36B8"/>
    <w:rsid w:val="00BA74B7"/>
    <w:rsid w:val="00BA7FF2"/>
    <w:rsid w:val="00BB3F3E"/>
    <w:rsid w:val="00BB6C2A"/>
    <w:rsid w:val="00BC0AB9"/>
    <w:rsid w:val="00BC18E4"/>
    <w:rsid w:val="00BC44DF"/>
    <w:rsid w:val="00BC5513"/>
    <w:rsid w:val="00BC5BF1"/>
    <w:rsid w:val="00BC708F"/>
    <w:rsid w:val="00BC7275"/>
    <w:rsid w:val="00BC76A5"/>
    <w:rsid w:val="00BD0672"/>
    <w:rsid w:val="00BD1F36"/>
    <w:rsid w:val="00BD2C7D"/>
    <w:rsid w:val="00BD3B51"/>
    <w:rsid w:val="00BD3C47"/>
    <w:rsid w:val="00BD488F"/>
    <w:rsid w:val="00BD50E6"/>
    <w:rsid w:val="00BE07A5"/>
    <w:rsid w:val="00BE1B39"/>
    <w:rsid w:val="00BE2CAC"/>
    <w:rsid w:val="00BE50F1"/>
    <w:rsid w:val="00BF184D"/>
    <w:rsid w:val="00BF26DE"/>
    <w:rsid w:val="00BF2E5E"/>
    <w:rsid w:val="00BF3612"/>
    <w:rsid w:val="00BF4A15"/>
    <w:rsid w:val="00BF614A"/>
    <w:rsid w:val="00BF66FA"/>
    <w:rsid w:val="00BF791A"/>
    <w:rsid w:val="00C0054D"/>
    <w:rsid w:val="00C0681A"/>
    <w:rsid w:val="00C06926"/>
    <w:rsid w:val="00C06BEA"/>
    <w:rsid w:val="00C103D6"/>
    <w:rsid w:val="00C1181E"/>
    <w:rsid w:val="00C122AC"/>
    <w:rsid w:val="00C152F1"/>
    <w:rsid w:val="00C15777"/>
    <w:rsid w:val="00C172AE"/>
    <w:rsid w:val="00C23EA0"/>
    <w:rsid w:val="00C2506C"/>
    <w:rsid w:val="00C2536E"/>
    <w:rsid w:val="00C259DC"/>
    <w:rsid w:val="00C25D1F"/>
    <w:rsid w:val="00C30767"/>
    <w:rsid w:val="00C31079"/>
    <w:rsid w:val="00C3121D"/>
    <w:rsid w:val="00C31E51"/>
    <w:rsid w:val="00C35756"/>
    <w:rsid w:val="00C36B80"/>
    <w:rsid w:val="00C36E68"/>
    <w:rsid w:val="00C3776E"/>
    <w:rsid w:val="00C4061C"/>
    <w:rsid w:val="00C41498"/>
    <w:rsid w:val="00C427F3"/>
    <w:rsid w:val="00C42806"/>
    <w:rsid w:val="00C42B97"/>
    <w:rsid w:val="00C44D39"/>
    <w:rsid w:val="00C45509"/>
    <w:rsid w:val="00C468EB"/>
    <w:rsid w:val="00C51380"/>
    <w:rsid w:val="00C521DC"/>
    <w:rsid w:val="00C579EB"/>
    <w:rsid w:val="00C6361C"/>
    <w:rsid w:val="00C671DD"/>
    <w:rsid w:val="00C67317"/>
    <w:rsid w:val="00C710F2"/>
    <w:rsid w:val="00C739AD"/>
    <w:rsid w:val="00C746CD"/>
    <w:rsid w:val="00C74B72"/>
    <w:rsid w:val="00C76263"/>
    <w:rsid w:val="00C77D5A"/>
    <w:rsid w:val="00C83C97"/>
    <w:rsid w:val="00C8678E"/>
    <w:rsid w:val="00C869D8"/>
    <w:rsid w:val="00C87CD5"/>
    <w:rsid w:val="00C91F15"/>
    <w:rsid w:val="00C924B3"/>
    <w:rsid w:val="00C9593C"/>
    <w:rsid w:val="00C963A7"/>
    <w:rsid w:val="00C97B93"/>
    <w:rsid w:val="00CA2CC2"/>
    <w:rsid w:val="00CA66AD"/>
    <w:rsid w:val="00CA759E"/>
    <w:rsid w:val="00CB2829"/>
    <w:rsid w:val="00CB2BAB"/>
    <w:rsid w:val="00CB2EB9"/>
    <w:rsid w:val="00CB3A83"/>
    <w:rsid w:val="00CB4D05"/>
    <w:rsid w:val="00CB5664"/>
    <w:rsid w:val="00CB6398"/>
    <w:rsid w:val="00CB6496"/>
    <w:rsid w:val="00CC39CE"/>
    <w:rsid w:val="00CC4096"/>
    <w:rsid w:val="00CC561F"/>
    <w:rsid w:val="00CC5F08"/>
    <w:rsid w:val="00CC624C"/>
    <w:rsid w:val="00CD3BDB"/>
    <w:rsid w:val="00CE23EB"/>
    <w:rsid w:val="00CE2D21"/>
    <w:rsid w:val="00CE466A"/>
    <w:rsid w:val="00CE5B0F"/>
    <w:rsid w:val="00CF102A"/>
    <w:rsid w:val="00CF1EAA"/>
    <w:rsid w:val="00CF2006"/>
    <w:rsid w:val="00CF200E"/>
    <w:rsid w:val="00CF31DE"/>
    <w:rsid w:val="00CF5E51"/>
    <w:rsid w:val="00CF602B"/>
    <w:rsid w:val="00D00F56"/>
    <w:rsid w:val="00D02C65"/>
    <w:rsid w:val="00D054A6"/>
    <w:rsid w:val="00D069D1"/>
    <w:rsid w:val="00D1046A"/>
    <w:rsid w:val="00D10819"/>
    <w:rsid w:val="00D11345"/>
    <w:rsid w:val="00D12021"/>
    <w:rsid w:val="00D14EB1"/>
    <w:rsid w:val="00D15338"/>
    <w:rsid w:val="00D1588E"/>
    <w:rsid w:val="00D1657D"/>
    <w:rsid w:val="00D16CA1"/>
    <w:rsid w:val="00D16D49"/>
    <w:rsid w:val="00D1744B"/>
    <w:rsid w:val="00D17960"/>
    <w:rsid w:val="00D2072E"/>
    <w:rsid w:val="00D233C7"/>
    <w:rsid w:val="00D23DF2"/>
    <w:rsid w:val="00D248C9"/>
    <w:rsid w:val="00D26F93"/>
    <w:rsid w:val="00D27F5D"/>
    <w:rsid w:val="00D351F7"/>
    <w:rsid w:val="00D3613A"/>
    <w:rsid w:val="00D36BE7"/>
    <w:rsid w:val="00D42E6F"/>
    <w:rsid w:val="00D44423"/>
    <w:rsid w:val="00D44CA5"/>
    <w:rsid w:val="00D5074F"/>
    <w:rsid w:val="00D507D5"/>
    <w:rsid w:val="00D51699"/>
    <w:rsid w:val="00D51B11"/>
    <w:rsid w:val="00D5238F"/>
    <w:rsid w:val="00D5258B"/>
    <w:rsid w:val="00D5430F"/>
    <w:rsid w:val="00D5514C"/>
    <w:rsid w:val="00D561C6"/>
    <w:rsid w:val="00D564F1"/>
    <w:rsid w:val="00D611A2"/>
    <w:rsid w:val="00D63E17"/>
    <w:rsid w:val="00D6464D"/>
    <w:rsid w:val="00D65A3B"/>
    <w:rsid w:val="00D66CF3"/>
    <w:rsid w:val="00D70B95"/>
    <w:rsid w:val="00D71F7B"/>
    <w:rsid w:val="00D72655"/>
    <w:rsid w:val="00D74D73"/>
    <w:rsid w:val="00D7594E"/>
    <w:rsid w:val="00D76B58"/>
    <w:rsid w:val="00D76C5A"/>
    <w:rsid w:val="00D773AB"/>
    <w:rsid w:val="00D77980"/>
    <w:rsid w:val="00D77CC8"/>
    <w:rsid w:val="00D80411"/>
    <w:rsid w:val="00D80929"/>
    <w:rsid w:val="00D82087"/>
    <w:rsid w:val="00D83191"/>
    <w:rsid w:val="00D8365B"/>
    <w:rsid w:val="00D84E66"/>
    <w:rsid w:val="00D864F8"/>
    <w:rsid w:val="00D93843"/>
    <w:rsid w:val="00D94B1B"/>
    <w:rsid w:val="00D95F60"/>
    <w:rsid w:val="00DA0400"/>
    <w:rsid w:val="00DA069F"/>
    <w:rsid w:val="00DA1265"/>
    <w:rsid w:val="00DA3CE6"/>
    <w:rsid w:val="00DA4755"/>
    <w:rsid w:val="00DA5EB9"/>
    <w:rsid w:val="00DA70ED"/>
    <w:rsid w:val="00DA734E"/>
    <w:rsid w:val="00DB0990"/>
    <w:rsid w:val="00DB1DBE"/>
    <w:rsid w:val="00DB1FAF"/>
    <w:rsid w:val="00DB23E5"/>
    <w:rsid w:val="00DB48F6"/>
    <w:rsid w:val="00DB69EA"/>
    <w:rsid w:val="00DB6FAD"/>
    <w:rsid w:val="00DC51F7"/>
    <w:rsid w:val="00DC7E28"/>
    <w:rsid w:val="00DD0BC6"/>
    <w:rsid w:val="00DD42E9"/>
    <w:rsid w:val="00DD4D27"/>
    <w:rsid w:val="00DD5954"/>
    <w:rsid w:val="00DD59C9"/>
    <w:rsid w:val="00DD688A"/>
    <w:rsid w:val="00DD6981"/>
    <w:rsid w:val="00DD708E"/>
    <w:rsid w:val="00DE32F7"/>
    <w:rsid w:val="00DE43EF"/>
    <w:rsid w:val="00DE48B9"/>
    <w:rsid w:val="00DE4CA6"/>
    <w:rsid w:val="00DE50DD"/>
    <w:rsid w:val="00DE6C7A"/>
    <w:rsid w:val="00DE791E"/>
    <w:rsid w:val="00DF2C46"/>
    <w:rsid w:val="00DF51C8"/>
    <w:rsid w:val="00DF55C9"/>
    <w:rsid w:val="00DF5A81"/>
    <w:rsid w:val="00DF6395"/>
    <w:rsid w:val="00DF7708"/>
    <w:rsid w:val="00E001DB"/>
    <w:rsid w:val="00E00E43"/>
    <w:rsid w:val="00E0249F"/>
    <w:rsid w:val="00E07338"/>
    <w:rsid w:val="00E07978"/>
    <w:rsid w:val="00E11F92"/>
    <w:rsid w:val="00E14247"/>
    <w:rsid w:val="00E146E5"/>
    <w:rsid w:val="00E1495D"/>
    <w:rsid w:val="00E14F37"/>
    <w:rsid w:val="00E1543F"/>
    <w:rsid w:val="00E20826"/>
    <w:rsid w:val="00E2121F"/>
    <w:rsid w:val="00E22759"/>
    <w:rsid w:val="00E22A66"/>
    <w:rsid w:val="00E24EFC"/>
    <w:rsid w:val="00E2501C"/>
    <w:rsid w:val="00E26498"/>
    <w:rsid w:val="00E266DC"/>
    <w:rsid w:val="00E26B3B"/>
    <w:rsid w:val="00E27597"/>
    <w:rsid w:val="00E3022D"/>
    <w:rsid w:val="00E316F1"/>
    <w:rsid w:val="00E32049"/>
    <w:rsid w:val="00E336D0"/>
    <w:rsid w:val="00E4414A"/>
    <w:rsid w:val="00E4557E"/>
    <w:rsid w:val="00E4620B"/>
    <w:rsid w:val="00E51448"/>
    <w:rsid w:val="00E5184E"/>
    <w:rsid w:val="00E5207A"/>
    <w:rsid w:val="00E52CC5"/>
    <w:rsid w:val="00E600E1"/>
    <w:rsid w:val="00E624D5"/>
    <w:rsid w:val="00E66CFD"/>
    <w:rsid w:val="00E721EC"/>
    <w:rsid w:val="00E74743"/>
    <w:rsid w:val="00E754FF"/>
    <w:rsid w:val="00E774AD"/>
    <w:rsid w:val="00E8023F"/>
    <w:rsid w:val="00E83C32"/>
    <w:rsid w:val="00E8514C"/>
    <w:rsid w:val="00E86C30"/>
    <w:rsid w:val="00E90791"/>
    <w:rsid w:val="00E90C30"/>
    <w:rsid w:val="00E915C0"/>
    <w:rsid w:val="00E9160E"/>
    <w:rsid w:val="00E91D31"/>
    <w:rsid w:val="00E97702"/>
    <w:rsid w:val="00EA1225"/>
    <w:rsid w:val="00EA3531"/>
    <w:rsid w:val="00EA6F8E"/>
    <w:rsid w:val="00EB04D6"/>
    <w:rsid w:val="00EB12BA"/>
    <w:rsid w:val="00EB151E"/>
    <w:rsid w:val="00EB4489"/>
    <w:rsid w:val="00EB7F89"/>
    <w:rsid w:val="00EC03B9"/>
    <w:rsid w:val="00EC0602"/>
    <w:rsid w:val="00EC1DA4"/>
    <w:rsid w:val="00EC398F"/>
    <w:rsid w:val="00EC4A66"/>
    <w:rsid w:val="00EC4E2C"/>
    <w:rsid w:val="00EC503A"/>
    <w:rsid w:val="00EC5904"/>
    <w:rsid w:val="00EC7ADB"/>
    <w:rsid w:val="00ED2065"/>
    <w:rsid w:val="00ED265B"/>
    <w:rsid w:val="00ED2C10"/>
    <w:rsid w:val="00EE050C"/>
    <w:rsid w:val="00EE050F"/>
    <w:rsid w:val="00EE3733"/>
    <w:rsid w:val="00EE3DFC"/>
    <w:rsid w:val="00EE47C0"/>
    <w:rsid w:val="00EE48BF"/>
    <w:rsid w:val="00EF0F63"/>
    <w:rsid w:val="00EF1883"/>
    <w:rsid w:val="00EF2DD6"/>
    <w:rsid w:val="00EF49D4"/>
    <w:rsid w:val="00F01BC3"/>
    <w:rsid w:val="00F01C8C"/>
    <w:rsid w:val="00F03815"/>
    <w:rsid w:val="00F05C91"/>
    <w:rsid w:val="00F07A38"/>
    <w:rsid w:val="00F11183"/>
    <w:rsid w:val="00F1255A"/>
    <w:rsid w:val="00F12B5A"/>
    <w:rsid w:val="00F14DD8"/>
    <w:rsid w:val="00F20421"/>
    <w:rsid w:val="00F22D92"/>
    <w:rsid w:val="00F239FB"/>
    <w:rsid w:val="00F254BE"/>
    <w:rsid w:val="00F27302"/>
    <w:rsid w:val="00F27895"/>
    <w:rsid w:val="00F30324"/>
    <w:rsid w:val="00F306FB"/>
    <w:rsid w:val="00F32F20"/>
    <w:rsid w:val="00F34985"/>
    <w:rsid w:val="00F40396"/>
    <w:rsid w:val="00F4046A"/>
    <w:rsid w:val="00F41BEA"/>
    <w:rsid w:val="00F420E5"/>
    <w:rsid w:val="00F451F6"/>
    <w:rsid w:val="00F46ED2"/>
    <w:rsid w:val="00F506FD"/>
    <w:rsid w:val="00F5150F"/>
    <w:rsid w:val="00F51E52"/>
    <w:rsid w:val="00F5270D"/>
    <w:rsid w:val="00F53ED4"/>
    <w:rsid w:val="00F5415A"/>
    <w:rsid w:val="00F54A7D"/>
    <w:rsid w:val="00F5519A"/>
    <w:rsid w:val="00F622AA"/>
    <w:rsid w:val="00F62781"/>
    <w:rsid w:val="00F63AAB"/>
    <w:rsid w:val="00F6538B"/>
    <w:rsid w:val="00F6542F"/>
    <w:rsid w:val="00F659A3"/>
    <w:rsid w:val="00F65C85"/>
    <w:rsid w:val="00F6777E"/>
    <w:rsid w:val="00F73DA3"/>
    <w:rsid w:val="00F778DD"/>
    <w:rsid w:val="00F826D3"/>
    <w:rsid w:val="00F84B7E"/>
    <w:rsid w:val="00F8545F"/>
    <w:rsid w:val="00F87281"/>
    <w:rsid w:val="00F87462"/>
    <w:rsid w:val="00F914C2"/>
    <w:rsid w:val="00F91977"/>
    <w:rsid w:val="00F953D5"/>
    <w:rsid w:val="00F976DC"/>
    <w:rsid w:val="00FA0F12"/>
    <w:rsid w:val="00FA1733"/>
    <w:rsid w:val="00FA20D2"/>
    <w:rsid w:val="00FA2DF0"/>
    <w:rsid w:val="00FA3CFC"/>
    <w:rsid w:val="00FB002F"/>
    <w:rsid w:val="00FB00FA"/>
    <w:rsid w:val="00FB61D3"/>
    <w:rsid w:val="00FC084A"/>
    <w:rsid w:val="00FC1C13"/>
    <w:rsid w:val="00FC4C4A"/>
    <w:rsid w:val="00FC549B"/>
    <w:rsid w:val="00FC54C5"/>
    <w:rsid w:val="00FC7596"/>
    <w:rsid w:val="00FD0DC3"/>
    <w:rsid w:val="00FD17F9"/>
    <w:rsid w:val="00FD4955"/>
    <w:rsid w:val="00FD5A76"/>
    <w:rsid w:val="00FE28F8"/>
    <w:rsid w:val="00FE2EC9"/>
    <w:rsid w:val="00FE3B6B"/>
    <w:rsid w:val="00FE581F"/>
    <w:rsid w:val="00FE7937"/>
    <w:rsid w:val="00FF1189"/>
    <w:rsid w:val="00FF2763"/>
    <w:rsid w:val="00FF2949"/>
    <w:rsid w:val="00FF3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4C71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7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5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3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06D869-5148-422E-B59D-C7B2C540C1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12</TotalTime>
  <Pages>2</Pages>
  <Words>133</Words>
  <Characters>724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12</cp:revision>
  <cp:lastPrinted>2017-10-30T13:56:00Z</cp:lastPrinted>
  <dcterms:created xsi:type="dcterms:W3CDTF">2017-11-27T11:28:00Z</dcterms:created>
  <dcterms:modified xsi:type="dcterms:W3CDTF">2017-11-27T11:52:00Z</dcterms:modified>
</cp:coreProperties>
</file>