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A0000D">
        <w:rPr>
          <w:rFonts w:ascii="Arial" w:hAnsi="Arial" w:cs="Arial"/>
          <w:b/>
          <w:caps/>
          <w:sz w:val="28"/>
          <w:szCs w:val="28"/>
        </w:rPr>
        <w:t>3</w:t>
      </w:r>
      <w:r w:rsidR="009547FB">
        <w:rPr>
          <w:rFonts w:ascii="Arial" w:hAnsi="Arial" w:cs="Arial"/>
          <w:b/>
          <w:caps/>
          <w:sz w:val="28"/>
          <w:szCs w:val="28"/>
        </w:rPr>
        <w:t>52</w:t>
      </w:r>
      <w:r w:rsidR="003C5D72">
        <w:rPr>
          <w:rFonts w:ascii="Arial" w:hAnsi="Arial" w:cs="Arial"/>
          <w:b/>
          <w:caps/>
          <w:sz w:val="28"/>
          <w:szCs w:val="28"/>
        </w:rPr>
        <w:t>4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75138E" w:rsidRDefault="00D94476" w:rsidP="003C5D72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</w:t>
            </w:r>
            <w:r w:rsidR="00756927">
              <w:rPr>
                <w:rFonts w:ascii="Arial" w:hAnsi="Arial" w:cs="Arial"/>
                <w:sz w:val="20"/>
                <w:szCs w:val="20"/>
              </w:rPr>
              <w:t xml:space="preserve">a </w:t>
            </w:r>
            <w:r w:rsidR="003C5D72">
              <w:rPr>
                <w:rFonts w:ascii="Arial" w:hAnsi="Arial" w:cs="Arial"/>
                <w:sz w:val="20"/>
                <w:szCs w:val="20"/>
              </w:rPr>
              <w:t>execução do serviço de manutenção asfáltica na altura do nº 603 da Rua Campos do Jordão, no Bairro Cidade Salvador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ao Excelentíssimo Senhor Prefeito Municipal de Jacareí, Izaías José de Santana, sejam tomadas as providências cabíveis visando</w:t>
      </w:r>
      <w:r w:rsidR="0009437C">
        <w:rPr>
          <w:rFonts w:ascii="Arial" w:hAnsi="Arial" w:cs="Arial"/>
        </w:rPr>
        <w:t xml:space="preserve"> </w:t>
      </w:r>
      <w:r w:rsidR="00946C17">
        <w:rPr>
          <w:rFonts w:ascii="Arial" w:hAnsi="Arial" w:cs="Arial"/>
        </w:rPr>
        <w:t xml:space="preserve">à </w:t>
      </w:r>
      <w:r w:rsidR="002C221E" w:rsidRPr="002C221E">
        <w:rPr>
          <w:rFonts w:ascii="Arial" w:hAnsi="Arial" w:cs="Arial"/>
        </w:rPr>
        <w:t>execução do serviço de manutenção asfáltica na altura do nº 603 da Rua Campos do Jordão, no Bairro Cidade Salvador</w:t>
      </w:r>
      <w:r w:rsidR="00BF184D">
        <w:rPr>
          <w:rFonts w:ascii="Arial" w:hAnsi="Arial" w:cs="Arial"/>
        </w:rPr>
        <w:t>.</w:t>
      </w:r>
    </w:p>
    <w:p w:rsidR="000E6661" w:rsidRDefault="000E6661" w:rsidP="00E01D8B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Conforme demonstra a foto em anexo, há um</w:t>
      </w:r>
      <w:r w:rsidRPr="000E6661">
        <w:rPr>
          <w:rFonts w:ascii="Arial" w:hAnsi="Arial" w:cs="Arial"/>
          <w:bCs/>
        </w:rPr>
        <w:t xml:space="preserve"> afundamento </w:t>
      </w:r>
      <w:r>
        <w:rPr>
          <w:rFonts w:ascii="Arial" w:hAnsi="Arial" w:cs="Arial"/>
          <w:bCs/>
        </w:rPr>
        <w:t>d</w:t>
      </w:r>
      <w:r w:rsidRPr="000E6661">
        <w:rPr>
          <w:rFonts w:ascii="Arial" w:hAnsi="Arial" w:cs="Arial"/>
          <w:bCs/>
        </w:rPr>
        <w:t xml:space="preserve">o asfalto </w:t>
      </w:r>
      <w:r>
        <w:rPr>
          <w:rFonts w:ascii="Arial" w:hAnsi="Arial" w:cs="Arial"/>
          <w:bCs/>
        </w:rPr>
        <w:t xml:space="preserve">no referido local, que </w:t>
      </w:r>
      <w:r>
        <w:rPr>
          <w:rFonts w:ascii="Arial" w:hAnsi="Arial" w:cs="Arial"/>
          <w:bCs/>
        </w:rPr>
        <w:t xml:space="preserve">acarreta em </w:t>
      </w:r>
      <w:r>
        <w:rPr>
          <w:rFonts w:ascii="Arial" w:hAnsi="Arial" w:cs="Arial"/>
          <w:bCs/>
        </w:rPr>
        <w:t xml:space="preserve">grandes </w:t>
      </w:r>
      <w:r w:rsidRPr="000E6661">
        <w:rPr>
          <w:rFonts w:ascii="Arial" w:hAnsi="Arial" w:cs="Arial"/>
          <w:bCs/>
        </w:rPr>
        <w:t>riscos aos motoristas, motociclistas e ciclistas que transitam p</w:t>
      </w:r>
      <w:r w:rsidR="0087706A">
        <w:rPr>
          <w:rFonts w:ascii="Arial" w:hAnsi="Arial" w:cs="Arial"/>
          <w:bCs/>
        </w:rPr>
        <w:t>or ali</w:t>
      </w:r>
      <w:r w:rsidRPr="000E6661">
        <w:rPr>
          <w:rFonts w:ascii="Arial" w:hAnsi="Arial" w:cs="Arial"/>
          <w:bCs/>
        </w:rPr>
        <w:t xml:space="preserve">, pois ele é pouco visível e pode causar </w:t>
      </w:r>
      <w:r w:rsidR="00A27B64">
        <w:rPr>
          <w:rFonts w:ascii="Arial" w:hAnsi="Arial" w:cs="Arial"/>
          <w:bCs/>
        </w:rPr>
        <w:t xml:space="preserve">sérios </w:t>
      </w:r>
      <w:r w:rsidRPr="000E6661">
        <w:rPr>
          <w:rFonts w:ascii="Arial" w:hAnsi="Arial" w:cs="Arial"/>
          <w:bCs/>
        </w:rPr>
        <w:t>acidentes na via</w:t>
      </w:r>
      <w:r>
        <w:rPr>
          <w:rFonts w:ascii="Arial" w:hAnsi="Arial" w:cs="Arial"/>
          <w:bCs/>
        </w:rPr>
        <w:t>.</w:t>
      </w:r>
    </w:p>
    <w:p w:rsidR="00E01D8B" w:rsidRPr="00E01D8B" w:rsidRDefault="00E01D8B" w:rsidP="00E01D8B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Cs/>
        </w:rPr>
      </w:pPr>
      <w:r w:rsidRPr="00E01D8B">
        <w:rPr>
          <w:rFonts w:ascii="Arial" w:hAnsi="Arial" w:cs="Arial"/>
          <w:bCs/>
        </w:rPr>
        <w:t xml:space="preserve">Os moradores </w:t>
      </w:r>
      <w:r w:rsidR="000E6661" w:rsidRPr="000E6661">
        <w:rPr>
          <w:rFonts w:ascii="Arial" w:hAnsi="Arial" w:cs="Arial"/>
          <w:bCs/>
        </w:rPr>
        <w:t xml:space="preserve">estão preocupados </w:t>
      </w:r>
      <w:r w:rsidR="00C4056C">
        <w:rPr>
          <w:rFonts w:ascii="Arial" w:hAnsi="Arial" w:cs="Arial"/>
          <w:bCs/>
        </w:rPr>
        <w:t>também q</w:t>
      </w:r>
      <w:r w:rsidR="000E6661" w:rsidRPr="000E6661">
        <w:rPr>
          <w:rFonts w:ascii="Arial" w:hAnsi="Arial" w:cs="Arial"/>
          <w:bCs/>
        </w:rPr>
        <w:t xml:space="preserve">ue </w:t>
      </w:r>
      <w:r w:rsidR="00C4056C">
        <w:rPr>
          <w:rFonts w:ascii="Arial" w:hAnsi="Arial" w:cs="Arial"/>
          <w:bCs/>
        </w:rPr>
        <w:t>esse</w:t>
      </w:r>
      <w:r w:rsidR="000E6661">
        <w:rPr>
          <w:rFonts w:ascii="Arial" w:hAnsi="Arial" w:cs="Arial"/>
          <w:bCs/>
        </w:rPr>
        <w:t xml:space="preserve"> </w:t>
      </w:r>
      <w:r w:rsidR="000E6661" w:rsidRPr="000E6661">
        <w:rPr>
          <w:rFonts w:ascii="Arial" w:hAnsi="Arial" w:cs="Arial"/>
          <w:bCs/>
        </w:rPr>
        <w:t xml:space="preserve">afundamento possa atingir </w:t>
      </w:r>
      <w:r w:rsidR="000E6661">
        <w:rPr>
          <w:rFonts w:ascii="Arial" w:hAnsi="Arial" w:cs="Arial"/>
          <w:bCs/>
        </w:rPr>
        <w:t xml:space="preserve">as </w:t>
      </w:r>
      <w:r w:rsidR="000E6661" w:rsidRPr="000E6661">
        <w:rPr>
          <w:rFonts w:ascii="Arial" w:hAnsi="Arial" w:cs="Arial"/>
          <w:bCs/>
        </w:rPr>
        <w:t>residências e abalar as estruturas dos imóveis</w:t>
      </w:r>
      <w:r w:rsidR="00C16CE0">
        <w:rPr>
          <w:rFonts w:ascii="Arial" w:hAnsi="Arial" w:cs="Arial"/>
          <w:bCs/>
        </w:rPr>
        <w:t xml:space="preserve"> da</w:t>
      </w:r>
      <w:r w:rsidR="002855E5">
        <w:rPr>
          <w:rFonts w:ascii="Arial" w:hAnsi="Arial" w:cs="Arial"/>
          <w:bCs/>
        </w:rPr>
        <w:t xml:space="preserve"> vizinhança</w:t>
      </w:r>
      <w:r w:rsidRPr="00E01D8B">
        <w:rPr>
          <w:rFonts w:ascii="Arial" w:hAnsi="Arial" w:cs="Arial"/>
          <w:bCs/>
        </w:rPr>
        <w:t>.</w:t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fldChar w:fldCharType="begin"/>
      </w:r>
      <w:r>
        <w:rPr>
          <w:rFonts w:ascii="Arial" w:hAnsi="Arial" w:cs="Arial"/>
        </w:rPr>
        <w:instrText xml:space="preserve">  </w:instrText>
      </w:r>
      <w:r>
        <w:rPr>
          <w:rFonts w:ascii="Arial" w:hAnsi="Arial" w:cs="Arial"/>
        </w:rPr>
        <w:fldChar w:fldCharType="end"/>
      </w:r>
      <w:r>
        <w:rPr>
          <w:rFonts w:ascii="Arial" w:hAnsi="Arial" w:cs="Arial"/>
        </w:rPr>
        <w:t>Na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2D2299">
        <w:rPr>
          <w:rFonts w:ascii="Arial" w:hAnsi="Arial" w:cs="Arial"/>
        </w:rPr>
        <w:t>29</w:t>
      </w:r>
      <w:r w:rsidR="00494C8D">
        <w:rPr>
          <w:rFonts w:ascii="Arial" w:hAnsi="Arial" w:cs="Arial"/>
        </w:rPr>
        <w:t xml:space="preserve"> de </w:t>
      </w:r>
      <w:r w:rsidR="00BB0EC7">
        <w:rPr>
          <w:rFonts w:ascii="Arial" w:hAnsi="Arial" w:cs="Arial"/>
        </w:rPr>
        <w:t>novem</w:t>
      </w:r>
      <w:r w:rsidR="002B6FC1">
        <w:rPr>
          <w:rFonts w:ascii="Arial" w:hAnsi="Arial" w:cs="Arial"/>
        </w:rPr>
        <w:t>bro</w:t>
      </w:r>
      <w:r w:rsidR="00EF36D6">
        <w:rPr>
          <w:rFonts w:ascii="Arial" w:hAnsi="Arial" w:cs="Arial"/>
        </w:rPr>
        <w:t xml:space="preserve"> </w:t>
      </w:r>
      <w:r w:rsidR="00494C8D">
        <w:rPr>
          <w:rFonts w:ascii="Arial" w:hAnsi="Arial" w:cs="Arial"/>
        </w:rPr>
        <w:t>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D5C63" w:rsidRPr="00FD176E" w:rsidRDefault="00743918" w:rsidP="006D5C6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LUÍS FLA</w:t>
      </w:r>
      <w:r w:rsidR="00400B1C">
        <w:rPr>
          <w:rFonts w:ascii="Arial" w:hAnsi="Arial" w:cs="Arial"/>
          <w:b/>
        </w:rPr>
        <w:t>VIO (FLAVINHO)</w:t>
      </w:r>
    </w:p>
    <w:p w:rsidR="00AA3160" w:rsidRDefault="009466C8" w:rsidP="007C04C5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Vereador </w:t>
      </w:r>
      <w:r w:rsidR="00B110CA">
        <w:rPr>
          <w:rFonts w:ascii="Arial" w:hAnsi="Arial" w:cs="Arial"/>
        </w:rPr>
        <w:t>–</w:t>
      </w:r>
      <w:r>
        <w:rPr>
          <w:rFonts w:ascii="Arial" w:hAnsi="Arial" w:cs="Arial"/>
        </w:rPr>
        <w:t xml:space="preserve"> PT</w:t>
      </w:r>
    </w:p>
    <w:p w:rsidR="002334AC" w:rsidRDefault="002334AC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2334AC" w:rsidRDefault="002334AC" w:rsidP="007C04C5">
      <w:pPr>
        <w:jc w:val="center"/>
        <w:rPr>
          <w:rFonts w:ascii="Arial" w:hAnsi="Arial" w:cs="Arial"/>
        </w:rPr>
      </w:pPr>
    </w:p>
    <w:p w:rsidR="002334AC" w:rsidRDefault="002334AC" w:rsidP="007C04C5">
      <w:pPr>
        <w:jc w:val="center"/>
        <w:rPr>
          <w:rFonts w:ascii="Arial" w:hAnsi="Arial" w:cs="Arial"/>
        </w:rPr>
      </w:pPr>
      <w:bookmarkStart w:id="0" w:name="_GoBack"/>
      <w:r>
        <w:rPr>
          <w:noProof/>
        </w:rPr>
        <w:drawing>
          <wp:inline distT="0" distB="0" distL="0" distR="0" wp14:anchorId="29D55042" wp14:editId="7774BC21">
            <wp:extent cx="5391150" cy="4038600"/>
            <wp:effectExtent l="0" t="0" r="0" b="0"/>
            <wp:docPr id="3" name="Imagem 3" descr="C:\Users\G02-3561\Downloads\WhatsApp Image 2017-11-27 at 08.57.20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C:\Users\G02-3561\Downloads\WhatsApp Image 2017-11-27 at 08.57.20.jpeg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403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2334AC" w:rsidSect="007D39FD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34D29" w:rsidRDefault="00034D29">
      <w:r>
        <w:separator/>
      </w:r>
    </w:p>
  </w:endnote>
  <w:endnote w:type="continuationSeparator" w:id="0">
    <w:p w:rsidR="00034D29" w:rsidRDefault="00034D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34D29" w:rsidRDefault="00034D29">
      <w:r>
        <w:separator/>
      </w:r>
    </w:p>
  </w:footnote>
  <w:footnote w:type="continuationSeparator" w:id="0">
    <w:p w:rsidR="00034D29" w:rsidRDefault="00034D2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A3160">
      <w:rPr>
        <w:rFonts w:ascii="Arial" w:hAnsi="Arial" w:cs="Arial"/>
        <w:b/>
        <w:sz w:val="20"/>
        <w:szCs w:val="20"/>
        <w:u w:val="single"/>
      </w:rPr>
      <w:t>3</w:t>
    </w:r>
    <w:r w:rsidR="002334AC">
      <w:rPr>
        <w:rFonts w:ascii="Arial" w:hAnsi="Arial" w:cs="Arial"/>
        <w:b/>
        <w:sz w:val="20"/>
        <w:szCs w:val="20"/>
        <w:u w:val="single"/>
      </w:rPr>
      <w:t>524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610493">
      <w:rPr>
        <w:rFonts w:ascii="Arial" w:hAnsi="Arial" w:cs="Arial"/>
        <w:b/>
        <w:sz w:val="20"/>
        <w:szCs w:val="20"/>
        <w:u w:val="single"/>
      </w:rPr>
      <w:t>-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610493">
      <w:rPr>
        <w:rFonts w:ascii="Arial" w:hAnsi="Arial" w:cs="Arial"/>
        <w:b/>
        <w:sz w:val="20"/>
        <w:szCs w:val="20"/>
        <w:u w:val="single"/>
      </w:rPr>
      <w:t xml:space="preserve">Vereador Luís Flávio (Flavinho) -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2334AC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2334AC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17DC"/>
    <w:rsid w:val="00012789"/>
    <w:rsid w:val="000156C5"/>
    <w:rsid w:val="00022068"/>
    <w:rsid w:val="0002275F"/>
    <w:rsid w:val="00023659"/>
    <w:rsid w:val="00024FD3"/>
    <w:rsid w:val="0002757B"/>
    <w:rsid w:val="00034A23"/>
    <w:rsid w:val="00034D29"/>
    <w:rsid w:val="0004359D"/>
    <w:rsid w:val="0004790F"/>
    <w:rsid w:val="00055CBC"/>
    <w:rsid w:val="00056288"/>
    <w:rsid w:val="00071BE9"/>
    <w:rsid w:val="00075973"/>
    <w:rsid w:val="00075CB3"/>
    <w:rsid w:val="0007603E"/>
    <w:rsid w:val="0008077D"/>
    <w:rsid w:val="0009437C"/>
    <w:rsid w:val="00094490"/>
    <w:rsid w:val="000958D5"/>
    <w:rsid w:val="000971FD"/>
    <w:rsid w:val="00097CAE"/>
    <w:rsid w:val="000A12DD"/>
    <w:rsid w:val="000A6C04"/>
    <w:rsid w:val="000B3527"/>
    <w:rsid w:val="000B5695"/>
    <w:rsid w:val="000D3215"/>
    <w:rsid w:val="000E0750"/>
    <w:rsid w:val="000E6661"/>
    <w:rsid w:val="000F03FF"/>
    <w:rsid w:val="000F266B"/>
    <w:rsid w:val="000F2D37"/>
    <w:rsid w:val="000F30B8"/>
    <w:rsid w:val="000F6251"/>
    <w:rsid w:val="001003B1"/>
    <w:rsid w:val="001048F9"/>
    <w:rsid w:val="001126F0"/>
    <w:rsid w:val="00117261"/>
    <w:rsid w:val="00123920"/>
    <w:rsid w:val="00136F04"/>
    <w:rsid w:val="0014133C"/>
    <w:rsid w:val="0014591F"/>
    <w:rsid w:val="00150EE2"/>
    <w:rsid w:val="00156F14"/>
    <w:rsid w:val="00161940"/>
    <w:rsid w:val="001624D9"/>
    <w:rsid w:val="00162ABC"/>
    <w:rsid w:val="001662E8"/>
    <w:rsid w:val="00170353"/>
    <w:rsid w:val="00172E81"/>
    <w:rsid w:val="00173603"/>
    <w:rsid w:val="00175414"/>
    <w:rsid w:val="00175DAE"/>
    <w:rsid w:val="00181CD2"/>
    <w:rsid w:val="001836AD"/>
    <w:rsid w:val="0018630E"/>
    <w:rsid w:val="0018754C"/>
    <w:rsid w:val="00192BE3"/>
    <w:rsid w:val="00193AD0"/>
    <w:rsid w:val="001A09F2"/>
    <w:rsid w:val="001B0773"/>
    <w:rsid w:val="001B4DC2"/>
    <w:rsid w:val="001D237A"/>
    <w:rsid w:val="001E1214"/>
    <w:rsid w:val="001E2E0F"/>
    <w:rsid w:val="001E5BFD"/>
    <w:rsid w:val="001F13C3"/>
    <w:rsid w:val="001F4FF1"/>
    <w:rsid w:val="0020388C"/>
    <w:rsid w:val="00204ED7"/>
    <w:rsid w:val="00211AD8"/>
    <w:rsid w:val="002169AE"/>
    <w:rsid w:val="00222F1F"/>
    <w:rsid w:val="00230859"/>
    <w:rsid w:val="002334AC"/>
    <w:rsid w:val="002339E4"/>
    <w:rsid w:val="00246C12"/>
    <w:rsid w:val="00253C82"/>
    <w:rsid w:val="00253CD5"/>
    <w:rsid w:val="00254635"/>
    <w:rsid w:val="00256155"/>
    <w:rsid w:val="00262EBF"/>
    <w:rsid w:val="0027262D"/>
    <w:rsid w:val="00272C29"/>
    <w:rsid w:val="00274AC8"/>
    <w:rsid w:val="00274C08"/>
    <w:rsid w:val="00280519"/>
    <w:rsid w:val="002855E5"/>
    <w:rsid w:val="00291029"/>
    <w:rsid w:val="002A65E7"/>
    <w:rsid w:val="002A7434"/>
    <w:rsid w:val="002B066E"/>
    <w:rsid w:val="002B6241"/>
    <w:rsid w:val="002B6FC1"/>
    <w:rsid w:val="002C221E"/>
    <w:rsid w:val="002C34E8"/>
    <w:rsid w:val="002C4B2B"/>
    <w:rsid w:val="002C5C70"/>
    <w:rsid w:val="002C5D2B"/>
    <w:rsid w:val="002C7F5C"/>
    <w:rsid w:val="002D2299"/>
    <w:rsid w:val="002D3D9E"/>
    <w:rsid w:val="002E2065"/>
    <w:rsid w:val="002E3CB0"/>
    <w:rsid w:val="002F02DB"/>
    <w:rsid w:val="002F6F34"/>
    <w:rsid w:val="0030168E"/>
    <w:rsid w:val="00305A13"/>
    <w:rsid w:val="00311F37"/>
    <w:rsid w:val="0031563D"/>
    <w:rsid w:val="00317C1A"/>
    <w:rsid w:val="00322BB4"/>
    <w:rsid w:val="00323F0F"/>
    <w:rsid w:val="003334A8"/>
    <w:rsid w:val="00343838"/>
    <w:rsid w:val="0034556B"/>
    <w:rsid w:val="00347D5E"/>
    <w:rsid w:val="00352F4D"/>
    <w:rsid w:val="003622DE"/>
    <w:rsid w:val="00364828"/>
    <w:rsid w:val="00370E64"/>
    <w:rsid w:val="0037151C"/>
    <w:rsid w:val="00373D78"/>
    <w:rsid w:val="00381797"/>
    <w:rsid w:val="003848C4"/>
    <w:rsid w:val="00384F29"/>
    <w:rsid w:val="00393B17"/>
    <w:rsid w:val="00397FF3"/>
    <w:rsid w:val="003A5767"/>
    <w:rsid w:val="003A77BE"/>
    <w:rsid w:val="003B0230"/>
    <w:rsid w:val="003B3C7B"/>
    <w:rsid w:val="003B4A1E"/>
    <w:rsid w:val="003C5D72"/>
    <w:rsid w:val="003D67B9"/>
    <w:rsid w:val="003D74A0"/>
    <w:rsid w:val="003D7732"/>
    <w:rsid w:val="003E17BC"/>
    <w:rsid w:val="003E188F"/>
    <w:rsid w:val="003F546A"/>
    <w:rsid w:val="003F65AE"/>
    <w:rsid w:val="003F7082"/>
    <w:rsid w:val="00400B1C"/>
    <w:rsid w:val="004041FD"/>
    <w:rsid w:val="0041004D"/>
    <w:rsid w:val="00412795"/>
    <w:rsid w:val="00420430"/>
    <w:rsid w:val="004206B6"/>
    <w:rsid w:val="00421CFF"/>
    <w:rsid w:val="0042545A"/>
    <w:rsid w:val="00431EED"/>
    <w:rsid w:val="0044328C"/>
    <w:rsid w:val="00444BCF"/>
    <w:rsid w:val="00483569"/>
    <w:rsid w:val="0048662A"/>
    <w:rsid w:val="00487D64"/>
    <w:rsid w:val="00493115"/>
    <w:rsid w:val="00494C8D"/>
    <w:rsid w:val="004A53EF"/>
    <w:rsid w:val="004C2C30"/>
    <w:rsid w:val="004C6C78"/>
    <w:rsid w:val="004C7F0B"/>
    <w:rsid w:val="004D22C3"/>
    <w:rsid w:val="004D7321"/>
    <w:rsid w:val="004E06ED"/>
    <w:rsid w:val="004E46DA"/>
    <w:rsid w:val="004F270D"/>
    <w:rsid w:val="004F38CF"/>
    <w:rsid w:val="004F39E9"/>
    <w:rsid w:val="004F465F"/>
    <w:rsid w:val="004F690D"/>
    <w:rsid w:val="004F6A11"/>
    <w:rsid w:val="005019C2"/>
    <w:rsid w:val="00505357"/>
    <w:rsid w:val="00505FD8"/>
    <w:rsid w:val="0051673E"/>
    <w:rsid w:val="00523974"/>
    <w:rsid w:val="00524669"/>
    <w:rsid w:val="00533862"/>
    <w:rsid w:val="00540284"/>
    <w:rsid w:val="005503F0"/>
    <w:rsid w:val="00561CB3"/>
    <w:rsid w:val="00564368"/>
    <w:rsid w:val="00574A51"/>
    <w:rsid w:val="00574DAF"/>
    <w:rsid w:val="0058109A"/>
    <w:rsid w:val="005839AB"/>
    <w:rsid w:val="005868AE"/>
    <w:rsid w:val="005A01D0"/>
    <w:rsid w:val="005A03FA"/>
    <w:rsid w:val="005A49A9"/>
    <w:rsid w:val="005A75B3"/>
    <w:rsid w:val="005A7D58"/>
    <w:rsid w:val="005B3D21"/>
    <w:rsid w:val="005C3938"/>
    <w:rsid w:val="005C7BA5"/>
    <w:rsid w:val="005D702D"/>
    <w:rsid w:val="005D75D7"/>
    <w:rsid w:val="005E138D"/>
    <w:rsid w:val="005F09E5"/>
    <w:rsid w:val="005F62AF"/>
    <w:rsid w:val="006014C7"/>
    <w:rsid w:val="00602564"/>
    <w:rsid w:val="0060386D"/>
    <w:rsid w:val="006048DE"/>
    <w:rsid w:val="00610493"/>
    <w:rsid w:val="00612E0D"/>
    <w:rsid w:val="00624472"/>
    <w:rsid w:val="00636535"/>
    <w:rsid w:val="006426AE"/>
    <w:rsid w:val="00646FA9"/>
    <w:rsid w:val="00671B7F"/>
    <w:rsid w:val="00674F7D"/>
    <w:rsid w:val="006758B7"/>
    <w:rsid w:val="00681021"/>
    <w:rsid w:val="00682E6E"/>
    <w:rsid w:val="00685A13"/>
    <w:rsid w:val="006913AC"/>
    <w:rsid w:val="00691CF5"/>
    <w:rsid w:val="0069312F"/>
    <w:rsid w:val="006945A5"/>
    <w:rsid w:val="006957F5"/>
    <w:rsid w:val="00696629"/>
    <w:rsid w:val="006A1810"/>
    <w:rsid w:val="006A370D"/>
    <w:rsid w:val="006B0B8E"/>
    <w:rsid w:val="006C59BC"/>
    <w:rsid w:val="006C7164"/>
    <w:rsid w:val="006D3B68"/>
    <w:rsid w:val="006D5C63"/>
    <w:rsid w:val="006D6F7D"/>
    <w:rsid w:val="006E7E66"/>
    <w:rsid w:val="006F4E64"/>
    <w:rsid w:val="006F7B0A"/>
    <w:rsid w:val="00715F74"/>
    <w:rsid w:val="00716800"/>
    <w:rsid w:val="00722641"/>
    <w:rsid w:val="007258F8"/>
    <w:rsid w:val="00725E66"/>
    <w:rsid w:val="00727A02"/>
    <w:rsid w:val="00727CDB"/>
    <w:rsid w:val="0073407F"/>
    <w:rsid w:val="00742E17"/>
    <w:rsid w:val="00743918"/>
    <w:rsid w:val="0075138E"/>
    <w:rsid w:val="00756927"/>
    <w:rsid w:val="00763465"/>
    <w:rsid w:val="00771286"/>
    <w:rsid w:val="00771E05"/>
    <w:rsid w:val="00773393"/>
    <w:rsid w:val="007742C5"/>
    <w:rsid w:val="00775A1B"/>
    <w:rsid w:val="0078364D"/>
    <w:rsid w:val="007838DC"/>
    <w:rsid w:val="00787629"/>
    <w:rsid w:val="00790911"/>
    <w:rsid w:val="007A0059"/>
    <w:rsid w:val="007A3EBB"/>
    <w:rsid w:val="007A714C"/>
    <w:rsid w:val="007C04C5"/>
    <w:rsid w:val="007D1938"/>
    <w:rsid w:val="007D3298"/>
    <w:rsid w:val="007D39FD"/>
    <w:rsid w:val="007E0D4E"/>
    <w:rsid w:val="007E359D"/>
    <w:rsid w:val="007E369D"/>
    <w:rsid w:val="007E3B35"/>
    <w:rsid w:val="007E3F69"/>
    <w:rsid w:val="007E6F02"/>
    <w:rsid w:val="007F75CA"/>
    <w:rsid w:val="0080197E"/>
    <w:rsid w:val="00813FA4"/>
    <w:rsid w:val="00820C13"/>
    <w:rsid w:val="00825494"/>
    <w:rsid w:val="00833E7C"/>
    <w:rsid w:val="008474F2"/>
    <w:rsid w:val="00850086"/>
    <w:rsid w:val="008508AB"/>
    <w:rsid w:val="00853511"/>
    <w:rsid w:val="00856F0D"/>
    <w:rsid w:val="00857F79"/>
    <w:rsid w:val="00862363"/>
    <w:rsid w:val="00870972"/>
    <w:rsid w:val="0087166E"/>
    <w:rsid w:val="00871764"/>
    <w:rsid w:val="00876A8C"/>
    <w:rsid w:val="0087706A"/>
    <w:rsid w:val="00877E50"/>
    <w:rsid w:val="0088042D"/>
    <w:rsid w:val="00887C3F"/>
    <w:rsid w:val="0089053C"/>
    <w:rsid w:val="008909A4"/>
    <w:rsid w:val="00896913"/>
    <w:rsid w:val="008A0EB2"/>
    <w:rsid w:val="008A16A2"/>
    <w:rsid w:val="008B7116"/>
    <w:rsid w:val="008C33AB"/>
    <w:rsid w:val="008C5BA6"/>
    <w:rsid w:val="008C647A"/>
    <w:rsid w:val="008D204E"/>
    <w:rsid w:val="008E44B5"/>
    <w:rsid w:val="008E6C99"/>
    <w:rsid w:val="008F28A0"/>
    <w:rsid w:val="00903889"/>
    <w:rsid w:val="00921BDF"/>
    <w:rsid w:val="00922964"/>
    <w:rsid w:val="00933A0A"/>
    <w:rsid w:val="00933F11"/>
    <w:rsid w:val="00935D18"/>
    <w:rsid w:val="009364EC"/>
    <w:rsid w:val="009428CD"/>
    <w:rsid w:val="009466C8"/>
    <w:rsid w:val="00946C17"/>
    <w:rsid w:val="00951025"/>
    <w:rsid w:val="009547FB"/>
    <w:rsid w:val="009562FE"/>
    <w:rsid w:val="00957506"/>
    <w:rsid w:val="00960518"/>
    <w:rsid w:val="00960FDD"/>
    <w:rsid w:val="009703DF"/>
    <w:rsid w:val="00972E2A"/>
    <w:rsid w:val="00973D62"/>
    <w:rsid w:val="00973EF2"/>
    <w:rsid w:val="009768E6"/>
    <w:rsid w:val="009948C4"/>
    <w:rsid w:val="00996AAE"/>
    <w:rsid w:val="009A2ABD"/>
    <w:rsid w:val="009B007B"/>
    <w:rsid w:val="009B207E"/>
    <w:rsid w:val="009B32F8"/>
    <w:rsid w:val="009B52A0"/>
    <w:rsid w:val="009D0F6E"/>
    <w:rsid w:val="009D13C0"/>
    <w:rsid w:val="009D50D4"/>
    <w:rsid w:val="009D512F"/>
    <w:rsid w:val="009D71C8"/>
    <w:rsid w:val="009E1F05"/>
    <w:rsid w:val="009E6B3F"/>
    <w:rsid w:val="009F2F97"/>
    <w:rsid w:val="009F7709"/>
    <w:rsid w:val="009F7E5F"/>
    <w:rsid w:val="00A0000D"/>
    <w:rsid w:val="00A108C9"/>
    <w:rsid w:val="00A21A8C"/>
    <w:rsid w:val="00A27B64"/>
    <w:rsid w:val="00A349F1"/>
    <w:rsid w:val="00A46B01"/>
    <w:rsid w:val="00A47BDA"/>
    <w:rsid w:val="00A54766"/>
    <w:rsid w:val="00A60094"/>
    <w:rsid w:val="00A75941"/>
    <w:rsid w:val="00A92CB9"/>
    <w:rsid w:val="00AA0EE8"/>
    <w:rsid w:val="00AA3160"/>
    <w:rsid w:val="00AA5EB3"/>
    <w:rsid w:val="00AA7A61"/>
    <w:rsid w:val="00AB2F12"/>
    <w:rsid w:val="00AB46EE"/>
    <w:rsid w:val="00AC24F9"/>
    <w:rsid w:val="00AC712C"/>
    <w:rsid w:val="00AD2FEA"/>
    <w:rsid w:val="00AD483E"/>
    <w:rsid w:val="00AD6B47"/>
    <w:rsid w:val="00AE258C"/>
    <w:rsid w:val="00AE3EBB"/>
    <w:rsid w:val="00AF6CA1"/>
    <w:rsid w:val="00B10E9F"/>
    <w:rsid w:val="00B110CA"/>
    <w:rsid w:val="00B12059"/>
    <w:rsid w:val="00B36D76"/>
    <w:rsid w:val="00B43A99"/>
    <w:rsid w:val="00B4723C"/>
    <w:rsid w:val="00B50826"/>
    <w:rsid w:val="00B551E7"/>
    <w:rsid w:val="00B57E0F"/>
    <w:rsid w:val="00B63A26"/>
    <w:rsid w:val="00B65326"/>
    <w:rsid w:val="00B70DDF"/>
    <w:rsid w:val="00B75336"/>
    <w:rsid w:val="00B75CEF"/>
    <w:rsid w:val="00B94081"/>
    <w:rsid w:val="00B94ACE"/>
    <w:rsid w:val="00B961AA"/>
    <w:rsid w:val="00B97721"/>
    <w:rsid w:val="00BA1565"/>
    <w:rsid w:val="00BA2780"/>
    <w:rsid w:val="00BA2AC7"/>
    <w:rsid w:val="00BB0CEC"/>
    <w:rsid w:val="00BB0EC7"/>
    <w:rsid w:val="00BB3F3E"/>
    <w:rsid w:val="00BC1D7D"/>
    <w:rsid w:val="00BC44DF"/>
    <w:rsid w:val="00BC6D26"/>
    <w:rsid w:val="00BD1CF8"/>
    <w:rsid w:val="00BD1F36"/>
    <w:rsid w:val="00BD3C47"/>
    <w:rsid w:val="00BD4115"/>
    <w:rsid w:val="00BE1B39"/>
    <w:rsid w:val="00BE2C8D"/>
    <w:rsid w:val="00BE2E5E"/>
    <w:rsid w:val="00BE685D"/>
    <w:rsid w:val="00BF184D"/>
    <w:rsid w:val="00BF26DE"/>
    <w:rsid w:val="00BF6226"/>
    <w:rsid w:val="00BF791A"/>
    <w:rsid w:val="00C06926"/>
    <w:rsid w:val="00C06BEA"/>
    <w:rsid w:val="00C073E7"/>
    <w:rsid w:val="00C16CE0"/>
    <w:rsid w:val="00C22487"/>
    <w:rsid w:val="00C25D1F"/>
    <w:rsid w:val="00C30767"/>
    <w:rsid w:val="00C36E68"/>
    <w:rsid w:val="00C40146"/>
    <w:rsid w:val="00C4056C"/>
    <w:rsid w:val="00C42806"/>
    <w:rsid w:val="00C44D39"/>
    <w:rsid w:val="00C45509"/>
    <w:rsid w:val="00C61E4F"/>
    <w:rsid w:val="00C66E09"/>
    <w:rsid w:val="00C7053D"/>
    <w:rsid w:val="00C76263"/>
    <w:rsid w:val="00CA3748"/>
    <w:rsid w:val="00CA6358"/>
    <w:rsid w:val="00CA759E"/>
    <w:rsid w:val="00CA762C"/>
    <w:rsid w:val="00CB2BAB"/>
    <w:rsid w:val="00CB2BE1"/>
    <w:rsid w:val="00CB5E8C"/>
    <w:rsid w:val="00CC0F1F"/>
    <w:rsid w:val="00CC3018"/>
    <w:rsid w:val="00CE1306"/>
    <w:rsid w:val="00CE52C6"/>
    <w:rsid w:val="00CF31DE"/>
    <w:rsid w:val="00D02893"/>
    <w:rsid w:val="00D0426E"/>
    <w:rsid w:val="00D0733A"/>
    <w:rsid w:val="00D07B69"/>
    <w:rsid w:val="00D14EB1"/>
    <w:rsid w:val="00D16CA1"/>
    <w:rsid w:val="00D2072E"/>
    <w:rsid w:val="00D233C7"/>
    <w:rsid w:val="00D3484F"/>
    <w:rsid w:val="00D45829"/>
    <w:rsid w:val="00D507D5"/>
    <w:rsid w:val="00D5430F"/>
    <w:rsid w:val="00D564F1"/>
    <w:rsid w:val="00D665FD"/>
    <w:rsid w:val="00D67D62"/>
    <w:rsid w:val="00D71C5F"/>
    <w:rsid w:val="00D8155C"/>
    <w:rsid w:val="00D822F8"/>
    <w:rsid w:val="00D8365B"/>
    <w:rsid w:val="00D84E66"/>
    <w:rsid w:val="00D864F8"/>
    <w:rsid w:val="00D94476"/>
    <w:rsid w:val="00DA2A09"/>
    <w:rsid w:val="00DB23E5"/>
    <w:rsid w:val="00DB421D"/>
    <w:rsid w:val="00DB48F6"/>
    <w:rsid w:val="00DB4D94"/>
    <w:rsid w:val="00DB74F4"/>
    <w:rsid w:val="00DC1021"/>
    <w:rsid w:val="00DE50DD"/>
    <w:rsid w:val="00DE6D69"/>
    <w:rsid w:val="00DF14EC"/>
    <w:rsid w:val="00E01D8B"/>
    <w:rsid w:val="00E0249F"/>
    <w:rsid w:val="00E024A8"/>
    <w:rsid w:val="00E07978"/>
    <w:rsid w:val="00E11F92"/>
    <w:rsid w:val="00E14F37"/>
    <w:rsid w:val="00E1707B"/>
    <w:rsid w:val="00E17AD0"/>
    <w:rsid w:val="00E219C1"/>
    <w:rsid w:val="00E25BFA"/>
    <w:rsid w:val="00E3022D"/>
    <w:rsid w:val="00E34D26"/>
    <w:rsid w:val="00E36F6F"/>
    <w:rsid w:val="00E4656E"/>
    <w:rsid w:val="00E51448"/>
    <w:rsid w:val="00E57A5E"/>
    <w:rsid w:val="00E66CFD"/>
    <w:rsid w:val="00E721EC"/>
    <w:rsid w:val="00E86C30"/>
    <w:rsid w:val="00E90791"/>
    <w:rsid w:val="00E90C30"/>
    <w:rsid w:val="00E915C0"/>
    <w:rsid w:val="00E92976"/>
    <w:rsid w:val="00EB04D6"/>
    <w:rsid w:val="00EB11B5"/>
    <w:rsid w:val="00EB54A7"/>
    <w:rsid w:val="00EC14EE"/>
    <w:rsid w:val="00EC66C9"/>
    <w:rsid w:val="00ED1534"/>
    <w:rsid w:val="00ED2065"/>
    <w:rsid w:val="00EF25D7"/>
    <w:rsid w:val="00EF36D6"/>
    <w:rsid w:val="00EF58D0"/>
    <w:rsid w:val="00F131BF"/>
    <w:rsid w:val="00F15ACC"/>
    <w:rsid w:val="00F272DB"/>
    <w:rsid w:val="00F27823"/>
    <w:rsid w:val="00F27895"/>
    <w:rsid w:val="00F34C03"/>
    <w:rsid w:val="00F3557C"/>
    <w:rsid w:val="00F36657"/>
    <w:rsid w:val="00F41D58"/>
    <w:rsid w:val="00F420E5"/>
    <w:rsid w:val="00F5150F"/>
    <w:rsid w:val="00F52226"/>
    <w:rsid w:val="00F65C85"/>
    <w:rsid w:val="00F65E7F"/>
    <w:rsid w:val="00F67817"/>
    <w:rsid w:val="00F73DA3"/>
    <w:rsid w:val="00F91BFF"/>
    <w:rsid w:val="00F92A6B"/>
    <w:rsid w:val="00F93D57"/>
    <w:rsid w:val="00FA071F"/>
    <w:rsid w:val="00FA366E"/>
    <w:rsid w:val="00FA3CFC"/>
    <w:rsid w:val="00FA7A0B"/>
    <w:rsid w:val="00FB00FA"/>
    <w:rsid w:val="00FC1C13"/>
    <w:rsid w:val="00FC37AF"/>
    <w:rsid w:val="00FE1609"/>
    <w:rsid w:val="00FE28F8"/>
    <w:rsid w:val="00FE3B6B"/>
    <w:rsid w:val="00FE58F3"/>
    <w:rsid w:val="00FE6F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12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6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0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12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824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830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99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0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30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48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83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96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91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94D3B2-071D-42DE-843C-60ED14EFCB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9</TotalTime>
  <Pages>2</Pages>
  <Words>153</Words>
  <Characters>829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981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23</cp:revision>
  <cp:lastPrinted>2017-11-21T12:44:00Z</cp:lastPrinted>
  <dcterms:created xsi:type="dcterms:W3CDTF">2017-11-28T11:12:00Z</dcterms:created>
  <dcterms:modified xsi:type="dcterms:W3CDTF">2017-11-28T11:21:00Z</dcterms:modified>
</cp:coreProperties>
</file>