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3806DC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20DAC">
        <w:rPr>
          <w:rFonts w:ascii="Arial" w:hAnsi="Arial" w:cs="Arial"/>
          <w:b/>
          <w:caps/>
          <w:sz w:val="28"/>
          <w:szCs w:val="28"/>
        </w:rPr>
        <w:t>3</w:t>
      </w:r>
      <w:r w:rsidR="00D97170">
        <w:rPr>
          <w:rFonts w:ascii="Arial" w:hAnsi="Arial" w:cs="Arial"/>
          <w:b/>
          <w:caps/>
          <w:sz w:val="28"/>
          <w:szCs w:val="28"/>
        </w:rPr>
        <w:t>530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C05C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0097B" w:rsidP="00D9717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D97170">
              <w:rPr>
                <w:rFonts w:ascii="Arial" w:hAnsi="Arial" w:cs="Arial"/>
                <w:sz w:val="20"/>
                <w:szCs w:val="20"/>
              </w:rPr>
              <w:t>providências para que haja o recolhimento, pelas empresas de telecomunicações, das sobras das fiações e cabos de telefonia e TV não utilizados, soltos ou rompidos nos postes das praças e vias públicas do Jardim Santa Maria</w:t>
            </w:r>
            <w:r w:rsidR="00C96DE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806DC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FF026C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942E8E" w:rsidRPr="00942E8E">
        <w:rPr>
          <w:rFonts w:ascii="Arial" w:hAnsi="Arial" w:cs="Arial"/>
        </w:rPr>
        <w:t>, no sentido de alcançar a eficiência dos serviços públicos municipais</w:t>
      </w:r>
      <w:r w:rsidR="00B47479">
        <w:rPr>
          <w:rFonts w:ascii="Arial" w:hAnsi="Arial" w:cs="Arial"/>
        </w:rPr>
        <w:t xml:space="preserve">, </w:t>
      </w:r>
      <w:r w:rsidR="00FF05B2">
        <w:rPr>
          <w:rFonts w:ascii="Arial" w:hAnsi="Arial" w:cs="Arial"/>
        </w:rPr>
        <w:t xml:space="preserve">para que </w:t>
      </w:r>
      <w:r w:rsidR="00363CFD" w:rsidRPr="00363CFD">
        <w:rPr>
          <w:rFonts w:ascii="Arial" w:hAnsi="Arial" w:cs="Arial"/>
        </w:rPr>
        <w:t xml:space="preserve">o setor </w:t>
      </w:r>
      <w:r w:rsidR="008B2B77">
        <w:rPr>
          <w:rFonts w:ascii="Arial" w:hAnsi="Arial" w:cs="Arial"/>
        </w:rPr>
        <w:t xml:space="preserve">competente </w:t>
      </w:r>
      <w:r w:rsidR="00363CFD" w:rsidRPr="00363CFD">
        <w:rPr>
          <w:rFonts w:ascii="Arial" w:hAnsi="Arial" w:cs="Arial"/>
        </w:rPr>
        <w:t>d</w:t>
      </w:r>
      <w:r w:rsidR="008B2B77">
        <w:rPr>
          <w:rFonts w:ascii="Arial" w:hAnsi="Arial" w:cs="Arial"/>
        </w:rPr>
        <w:t>a</w:t>
      </w:r>
      <w:r w:rsidR="00363CFD" w:rsidRPr="00363CFD">
        <w:rPr>
          <w:rFonts w:ascii="Arial" w:hAnsi="Arial" w:cs="Arial"/>
        </w:rPr>
        <w:t xml:space="preserve"> </w:t>
      </w:r>
      <w:r w:rsidR="00AE2645">
        <w:rPr>
          <w:rFonts w:ascii="Arial" w:hAnsi="Arial" w:cs="Arial"/>
        </w:rPr>
        <w:t>Prefeitura</w:t>
      </w:r>
      <w:r w:rsidR="00FF05B2">
        <w:rPr>
          <w:rFonts w:ascii="Arial" w:hAnsi="Arial" w:cs="Arial"/>
        </w:rPr>
        <w:t xml:space="preserve"> determine </w:t>
      </w:r>
      <w:r w:rsidR="00DE4B98">
        <w:rPr>
          <w:rFonts w:ascii="Arial" w:hAnsi="Arial" w:cs="Arial"/>
        </w:rPr>
        <w:t>o</w:t>
      </w:r>
      <w:r w:rsidR="00AE2645">
        <w:rPr>
          <w:rFonts w:ascii="Arial" w:hAnsi="Arial" w:cs="Arial"/>
        </w:rPr>
        <w:t xml:space="preserve"> </w:t>
      </w:r>
      <w:r w:rsidR="00DE4B98" w:rsidRPr="00DE4B98">
        <w:rPr>
          <w:rFonts w:ascii="Arial" w:hAnsi="Arial" w:cs="Arial"/>
        </w:rPr>
        <w:t>recolhimento, pelas empresas de telecomunicações, das sobras das fiações e cabos de telefonia e TV não utilizados, soltos ou rompidos nos postes das praças e vias públicas do Jardim Santa Maria</w:t>
      </w:r>
      <w:r w:rsidR="00C165B4">
        <w:rPr>
          <w:rFonts w:ascii="Arial" w:hAnsi="Arial" w:cs="Arial"/>
        </w:rPr>
        <w:t>.</w:t>
      </w:r>
      <w:r w:rsidR="005A2D05">
        <w:rPr>
          <w:rFonts w:ascii="Arial" w:hAnsi="Arial" w:cs="Arial"/>
        </w:rPr>
        <w:t xml:space="preserve"> Seguem fotos.</w:t>
      </w:r>
    </w:p>
    <w:p w:rsidR="003A77BE" w:rsidRDefault="00B4747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47479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165B4">
        <w:rPr>
          <w:rFonts w:ascii="Arial" w:hAnsi="Arial" w:cs="Arial"/>
        </w:rPr>
        <w:t>2</w:t>
      </w:r>
      <w:r w:rsidR="009A2D27">
        <w:rPr>
          <w:rFonts w:ascii="Arial" w:hAnsi="Arial" w:cs="Arial"/>
        </w:rPr>
        <w:t>9</w:t>
      </w:r>
      <w:r w:rsidR="00494C8D">
        <w:rPr>
          <w:rFonts w:ascii="Arial" w:hAnsi="Arial" w:cs="Arial"/>
        </w:rPr>
        <w:t xml:space="preserve"> de </w:t>
      </w:r>
      <w:r w:rsidR="002F507D">
        <w:rPr>
          <w:rFonts w:ascii="Arial" w:hAnsi="Arial" w:cs="Arial"/>
        </w:rPr>
        <w:t>novem</w:t>
      </w:r>
      <w:r w:rsidR="00F64798">
        <w:rPr>
          <w:rFonts w:ascii="Arial" w:hAnsi="Arial" w:cs="Arial"/>
        </w:rPr>
        <w:t>bro</w:t>
      </w:r>
      <w:r w:rsidR="00AF10B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SÔNIA REGINA GONÇALVES</w:t>
      </w: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(Sônia Patas da Amizade)</w:t>
      </w:r>
    </w:p>
    <w:p w:rsidR="005C2E06" w:rsidRDefault="00891242" w:rsidP="00891242">
      <w:pPr>
        <w:jc w:val="center"/>
        <w:rPr>
          <w:rFonts w:ascii="Arial" w:hAnsi="Arial" w:cs="Arial"/>
        </w:rPr>
      </w:pPr>
      <w:r w:rsidRPr="00891242">
        <w:rPr>
          <w:rFonts w:ascii="Arial" w:hAnsi="Arial" w:cs="Arial"/>
        </w:rPr>
        <w:t>Vereadora – Líder do PSB</w:t>
      </w:r>
    </w:p>
    <w:p w:rsidR="0014361F" w:rsidRDefault="0014361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4361F" w:rsidRDefault="0014361F" w:rsidP="00891242">
      <w:pPr>
        <w:jc w:val="center"/>
        <w:rPr>
          <w:rFonts w:ascii="Arial" w:hAnsi="Arial" w:cs="Arial"/>
        </w:rPr>
      </w:pPr>
    </w:p>
    <w:p w:rsidR="005A2D05" w:rsidRDefault="0014361F" w:rsidP="00891242">
      <w:pPr>
        <w:jc w:val="center"/>
        <w:rPr>
          <w:rFonts w:ascii="Arial" w:hAnsi="Arial" w:cs="Arial"/>
        </w:rPr>
      </w:pPr>
      <w:r>
        <w:rPr>
          <w:rFonts w:ascii="Calibri Light" w:hAnsi="Calibri Light"/>
          <w:noProof/>
          <w:sz w:val="28"/>
          <w:szCs w:val="28"/>
        </w:rPr>
        <w:drawing>
          <wp:inline distT="0" distB="0" distL="0" distR="0">
            <wp:extent cx="3171600" cy="2628000"/>
            <wp:effectExtent l="0" t="0" r="0" b="1270"/>
            <wp:docPr id="3" name="Imagem 3" descr="WhatsApp Image 2017-11-21 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 Image 2017-11-21 at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6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361F" w:rsidRDefault="0014361F" w:rsidP="00891242">
      <w:pPr>
        <w:jc w:val="center"/>
        <w:rPr>
          <w:rFonts w:ascii="Arial" w:hAnsi="Arial" w:cs="Arial"/>
        </w:rPr>
      </w:pPr>
    </w:p>
    <w:p w:rsidR="0014361F" w:rsidRDefault="0014361F" w:rsidP="00891242">
      <w:pPr>
        <w:jc w:val="center"/>
        <w:rPr>
          <w:rFonts w:ascii="Arial" w:hAnsi="Arial" w:cs="Arial"/>
        </w:rPr>
      </w:pPr>
    </w:p>
    <w:p w:rsidR="0014361F" w:rsidRPr="00891242" w:rsidRDefault="0014361F" w:rsidP="00891242">
      <w:pPr>
        <w:jc w:val="center"/>
        <w:rPr>
          <w:rFonts w:ascii="Arial" w:hAnsi="Arial" w:cs="Arial"/>
        </w:rPr>
      </w:pPr>
      <w:r>
        <w:rPr>
          <w:rFonts w:ascii="Calibri Light" w:hAnsi="Calibri Light"/>
          <w:noProof/>
          <w:sz w:val="28"/>
          <w:szCs w:val="28"/>
        </w:rPr>
        <w:drawing>
          <wp:inline distT="0" distB="0" distL="0" distR="0">
            <wp:extent cx="3157200" cy="2628000"/>
            <wp:effectExtent l="0" t="0" r="5715" b="1270"/>
            <wp:docPr id="4" name="Imagem 4" descr="WhatsApp Image 2017-11-21 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sApp Image 2017-11-21 at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2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361F" w:rsidRPr="0089124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393F" w:rsidRDefault="00E3393F">
      <w:r>
        <w:separator/>
      </w:r>
    </w:p>
  </w:endnote>
  <w:endnote w:type="continuationSeparator" w:id="0">
    <w:p w:rsidR="00E3393F" w:rsidRDefault="00E339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393F" w:rsidRDefault="00E3393F">
      <w:r>
        <w:separator/>
      </w:r>
    </w:p>
  </w:footnote>
  <w:footnote w:type="continuationSeparator" w:id="0">
    <w:p w:rsidR="00E3393F" w:rsidRDefault="00E339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17098">
      <w:rPr>
        <w:rFonts w:ascii="Arial" w:hAnsi="Arial" w:cs="Arial"/>
        <w:b/>
        <w:sz w:val="20"/>
        <w:szCs w:val="20"/>
        <w:u w:val="single"/>
      </w:rPr>
      <w:t>3</w:t>
    </w:r>
    <w:r w:rsidR="0014361F">
      <w:rPr>
        <w:rFonts w:ascii="Arial" w:hAnsi="Arial" w:cs="Arial"/>
        <w:b/>
        <w:sz w:val="20"/>
        <w:szCs w:val="20"/>
        <w:u w:val="single"/>
      </w:rPr>
      <w:t>530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217098">
      <w:rPr>
        <w:rFonts w:ascii="Arial" w:hAnsi="Arial" w:cs="Arial"/>
        <w:b/>
        <w:sz w:val="20"/>
        <w:szCs w:val="20"/>
        <w:u w:val="single"/>
      </w:rPr>
      <w:t xml:space="preserve">- Vereadora Sônia Patas da Amizade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4361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4361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B6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B6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530F"/>
    <w:rsid w:val="0002291F"/>
    <w:rsid w:val="00024FD3"/>
    <w:rsid w:val="00025BC0"/>
    <w:rsid w:val="00034A23"/>
    <w:rsid w:val="0003766B"/>
    <w:rsid w:val="00056288"/>
    <w:rsid w:val="00057B8E"/>
    <w:rsid w:val="00061EA7"/>
    <w:rsid w:val="00071176"/>
    <w:rsid w:val="000737B6"/>
    <w:rsid w:val="0007473C"/>
    <w:rsid w:val="00074C8F"/>
    <w:rsid w:val="000854EA"/>
    <w:rsid w:val="000922AE"/>
    <w:rsid w:val="00094490"/>
    <w:rsid w:val="000958D5"/>
    <w:rsid w:val="00097CAE"/>
    <w:rsid w:val="000A08B7"/>
    <w:rsid w:val="000A139B"/>
    <w:rsid w:val="000A5E81"/>
    <w:rsid w:val="000B0AC0"/>
    <w:rsid w:val="000B5695"/>
    <w:rsid w:val="000B6D70"/>
    <w:rsid w:val="000C2FFB"/>
    <w:rsid w:val="000D12DD"/>
    <w:rsid w:val="000F1D4E"/>
    <w:rsid w:val="000F6251"/>
    <w:rsid w:val="0010531A"/>
    <w:rsid w:val="001070B9"/>
    <w:rsid w:val="00123530"/>
    <w:rsid w:val="00124717"/>
    <w:rsid w:val="00126AAD"/>
    <w:rsid w:val="00136FBF"/>
    <w:rsid w:val="0013704D"/>
    <w:rsid w:val="0014361F"/>
    <w:rsid w:val="0014591F"/>
    <w:rsid w:val="00146E36"/>
    <w:rsid w:val="00150EE2"/>
    <w:rsid w:val="0015435D"/>
    <w:rsid w:val="00171215"/>
    <w:rsid w:val="00172E81"/>
    <w:rsid w:val="00174AB3"/>
    <w:rsid w:val="00181CD2"/>
    <w:rsid w:val="00181FCC"/>
    <w:rsid w:val="0018392A"/>
    <w:rsid w:val="00184FE6"/>
    <w:rsid w:val="00185B9D"/>
    <w:rsid w:val="00190511"/>
    <w:rsid w:val="001A09F2"/>
    <w:rsid w:val="001B0773"/>
    <w:rsid w:val="001C3583"/>
    <w:rsid w:val="001C3A17"/>
    <w:rsid w:val="001C681B"/>
    <w:rsid w:val="001D6B6A"/>
    <w:rsid w:val="001E2B2C"/>
    <w:rsid w:val="001E30F4"/>
    <w:rsid w:val="001F13C3"/>
    <w:rsid w:val="002012E9"/>
    <w:rsid w:val="00204ED7"/>
    <w:rsid w:val="00206721"/>
    <w:rsid w:val="00216FF0"/>
    <w:rsid w:val="00217098"/>
    <w:rsid w:val="00230859"/>
    <w:rsid w:val="00231FB9"/>
    <w:rsid w:val="002378EB"/>
    <w:rsid w:val="002418D5"/>
    <w:rsid w:val="00247519"/>
    <w:rsid w:val="00247C91"/>
    <w:rsid w:val="00253C82"/>
    <w:rsid w:val="00256155"/>
    <w:rsid w:val="00257A10"/>
    <w:rsid w:val="002618FB"/>
    <w:rsid w:val="0027086E"/>
    <w:rsid w:val="00277D80"/>
    <w:rsid w:val="002867E6"/>
    <w:rsid w:val="002912AD"/>
    <w:rsid w:val="00295507"/>
    <w:rsid w:val="00296AC0"/>
    <w:rsid w:val="00296CEA"/>
    <w:rsid w:val="002A02BD"/>
    <w:rsid w:val="002A7434"/>
    <w:rsid w:val="002B1DAF"/>
    <w:rsid w:val="002C01A6"/>
    <w:rsid w:val="002C1A5D"/>
    <w:rsid w:val="002C4B2B"/>
    <w:rsid w:val="002C5C70"/>
    <w:rsid w:val="002D171F"/>
    <w:rsid w:val="002D3D9E"/>
    <w:rsid w:val="002E2C2B"/>
    <w:rsid w:val="002F02DB"/>
    <w:rsid w:val="002F24A3"/>
    <w:rsid w:val="002F32DC"/>
    <w:rsid w:val="002F507D"/>
    <w:rsid w:val="0030168E"/>
    <w:rsid w:val="003072D6"/>
    <w:rsid w:val="00317C1A"/>
    <w:rsid w:val="00323F0F"/>
    <w:rsid w:val="00324B31"/>
    <w:rsid w:val="00324DA6"/>
    <w:rsid w:val="00330BB8"/>
    <w:rsid w:val="00341380"/>
    <w:rsid w:val="00341C96"/>
    <w:rsid w:val="00347D5E"/>
    <w:rsid w:val="00363879"/>
    <w:rsid w:val="00363CFD"/>
    <w:rsid w:val="0036484D"/>
    <w:rsid w:val="00375793"/>
    <w:rsid w:val="003806DC"/>
    <w:rsid w:val="0038165B"/>
    <w:rsid w:val="00381797"/>
    <w:rsid w:val="003848C4"/>
    <w:rsid w:val="0039037C"/>
    <w:rsid w:val="00390D18"/>
    <w:rsid w:val="00396F63"/>
    <w:rsid w:val="00397FF3"/>
    <w:rsid w:val="003A77BE"/>
    <w:rsid w:val="003E188F"/>
    <w:rsid w:val="003F00BB"/>
    <w:rsid w:val="003F0AD5"/>
    <w:rsid w:val="004050D5"/>
    <w:rsid w:val="00411FE3"/>
    <w:rsid w:val="00412795"/>
    <w:rsid w:val="00434565"/>
    <w:rsid w:val="00445340"/>
    <w:rsid w:val="004468D1"/>
    <w:rsid w:val="00456A2A"/>
    <w:rsid w:val="0047498E"/>
    <w:rsid w:val="00475A79"/>
    <w:rsid w:val="0048140B"/>
    <w:rsid w:val="00487D64"/>
    <w:rsid w:val="004902B6"/>
    <w:rsid w:val="00493115"/>
    <w:rsid w:val="00494C8D"/>
    <w:rsid w:val="004A3262"/>
    <w:rsid w:val="004A37F0"/>
    <w:rsid w:val="004A5B7E"/>
    <w:rsid w:val="004C2C30"/>
    <w:rsid w:val="004C2C38"/>
    <w:rsid w:val="004C6C78"/>
    <w:rsid w:val="004C71F0"/>
    <w:rsid w:val="004C7F0B"/>
    <w:rsid w:val="004D6A86"/>
    <w:rsid w:val="004D7D0E"/>
    <w:rsid w:val="004E06ED"/>
    <w:rsid w:val="004E46DA"/>
    <w:rsid w:val="004F39E9"/>
    <w:rsid w:val="004F690D"/>
    <w:rsid w:val="004F6A11"/>
    <w:rsid w:val="0050479E"/>
    <w:rsid w:val="00505357"/>
    <w:rsid w:val="00505FD8"/>
    <w:rsid w:val="00507068"/>
    <w:rsid w:val="005125BA"/>
    <w:rsid w:val="00517C09"/>
    <w:rsid w:val="00520DAC"/>
    <w:rsid w:val="0052418A"/>
    <w:rsid w:val="00524669"/>
    <w:rsid w:val="005318C2"/>
    <w:rsid w:val="00533862"/>
    <w:rsid w:val="00542443"/>
    <w:rsid w:val="00543298"/>
    <w:rsid w:val="0055433C"/>
    <w:rsid w:val="00554D9C"/>
    <w:rsid w:val="00564368"/>
    <w:rsid w:val="0058109A"/>
    <w:rsid w:val="00581798"/>
    <w:rsid w:val="00582532"/>
    <w:rsid w:val="005868AE"/>
    <w:rsid w:val="00595E27"/>
    <w:rsid w:val="005A01D0"/>
    <w:rsid w:val="005A03FA"/>
    <w:rsid w:val="005A2D05"/>
    <w:rsid w:val="005B2935"/>
    <w:rsid w:val="005B3D21"/>
    <w:rsid w:val="005C1402"/>
    <w:rsid w:val="005C2E06"/>
    <w:rsid w:val="005C3938"/>
    <w:rsid w:val="005D218A"/>
    <w:rsid w:val="005D702D"/>
    <w:rsid w:val="005D7CEC"/>
    <w:rsid w:val="005E138D"/>
    <w:rsid w:val="005E55C4"/>
    <w:rsid w:val="005E67EA"/>
    <w:rsid w:val="005F09E5"/>
    <w:rsid w:val="00610034"/>
    <w:rsid w:val="00624472"/>
    <w:rsid w:val="00634846"/>
    <w:rsid w:val="006426AE"/>
    <w:rsid w:val="00643403"/>
    <w:rsid w:val="00644A09"/>
    <w:rsid w:val="00650876"/>
    <w:rsid w:val="006600A6"/>
    <w:rsid w:val="00672228"/>
    <w:rsid w:val="0067222B"/>
    <w:rsid w:val="00672EDA"/>
    <w:rsid w:val="00674F7D"/>
    <w:rsid w:val="00681021"/>
    <w:rsid w:val="00682E6E"/>
    <w:rsid w:val="00690741"/>
    <w:rsid w:val="0069079A"/>
    <w:rsid w:val="00690860"/>
    <w:rsid w:val="00690D96"/>
    <w:rsid w:val="00691CF5"/>
    <w:rsid w:val="0069312F"/>
    <w:rsid w:val="006A0DDE"/>
    <w:rsid w:val="006A1204"/>
    <w:rsid w:val="006A370D"/>
    <w:rsid w:val="006B0B8E"/>
    <w:rsid w:val="006C4F51"/>
    <w:rsid w:val="006C59BC"/>
    <w:rsid w:val="006C6026"/>
    <w:rsid w:val="006D6F7D"/>
    <w:rsid w:val="006E7E66"/>
    <w:rsid w:val="006F4E64"/>
    <w:rsid w:val="006F7B0A"/>
    <w:rsid w:val="00700604"/>
    <w:rsid w:val="00700CB0"/>
    <w:rsid w:val="00711BBF"/>
    <w:rsid w:val="00713463"/>
    <w:rsid w:val="00715F74"/>
    <w:rsid w:val="00725E66"/>
    <w:rsid w:val="00727CDB"/>
    <w:rsid w:val="00733A43"/>
    <w:rsid w:val="0073407F"/>
    <w:rsid w:val="0074600F"/>
    <w:rsid w:val="007571D3"/>
    <w:rsid w:val="00775A1B"/>
    <w:rsid w:val="0077708E"/>
    <w:rsid w:val="007838DC"/>
    <w:rsid w:val="0079035D"/>
    <w:rsid w:val="00790911"/>
    <w:rsid w:val="00792D17"/>
    <w:rsid w:val="0079444F"/>
    <w:rsid w:val="007A557C"/>
    <w:rsid w:val="007B0AD0"/>
    <w:rsid w:val="007B763A"/>
    <w:rsid w:val="007C4606"/>
    <w:rsid w:val="007D39FD"/>
    <w:rsid w:val="007E3F69"/>
    <w:rsid w:val="007E6F8E"/>
    <w:rsid w:val="007F75CA"/>
    <w:rsid w:val="0080197E"/>
    <w:rsid w:val="00812542"/>
    <w:rsid w:val="00812A1A"/>
    <w:rsid w:val="00815D32"/>
    <w:rsid w:val="00820C13"/>
    <w:rsid w:val="008315AB"/>
    <w:rsid w:val="00833E7C"/>
    <w:rsid w:val="008431D7"/>
    <w:rsid w:val="00846841"/>
    <w:rsid w:val="008474F2"/>
    <w:rsid w:val="00850ACE"/>
    <w:rsid w:val="00870972"/>
    <w:rsid w:val="00871A84"/>
    <w:rsid w:val="008773B7"/>
    <w:rsid w:val="00877E50"/>
    <w:rsid w:val="00877FD3"/>
    <w:rsid w:val="008847A6"/>
    <w:rsid w:val="008909A4"/>
    <w:rsid w:val="00891242"/>
    <w:rsid w:val="00891D91"/>
    <w:rsid w:val="0089352D"/>
    <w:rsid w:val="008A0EB2"/>
    <w:rsid w:val="008A1AAF"/>
    <w:rsid w:val="008B15A5"/>
    <w:rsid w:val="008B2B77"/>
    <w:rsid w:val="008B331F"/>
    <w:rsid w:val="008B7521"/>
    <w:rsid w:val="008C33AB"/>
    <w:rsid w:val="008D2365"/>
    <w:rsid w:val="008E2CF8"/>
    <w:rsid w:val="008E383D"/>
    <w:rsid w:val="008E3863"/>
    <w:rsid w:val="008F1B63"/>
    <w:rsid w:val="008F34BD"/>
    <w:rsid w:val="008F5846"/>
    <w:rsid w:val="008F590D"/>
    <w:rsid w:val="00903AB9"/>
    <w:rsid w:val="009175F8"/>
    <w:rsid w:val="00921AD5"/>
    <w:rsid w:val="00922964"/>
    <w:rsid w:val="00923AC7"/>
    <w:rsid w:val="009255A2"/>
    <w:rsid w:val="00942E8E"/>
    <w:rsid w:val="00972526"/>
    <w:rsid w:val="009768E6"/>
    <w:rsid w:val="009830C8"/>
    <w:rsid w:val="009A2ABD"/>
    <w:rsid w:val="009A2D27"/>
    <w:rsid w:val="009B207E"/>
    <w:rsid w:val="009B32F8"/>
    <w:rsid w:val="009B33D1"/>
    <w:rsid w:val="009B4CD7"/>
    <w:rsid w:val="009D0F6E"/>
    <w:rsid w:val="009D165D"/>
    <w:rsid w:val="009D24AE"/>
    <w:rsid w:val="009D50D4"/>
    <w:rsid w:val="009D512F"/>
    <w:rsid w:val="009E1F05"/>
    <w:rsid w:val="009E6B3F"/>
    <w:rsid w:val="009F7E5A"/>
    <w:rsid w:val="009F7E8B"/>
    <w:rsid w:val="00A12427"/>
    <w:rsid w:val="00A21A8C"/>
    <w:rsid w:val="00A22E4D"/>
    <w:rsid w:val="00A24AE1"/>
    <w:rsid w:val="00A349F1"/>
    <w:rsid w:val="00A46B01"/>
    <w:rsid w:val="00A923D3"/>
    <w:rsid w:val="00A92CB9"/>
    <w:rsid w:val="00A9304E"/>
    <w:rsid w:val="00AA1194"/>
    <w:rsid w:val="00AA5CAD"/>
    <w:rsid w:val="00AC15D1"/>
    <w:rsid w:val="00AC24F9"/>
    <w:rsid w:val="00AC5A6F"/>
    <w:rsid w:val="00AC712C"/>
    <w:rsid w:val="00AD6B47"/>
    <w:rsid w:val="00AE2645"/>
    <w:rsid w:val="00AE46D4"/>
    <w:rsid w:val="00AE6106"/>
    <w:rsid w:val="00AF10B2"/>
    <w:rsid w:val="00AF7906"/>
    <w:rsid w:val="00AF7BDA"/>
    <w:rsid w:val="00B03CF6"/>
    <w:rsid w:val="00B07D4E"/>
    <w:rsid w:val="00B10E9F"/>
    <w:rsid w:val="00B11F7E"/>
    <w:rsid w:val="00B16A0D"/>
    <w:rsid w:val="00B20B3B"/>
    <w:rsid w:val="00B268F0"/>
    <w:rsid w:val="00B30F74"/>
    <w:rsid w:val="00B47479"/>
    <w:rsid w:val="00B52926"/>
    <w:rsid w:val="00B57812"/>
    <w:rsid w:val="00B57E0F"/>
    <w:rsid w:val="00B65189"/>
    <w:rsid w:val="00B73E35"/>
    <w:rsid w:val="00B75CEF"/>
    <w:rsid w:val="00B8411B"/>
    <w:rsid w:val="00B93641"/>
    <w:rsid w:val="00BA1565"/>
    <w:rsid w:val="00BA7247"/>
    <w:rsid w:val="00BB3F3E"/>
    <w:rsid w:val="00BC0170"/>
    <w:rsid w:val="00BC05C2"/>
    <w:rsid w:val="00BC44DF"/>
    <w:rsid w:val="00BC5820"/>
    <w:rsid w:val="00BD1F36"/>
    <w:rsid w:val="00BD3C47"/>
    <w:rsid w:val="00BD5376"/>
    <w:rsid w:val="00BE1565"/>
    <w:rsid w:val="00BE1B39"/>
    <w:rsid w:val="00BF184D"/>
    <w:rsid w:val="00BF26DE"/>
    <w:rsid w:val="00BF791A"/>
    <w:rsid w:val="00C06926"/>
    <w:rsid w:val="00C06BEA"/>
    <w:rsid w:val="00C165B4"/>
    <w:rsid w:val="00C2425A"/>
    <w:rsid w:val="00C36E68"/>
    <w:rsid w:val="00C42806"/>
    <w:rsid w:val="00C44D39"/>
    <w:rsid w:val="00C45509"/>
    <w:rsid w:val="00C523EB"/>
    <w:rsid w:val="00C76263"/>
    <w:rsid w:val="00C83262"/>
    <w:rsid w:val="00C95449"/>
    <w:rsid w:val="00C96DE0"/>
    <w:rsid w:val="00C97933"/>
    <w:rsid w:val="00CA4817"/>
    <w:rsid w:val="00CA759E"/>
    <w:rsid w:val="00CB2BAB"/>
    <w:rsid w:val="00CB7DB8"/>
    <w:rsid w:val="00CD032F"/>
    <w:rsid w:val="00CD469B"/>
    <w:rsid w:val="00CD4AE0"/>
    <w:rsid w:val="00CD6D31"/>
    <w:rsid w:val="00CD7346"/>
    <w:rsid w:val="00CF0CFF"/>
    <w:rsid w:val="00CF31DE"/>
    <w:rsid w:val="00CF3420"/>
    <w:rsid w:val="00CF54D7"/>
    <w:rsid w:val="00D01A8F"/>
    <w:rsid w:val="00D05AA2"/>
    <w:rsid w:val="00D1365B"/>
    <w:rsid w:val="00D14EB1"/>
    <w:rsid w:val="00D16135"/>
    <w:rsid w:val="00D16CA1"/>
    <w:rsid w:val="00D2072E"/>
    <w:rsid w:val="00D233C7"/>
    <w:rsid w:val="00D32359"/>
    <w:rsid w:val="00D462D3"/>
    <w:rsid w:val="00D507D5"/>
    <w:rsid w:val="00D53137"/>
    <w:rsid w:val="00D5430F"/>
    <w:rsid w:val="00D564F1"/>
    <w:rsid w:val="00D827D5"/>
    <w:rsid w:val="00D8365B"/>
    <w:rsid w:val="00D84E66"/>
    <w:rsid w:val="00D864F8"/>
    <w:rsid w:val="00D871D9"/>
    <w:rsid w:val="00D94312"/>
    <w:rsid w:val="00D96D60"/>
    <w:rsid w:val="00D97170"/>
    <w:rsid w:val="00DB23E5"/>
    <w:rsid w:val="00DB3B12"/>
    <w:rsid w:val="00DB4089"/>
    <w:rsid w:val="00DB48F6"/>
    <w:rsid w:val="00DC1246"/>
    <w:rsid w:val="00DC23CD"/>
    <w:rsid w:val="00DC5329"/>
    <w:rsid w:val="00DD1CF3"/>
    <w:rsid w:val="00DD551D"/>
    <w:rsid w:val="00DE201D"/>
    <w:rsid w:val="00DE4B98"/>
    <w:rsid w:val="00DE50DD"/>
    <w:rsid w:val="00DF5EC9"/>
    <w:rsid w:val="00E0249F"/>
    <w:rsid w:val="00E024EB"/>
    <w:rsid w:val="00E07978"/>
    <w:rsid w:val="00E10361"/>
    <w:rsid w:val="00E11F92"/>
    <w:rsid w:val="00E14724"/>
    <w:rsid w:val="00E14F37"/>
    <w:rsid w:val="00E17C92"/>
    <w:rsid w:val="00E23B48"/>
    <w:rsid w:val="00E26A7C"/>
    <w:rsid w:val="00E3022D"/>
    <w:rsid w:val="00E3106B"/>
    <w:rsid w:val="00E3393F"/>
    <w:rsid w:val="00E35923"/>
    <w:rsid w:val="00E40EF3"/>
    <w:rsid w:val="00E51448"/>
    <w:rsid w:val="00E51F82"/>
    <w:rsid w:val="00E655A2"/>
    <w:rsid w:val="00E66CFD"/>
    <w:rsid w:val="00E721EC"/>
    <w:rsid w:val="00E84B16"/>
    <w:rsid w:val="00E8504C"/>
    <w:rsid w:val="00E86C30"/>
    <w:rsid w:val="00E90535"/>
    <w:rsid w:val="00E90791"/>
    <w:rsid w:val="00E90C30"/>
    <w:rsid w:val="00E9157D"/>
    <w:rsid w:val="00EA2725"/>
    <w:rsid w:val="00EA33BC"/>
    <w:rsid w:val="00EB03C8"/>
    <w:rsid w:val="00EB04D6"/>
    <w:rsid w:val="00ED2065"/>
    <w:rsid w:val="00EE6F36"/>
    <w:rsid w:val="00EF028E"/>
    <w:rsid w:val="00F0097B"/>
    <w:rsid w:val="00F126AE"/>
    <w:rsid w:val="00F27895"/>
    <w:rsid w:val="00F342EA"/>
    <w:rsid w:val="00F420E5"/>
    <w:rsid w:val="00F5150F"/>
    <w:rsid w:val="00F55258"/>
    <w:rsid w:val="00F57F93"/>
    <w:rsid w:val="00F64798"/>
    <w:rsid w:val="00F65C85"/>
    <w:rsid w:val="00F669A2"/>
    <w:rsid w:val="00F66FA8"/>
    <w:rsid w:val="00F73DA3"/>
    <w:rsid w:val="00F925B3"/>
    <w:rsid w:val="00FA3CFC"/>
    <w:rsid w:val="00FA7834"/>
    <w:rsid w:val="00FB00FA"/>
    <w:rsid w:val="00FB0285"/>
    <w:rsid w:val="00FC0639"/>
    <w:rsid w:val="00FC1C13"/>
    <w:rsid w:val="00FC1C2E"/>
    <w:rsid w:val="00FC1D07"/>
    <w:rsid w:val="00FC4AB4"/>
    <w:rsid w:val="00FD1762"/>
    <w:rsid w:val="00FE28F8"/>
    <w:rsid w:val="00FE3B6B"/>
    <w:rsid w:val="00FF026C"/>
    <w:rsid w:val="00FF0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9124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91242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83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A785AE-7E3D-436A-BF56-85B3FC9749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162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17</cp:revision>
  <cp:lastPrinted>2017-09-26T14:30:00Z</cp:lastPrinted>
  <dcterms:created xsi:type="dcterms:W3CDTF">2017-11-28T11:52:00Z</dcterms:created>
  <dcterms:modified xsi:type="dcterms:W3CDTF">2017-11-28T11:59:00Z</dcterms:modified>
</cp:coreProperties>
</file>