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3806DC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C4902">
        <w:rPr>
          <w:rFonts w:ascii="Arial" w:hAnsi="Arial" w:cs="Arial"/>
          <w:b/>
          <w:caps/>
          <w:sz w:val="28"/>
          <w:szCs w:val="28"/>
        </w:rPr>
        <w:t>5</w:t>
      </w:r>
      <w:r w:rsidR="00DC0557">
        <w:rPr>
          <w:rFonts w:ascii="Arial" w:hAnsi="Arial" w:cs="Arial"/>
          <w:b/>
          <w:caps/>
          <w:sz w:val="28"/>
          <w:szCs w:val="28"/>
        </w:rPr>
        <w:t>6</w:t>
      </w:r>
      <w:r w:rsidR="00B60894">
        <w:rPr>
          <w:rFonts w:ascii="Arial" w:hAnsi="Arial" w:cs="Arial"/>
          <w:b/>
          <w:caps/>
          <w:sz w:val="28"/>
          <w:szCs w:val="28"/>
        </w:rPr>
        <w:t>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2D02A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C05C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0097B" w:rsidP="00DC055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DB37B1">
              <w:rPr>
                <w:rFonts w:ascii="Arial" w:hAnsi="Arial" w:cs="Arial"/>
                <w:sz w:val="20"/>
                <w:szCs w:val="20"/>
              </w:rPr>
              <w:t xml:space="preserve">estudos </w:t>
            </w:r>
            <w:r w:rsidR="00DC0557">
              <w:rPr>
                <w:rFonts w:ascii="Arial" w:hAnsi="Arial" w:cs="Arial"/>
                <w:sz w:val="20"/>
                <w:szCs w:val="20"/>
              </w:rPr>
              <w:t xml:space="preserve">e eventuais </w:t>
            </w:r>
            <w:r w:rsidR="00EC4902">
              <w:rPr>
                <w:rFonts w:ascii="Arial" w:hAnsi="Arial" w:cs="Arial"/>
                <w:sz w:val="20"/>
                <w:szCs w:val="20"/>
              </w:rPr>
              <w:t xml:space="preserve">providências visando à </w:t>
            </w:r>
            <w:r w:rsidR="00DC0557">
              <w:rPr>
                <w:rFonts w:ascii="Arial" w:hAnsi="Arial" w:cs="Arial"/>
                <w:sz w:val="20"/>
                <w:szCs w:val="20"/>
              </w:rPr>
              <w:t>proibição do estacionamento de caminhões e carretas na Rua Francisca Arantes Cepinho, no Residencial São Paulo</w:t>
            </w:r>
            <w:r w:rsidR="00C96DE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806DC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FF026C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</w:t>
      </w:r>
      <w:r w:rsidRPr="00856D75">
        <w:rPr>
          <w:rFonts w:ascii="Arial" w:hAnsi="Arial" w:cs="Arial"/>
        </w:rPr>
        <w:t xml:space="preserve"> </w:t>
      </w:r>
      <w:r w:rsidR="00F84976" w:rsidRPr="00F84976">
        <w:rPr>
          <w:rFonts w:ascii="Arial" w:hAnsi="Arial" w:cs="Arial"/>
        </w:rPr>
        <w:t>no sentido de colaborar com a eficiência dos serviços da Secretaria de Mobilidade Urbana,</w:t>
      </w:r>
      <w:r w:rsidR="00856D75" w:rsidRPr="00856D75">
        <w:rPr>
          <w:rFonts w:ascii="Arial" w:hAnsi="Arial" w:cs="Arial"/>
        </w:rPr>
        <w:t xml:space="preserve"> para que sejam realizados estudos técnicos</w:t>
      </w:r>
      <w:r w:rsidR="00AF73C5">
        <w:rPr>
          <w:rFonts w:ascii="Arial" w:hAnsi="Arial" w:cs="Arial"/>
        </w:rPr>
        <w:t xml:space="preserve"> </w:t>
      </w:r>
      <w:r w:rsidR="000044FA">
        <w:rPr>
          <w:rFonts w:ascii="Arial" w:hAnsi="Arial" w:cs="Arial"/>
        </w:rPr>
        <w:t xml:space="preserve">pela Engenharia de Trânsito </w:t>
      </w:r>
      <w:r w:rsidR="00AF73C5" w:rsidRPr="00AF73C5">
        <w:rPr>
          <w:rFonts w:ascii="Arial" w:hAnsi="Arial" w:cs="Arial"/>
        </w:rPr>
        <w:t xml:space="preserve">visando à </w:t>
      </w:r>
      <w:r w:rsidR="000044FA" w:rsidRPr="000044FA">
        <w:rPr>
          <w:rFonts w:ascii="Arial" w:hAnsi="Arial" w:cs="Arial"/>
        </w:rPr>
        <w:t>proibição do estacionamento de caminhões e carretas na Rua Francisca Arantes Cepinho, no Residencial São Paulo</w:t>
      </w:r>
      <w:r w:rsidR="00C165B4">
        <w:rPr>
          <w:rFonts w:ascii="Arial" w:hAnsi="Arial" w:cs="Arial"/>
        </w:rPr>
        <w:t>.</w:t>
      </w:r>
    </w:p>
    <w:p w:rsidR="00E23481" w:rsidRDefault="00F44096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44096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 xml:space="preserve">o </w:t>
      </w:r>
      <w:r w:rsidRPr="00F44096">
        <w:rPr>
          <w:rFonts w:ascii="Arial" w:hAnsi="Arial" w:cs="Arial"/>
        </w:rPr>
        <w:t>rela</w:t>
      </w:r>
      <w:r>
        <w:rPr>
          <w:rFonts w:ascii="Arial" w:hAnsi="Arial" w:cs="Arial"/>
        </w:rPr>
        <w:t>t</w:t>
      </w:r>
      <w:r w:rsidRPr="00F44096">
        <w:rPr>
          <w:rFonts w:ascii="Arial" w:hAnsi="Arial" w:cs="Arial"/>
        </w:rPr>
        <w:t>o d</w:t>
      </w:r>
      <w:r>
        <w:rPr>
          <w:rFonts w:ascii="Arial" w:hAnsi="Arial" w:cs="Arial"/>
        </w:rPr>
        <w:t>e munícipes</w:t>
      </w:r>
      <w:r w:rsidRPr="00F44096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a</w:t>
      </w:r>
      <w:r w:rsidRPr="00F44096">
        <w:rPr>
          <w:rFonts w:ascii="Arial" w:hAnsi="Arial" w:cs="Arial"/>
        </w:rPr>
        <w:t xml:space="preserve"> Rua Francisca Arantes Cepinho é </w:t>
      </w:r>
      <w:r>
        <w:rPr>
          <w:rFonts w:ascii="Arial" w:hAnsi="Arial" w:cs="Arial"/>
        </w:rPr>
        <w:t xml:space="preserve">uma </w:t>
      </w:r>
      <w:r w:rsidRPr="00F44096">
        <w:rPr>
          <w:rFonts w:ascii="Arial" w:hAnsi="Arial" w:cs="Arial"/>
        </w:rPr>
        <w:t xml:space="preserve">via local, estreita e de mão dupla de sentido de direção, no entanto, condutores de caminhões e carretas </w:t>
      </w:r>
      <w:r>
        <w:rPr>
          <w:rFonts w:ascii="Arial" w:hAnsi="Arial" w:cs="Arial"/>
        </w:rPr>
        <w:t xml:space="preserve">estacionam ali </w:t>
      </w:r>
      <w:r w:rsidRPr="00F44096">
        <w:rPr>
          <w:rFonts w:ascii="Arial" w:hAnsi="Arial" w:cs="Arial"/>
        </w:rPr>
        <w:t>seus veículos diariamente, atrapalhando o trânsito dos demais veículos, bem como, o livre acesso d</w:t>
      </w:r>
      <w:r>
        <w:rPr>
          <w:rFonts w:ascii="Arial" w:hAnsi="Arial" w:cs="Arial"/>
        </w:rPr>
        <w:t>e</w:t>
      </w:r>
      <w:r w:rsidRPr="00F44096">
        <w:rPr>
          <w:rFonts w:ascii="Arial" w:hAnsi="Arial" w:cs="Arial"/>
        </w:rPr>
        <w:t xml:space="preserve"> entrada </w:t>
      </w:r>
      <w:r w:rsidR="00CC5AEB">
        <w:rPr>
          <w:rFonts w:ascii="Arial" w:hAnsi="Arial" w:cs="Arial"/>
        </w:rPr>
        <w:t xml:space="preserve">e saída </w:t>
      </w:r>
      <w:r w:rsidRPr="00F44096">
        <w:rPr>
          <w:rFonts w:ascii="Arial" w:hAnsi="Arial" w:cs="Arial"/>
        </w:rPr>
        <w:t>de veículos das garagens residenciais</w:t>
      </w:r>
      <w:r w:rsidR="00007DD3">
        <w:rPr>
          <w:rFonts w:ascii="Arial" w:hAnsi="Arial" w:cs="Arial"/>
        </w:rPr>
        <w:t>.</w:t>
      </w:r>
      <w:r w:rsidR="008E1326">
        <w:rPr>
          <w:rFonts w:ascii="Arial" w:hAnsi="Arial" w:cs="Arial"/>
        </w:rPr>
        <w:t xml:space="preserve"> Fotos em anexo.</w:t>
      </w:r>
    </w:p>
    <w:p w:rsidR="003A77BE" w:rsidRDefault="00B4747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47479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2215A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de </w:t>
      </w:r>
      <w:r w:rsidR="00C2215A">
        <w:rPr>
          <w:rFonts w:ascii="Arial" w:hAnsi="Arial" w:cs="Arial"/>
        </w:rPr>
        <w:t>març</w:t>
      </w:r>
      <w:r w:rsidR="00474882">
        <w:rPr>
          <w:rFonts w:ascii="Arial" w:hAnsi="Arial" w:cs="Arial"/>
        </w:rPr>
        <w:t>o</w:t>
      </w:r>
      <w:r w:rsidR="00AF10B2">
        <w:rPr>
          <w:rFonts w:ascii="Arial" w:hAnsi="Arial" w:cs="Arial"/>
        </w:rPr>
        <w:t xml:space="preserve"> </w:t>
      </w:r>
      <w:r w:rsidR="00474882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SÔNIA REGINA GONÇALVES</w:t>
      </w: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(Sônia Patas da Amizade)</w:t>
      </w:r>
    </w:p>
    <w:p w:rsidR="002512AA" w:rsidRDefault="00891242" w:rsidP="00891242">
      <w:pPr>
        <w:jc w:val="center"/>
        <w:rPr>
          <w:rFonts w:ascii="Arial" w:hAnsi="Arial" w:cs="Arial"/>
        </w:rPr>
      </w:pPr>
      <w:r w:rsidRPr="00891242">
        <w:rPr>
          <w:rFonts w:ascii="Arial" w:hAnsi="Arial" w:cs="Arial"/>
        </w:rPr>
        <w:t>Vereadora – Líder do PSB</w:t>
      </w:r>
    </w:p>
    <w:p w:rsidR="009964A0" w:rsidRDefault="009964A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024A7" w:rsidRPr="009964A0" w:rsidRDefault="009964A0" w:rsidP="00891242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lastRenderedPageBreak/>
        <w:drawing>
          <wp:inline distT="0" distB="0" distL="0" distR="0">
            <wp:extent cx="3960000" cy="2901600"/>
            <wp:effectExtent l="0" t="0" r="254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0" cy="29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964A0" w:rsidRPr="009964A0" w:rsidRDefault="009964A0" w:rsidP="00891242">
      <w:pPr>
        <w:jc w:val="center"/>
        <w:rPr>
          <w:rFonts w:ascii="Arial" w:hAnsi="Arial" w:cs="Arial"/>
          <w:sz w:val="14"/>
          <w:szCs w:val="14"/>
        </w:rPr>
      </w:pPr>
    </w:p>
    <w:p w:rsidR="009964A0" w:rsidRPr="009964A0" w:rsidRDefault="009964A0" w:rsidP="00891242">
      <w:pPr>
        <w:jc w:val="center"/>
        <w:rPr>
          <w:rFonts w:ascii="Arial" w:hAnsi="Arial" w:cs="Arial"/>
          <w:sz w:val="14"/>
          <w:szCs w:val="14"/>
        </w:rPr>
      </w:pPr>
      <w:r w:rsidRPr="009964A0">
        <w:rPr>
          <w:noProof/>
          <w:sz w:val="14"/>
          <w:szCs w:val="14"/>
        </w:rPr>
        <w:drawing>
          <wp:inline distT="0" distB="0" distL="0" distR="0">
            <wp:extent cx="3960000" cy="2480400"/>
            <wp:effectExtent l="0" t="0" r="254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0" cy="248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964A0" w:rsidRPr="009964A0" w:rsidRDefault="009964A0" w:rsidP="00891242">
      <w:pPr>
        <w:jc w:val="center"/>
        <w:rPr>
          <w:rFonts w:ascii="Arial" w:hAnsi="Arial" w:cs="Arial"/>
          <w:sz w:val="14"/>
          <w:szCs w:val="14"/>
        </w:rPr>
      </w:pPr>
    </w:p>
    <w:p w:rsidR="009964A0" w:rsidRPr="00891242" w:rsidRDefault="009964A0" w:rsidP="00891242">
      <w:pPr>
        <w:jc w:val="center"/>
        <w:rPr>
          <w:rFonts w:ascii="Arial" w:hAnsi="Arial" w:cs="Arial"/>
        </w:rPr>
      </w:pPr>
      <w:r>
        <w:rPr>
          <w:rFonts w:ascii="Calibri" w:hAnsi="Calibri"/>
          <w:noProof/>
        </w:rPr>
        <w:drawing>
          <wp:inline distT="0" distB="0" distL="0" distR="0">
            <wp:extent cx="3960000" cy="2610000"/>
            <wp:effectExtent l="0" t="0" r="254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0" cy="26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64A0" w:rsidRPr="00891242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10F6" w:rsidRDefault="008F10F6">
      <w:r>
        <w:separator/>
      </w:r>
    </w:p>
  </w:endnote>
  <w:endnote w:type="continuationSeparator" w:id="0">
    <w:p w:rsidR="008F10F6" w:rsidRDefault="008F10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10F6" w:rsidRDefault="008F10F6">
      <w:r>
        <w:separator/>
      </w:r>
    </w:p>
  </w:footnote>
  <w:footnote w:type="continuationSeparator" w:id="0">
    <w:p w:rsidR="008F10F6" w:rsidRDefault="008F10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964A0">
      <w:rPr>
        <w:rFonts w:ascii="Arial" w:hAnsi="Arial" w:cs="Arial"/>
        <w:b/>
        <w:sz w:val="20"/>
        <w:szCs w:val="20"/>
        <w:u w:val="single"/>
      </w:rPr>
      <w:t>568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F4F3B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17098">
      <w:rPr>
        <w:rFonts w:ascii="Arial" w:hAnsi="Arial" w:cs="Arial"/>
        <w:b/>
        <w:sz w:val="20"/>
        <w:szCs w:val="20"/>
        <w:u w:val="single"/>
      </w:rPr>
      <w:t xml:space="preserve">- Vereadora Sônia Patas da Amizade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964A0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964A0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B6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B6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40E"/>
    <w:rsid w:val="000044FA"/>
    <w:rsid w:val="00004F3D"/>
    <w:rsid w:val="00007DD3"/>
    <w:rsid w:val="00012789"/>
    <w:rsid w:val="0001530F"/>
    <w:rsid w:val="0002291F"/>
    <w:rsid w:val="00024FD3"/>
    <w:rsid w:val="00025BC0"/>
    <w:rsid w:val="00034A23"/>
    <w:rsid w:val="0003766B"/>
    <w:rsid w:val="00052192"/>
    <w:rsid w:val="0005526D"/>
    <w:rsid w:val="00056288"/>
    <w:rsid w:val="00057B8E"/>
    <w:rsid w:val="00061EA7"/>
    <w:rsid w:val="00071176"/>
    <w:rsid w:val="000737B6"/>
    <w:rsid w:val="0007473C"/>
    <w:rsid w:val="00074C8F"/>
    <w:rsid w:val="000854EA"/>
    <w:rsid w:val="00090212"/>
    <w:rsid w:val="000922AE"/>
    <w:rsid w:val="00094490"/>
    <w:rsid w:val="000958D5"/>
    <w:rsid w:val="00097CAE"/>
    <w:rsid w:val="000A08B7"/>
    <w:rsid w:val="000A139B"/>
    <w:rsid w:val="000B0AC0"/>
    <w:rsid w:val="000B5695"/>
    <w:rsid w:val="000B6D70"/>
    <w:rsid w:val="000C2FFB"/>
    <w:rsid w:val="000C364A"/>
    <w:rsid w:val="000C5AFA"/>
    <w:rsid w:val="000D12DD"/>
    <w:rsid w:val="000E3681"/>
    <w:rsid w:val="000F1D4E"/>
    <w:rsid w:val="000F6251"/>
    <w:rsid w:val="000F7B13"/>
    <w:rsid w:val="0010531A"/>
    <w:rsid w:val="001070B9"/>
    <w:rsid w:val="001127AB"/>
    <w:rsid w:val="00123530"/>
    <w:rsid w:val="00124717"/>
    <w:rsid w:val="00126AAD"/>
    <w:rsid w:val="00136FBF"/>
    <w:rsid w:val="0013704D"/>
    <w:rsid w:val="00141CFB"/>
    <w:rsid w:val="0014591F"/>
    <w:rsid w:val="00146E36"/>
    <w:rsid w:val="00150EE2"/>
    <w:rsid w:val="0015435D"/>
    <w:rsid w:val="00171215"/>
    <w:rsid w:val="00172E81"/>
    <w:rsid w:val="00174AB3"/>
    <w:rsid w:val="00181CD2"/>
    <w:rsid w:val="00181FCC"/>
    <w:rsid w:val="0018392A"/>
    <w:rsid w:val="001843FD"/>
    <w:rsid w:val="00184FE6"/>
    <w:rsid w:val="0018537D"/>
    <w:rsid w:val="00185B9D"/>
    <w:rsid w:val="00190511"/>
    <w:rsid w:val="001918D5"/>
    <w:rsid w:val="001A09F2"/>
    <w:rsid w:val="001A310A"/>
    <w:rsid w:val="001B0773"/>
    <w:rsid w:val="001C3583"/>
    <w:rsid w:val="001C3A17"/>
    <w:rsid w:val="001C54DA"/>
    <w:rsid w:val="001C681B"/>
    <w:rsid w:val="001D6B6A"/>
    <w:rsid w:val="001E1FBA"/>
    <w:rsid w:val="001E2B2C"/>
    <w:rsid w:val="001E30F4"/>
    <w:rsid w:val="001F13C3"/>
    <w:rsid w:val="002012E9"/>
    <w:rsid w:val="002032E9"/>
    <w:rsid w:val="00204ED7"/>
    <w:rsid w:val="00206721"/>
    <w:rsid w:val="00216FF0"/>
    <w:rsid w:val="00217098"/>
    <w:rsid w:val="00230859"/>
    <w:rsid w:val="00231FB9"/>
    <w:rsid w:val="00232EA4"/>
    <w:rsid w:val="002378EB"/>
    <w:rsid w:val="002418D5"/>
    <w:rsid w:val="00241D01"/>
    <w:rsid w:val="00247519"/>
    <w:rsid w:val="002476ED"/>
    <w:rsid w:val="00247C91"/>
    <w:rsid w:val="0025026E"/>
    <w:rsid w:val="002512AA"/>
    <w:rsid w:val="00253C82"/>
    <w:rsid w:val="00256155"/>
    <w:rsid w:val="00257A10"/>
    <w:rsid w:val="002618FB"/>
    <w:rsid w:val="0027086E"/>
    <w:rsid w:val="0027715A"/>
    <w:rsid w:val="00277D80"/>
    <w:rsid w:val="0028298D"/>
    <w:rsid w:val="002867E6"/>
    <w:rsid w:val="002912AD"/>
    <w:rsid w:val="00295507"/>
    <w:rsid w:val="00296AC0"/>
    <w:rsid w:val="00296CEA"/>
    <w:rsid w:val="002A02BD"/>
    <w:rsid w:val="002A7434"/>
    <w:rsid w:val="002A77E2"/>
    <w:rsid w:val="002B1DAF"/>
    <w:rsid w:val="002C01A6"/>
    <w:rsid w:val="002C1180"/>
    <w:rsid w:val="002C1A5D"/>
    <w:rsid w:val="002C4B2B"/>
    <w:rsid w:val="002C5C70"/>
    <w:rsid w:val="002D02A3"/>
    <w:rsid w:val="002D171F"/>
    <w:rsid w:val="002D3D9E"/>
    <w:rsid w:val="002D7F20"/>
    <w:rsid w:val="002E2C2B"/>
    <w:rsid w:val="002F02DB"/>
    <w:rsid w:val="002F11E0"/>
    <w:rsid w:val="002F24A3"/>
    <w:rsid w:val="002F27AB"/>
    <w:rsid w:val="002F32DC"/>
    <w:rsid w:val="002F4F3B"/>
    <w:rsid w:val="002F507D"/>
    <w:rsid w:val="0030057A"/>
    <w:rsid w:val="0030168E"/>
    <w:rsid w:val="003072D6"/>
    <w:rsid w:val="00317C1A"/>
    <w:rsid w:val="00323F0F"/>
    <w:rsid w:val="00324535"/>
    <w:rsid w:val="00324B31"/>
    <w:rsid w:val="00324DA6"/>
    <w:rsid w:val="00330BB8"/>
    <w:rsid w:val="00341380"/>
    <w:rsid w:val="00341C96"/>
    <w:rsid w:val="00347D5E"/>
    <w:rsid w:val="00347E1F"/>
    <w:rsid w:val="003555C3"/>
    <w:rsid w:val="003613E4"/>
    <w:rsid w:val="00363CFD"/>
    <w:rsid w:val="0036484D"/>
    <w:rsid w:val="00375793"/>
    <w:rsid w:val="003806DC"/>
    <w:rsid w:val="0038165B"/>
    <w:rsid w:val="00381797"/>
    <w:rsid w:val="003848C4"/>
    <w:rsid w:val="00386EFA"/>
    <w:rsid w:val="0039037C"/>
    <w:rsid w:val="00390D18"/>
    <w:rsid w:val="00393C15"/>
    <w:rsid w:val="00396F63"/>
    <w:rsid w:val="00397FF3"/>
    <w:rsid w:val="003A77BE"/>
    <w:rsid w:val="003E188F"/>
    <w:rsid w:val="003E7F0B"/>
    <w:rsid w:val="003F00BB"/>
    <w:rsid w:val="003F0AD5"/>
    <w:rsid w:val="004050D5"/>
    <w:rsid w:val="00411FE3"/>
    <w:rsid w:val="00412795"/>
    <w:rsid w:val="00424F7D"/>
    <w:rsid w:val="00434565"/>
    <w:rsid w:val="00436335"/>
    <w:rsid w:val="00445340"/>
    <w:rsid w:val="004468D1"/>
    <w:rsid w:val="00456A2A"/>
    <w:rsid w:val="00470A38"/>
    <w:rsid w:val="00474882"/>
    <w:rsid w:val="0047498E"/>
    <w:rsid w:val="00475A79"/>
    <w:rsid w:val="0048140B"/>
    <w:rsid w:val="00487D64"/>
    <w:rsid w:val="004902B6"/>
    <w:rsid w:val="00492841"/>
    <w:rsid w:val="00493115"/>
    <w:rsid w:val="00494C8D"/>
    <w:rsid w:val="004A3262"/>
    <w:rsid w:val="004A37F0"/>
    <w:rsid w:val="004A5B7E"/>
    <w:rsid w:val="004C2C30"/>
    <w:rsid w:val="004C2C38"/>
    <w:rsid w:val="004C6C78"/>
    <w:rsid w:val="004C71F0"/>
    <w:rsid w:val="004C7F0B"/>
    <w:rsid w:val="004D13B9"/>
    <w:rsid w:val="004D6A86"/>
    <w:rsid w:val="004D7D0E"/>
    <w:rsid w:val="004E06ED"/>
    <w:rsid w:val="004E1BAF"/>
    <w:rsid w:val="004E46DA"/>
    <w:rsid w:val="004E5815"/>
    <w:rsid w:val="004F39E9"/>
    <w:rsid w:val="004F690D"/>
    <w:rsid w:val="004F6A11"/>
    <w:rsid w:val="0050479E"/>
    <w:rsid w:val="00505357"/>
    <w:rsid w:val="00505FD8"/>
    <w:rsid w:val="00507068"/>
    <w:rsid w:val="005125BA"/>
    <w:rsid w:val="005168B6"/>
    <w:rsid w:val="00517C09"/>
    <w:rsid w:val="00520DAC"/>
    <w:rsid w:val="0052418A"/>
    <w:rsid w:val="00524669"/>
    <w:rsid w:val="005318C2"/>
    <w:rsid w:val="00533862"/>
    <w:rsid w:val="00536612"/>
    <w:rsid w:val="00542443"/>
    <w:rsid w:val="00543298"/>
    <w:rsid w:val="0055433C"/>
    <w:rsid w:val="00554D9C"/>
    <w:rsid w:val="00555BCE"/>
    <w:rsid w:val="00564368"/>
    <w:rsid w:val="0058109A"/>
    <w:rsid w:val="00581798"/>
    <w:rsid w:val="00582532"/>
    <w:rsid w:val="005868AE"/>
    <w:rsid w:val="0059120F"/>
    <w:rsid w:val="00593A1A"/>
    <w:rsid w:val="00595E27"/>
    <w:rsid w:val="005A01D0"/>
    <w:rsid w:val="005A03FA"/>
    <w:rsid w:val="005A19FA"/>
    <w:rsid w:val="005A20BA"/>
    <w:rsid w:val="005B2935"/>
    <w:rsid w:val="005B3D21"/>
    <w:rsid w:val="005C1402"/>
    <w:rsid w:val="005C2E06"/>
    <w:rsid w:val="005C3938"/>
    <w:rsid w:val="005D218A"/>
    <w:rsid w:val="005D534B"/>
    <w:rsid w:val="005D702D"/>
    <w:rsid w:val="005D7CEC"/>
    <w:rsid w:val="005E138D"/>
    <w:rsid w:val="005E55C4"/>
    <w:rsid w:val="005E67EA"/>
    <w:rsid w:val="005F09E5"/>
    <w:rsid w:val="00610034"/>
    <w:rsid w:val="00615C50"/>
    <w:rsid w:val="00624472"/>
    <w:rsid w:val="00634846"/>
    <w:rsid w:val="006426AE"/>
    <w:rsid w:val="00643403"/>
    <w:rsid w:val="00644A09"/>
    <w:rsid w:val="00650876"/>
    <w:rsid w:val="006600A6"/>
    <w:rsid w:val="00672228"/>
    <w:rsid w:val="0067222B"/>
    <w:rsid w:val="00672EDA"/>
    <w:rsid w:val="00674F7D"/>
    <w:rsid w:val="00681021"/>
    <w:rsid w:val="00682E6E"/>
    <w:rsid w:val="00690741"/>
    <w:rsid w:val="0069079A"/>
    <w:rsid w:val="00690860"/>
    <w:rsid w:val="00690D96"/>
    <w:rsid w:val="00691CF5"/>
    <w:rsid w:val="0069312F"/>
    <w:rsid w:val="006A0DDE"/>
    <w:rsid w:val="006A1204"/>
    <w:rsid w:val="006A370D"/>
    <w:rsid w:val="006A47CD"/>
    <w:rsid w:val="006A7F75"/>
    <w:rsid w:val="006B0B8E"/>
    <w:rsid w:val="006C4F51"/>
    <w:rsid w:val="006C59BC"/>
    <w:rsid w:val="006C5AE2"/>
    <w:rsid w:val="006C6026"/>
    <w:rsid w:val="006D6AE3"/>
    <w:rsid w:val="006D6F7D"/>
    <w:rsid w:val="006E0ADA"/>
    <w:rsid w:val="006E7E66"/>
    <w:rsid w:val="006F4E64"/>
    <w:rsid w:val="006F7B0A"/>
    <w:rsid w:val="00700604"/>
    <w:rsid w:val="00700CB0"/>
    <w:rsid w:val="00711BBF"/>
    <w:rsid w:val="00713463"/>
    <w:rsid w:val="00715F74"/>
    <w:rsid w:val="00725E66"/>
    <w:rsid w:val="00727CDB"/>
    <w:rsid w:val="00730016"/>
    <w:rsid w:val="00733A43"/>
    <w:rsid w:val="0073407F"/>
    <w:rsid w:val="0074600F"/>
    <w:rsid w:val="00746F58"/>
    <w:rsid w:val="00750C89"/>
    <w:rsid w:val="0075634A"/>
    <w:rsid w:val="007571D3"/>
    <w:rsid w:val="00770468"/>
    <w:rsid w:val="00770A08"/>
    <w:rsid w:val="00773570"/>
    <w:rsid w:val="00775A1B"/>
    <w:rsid w:val="0077708E"/>
    <w:rsid w:val="007838DC"/>
    <w:rsid w:val="0079035D"/>
    <w:rsid w:val="00790911"/>
    <w:rsid w:val="00792D17"/>
    <w:rsid w:val="0079444F"/>
    <w:rsid w:val="00797E8F"/>
    <w:rsid w:val="007A557C"/>
    <w:rsid w:val="007B0AD0"/>
    <w:rsid w:val="007B3E44"/>
    <w:rsid w:val="007B6CC8"/>
    <w:rsid w:val="007B763A"/>
    <w:rsid w:val="007C4606"/>
    <w:rsid w:val="007D1FA6"/>
    <w:rsid w:val="007D39FD"/>
    <w:rsid w:val="007E3F69"/>
    <w:rsid w:val="007E6F8E"/>
    <w:rsid w:val="007F75CA"/>
    <w:rsid w:val="0080197E"/>
    <w:rsid w:val="00812542"/>
    <w:rsid w:val="00815D32"/>
    <w:rsid w:val="00815DC3"/>
    <w:rsid w:val="00820C13"/>
    <w:rsid w:val="008315AB"/>
    <w:rsid w:val="00833E7C"/>
    <w:rsid w:val="00842E67"/>
    <w:rsid w:val="008431D7"/>
    <w:rsid w:val="00846841"/>
    <w:rsid w:val="008474F2"/>
    <w:rsid w:val="00850ACE"/>
    <w:rsid w:val="00856D75"/>
    <w:rsid w:val="00870972"/>
    <w:rsid w:val="00871A84"/>
    <w:rsid w:val="008773B7"/>
    <w:rsid w:val="00877E50"/>
    <w:rsid w:val="00877FD3"/>
    <w:rsid w:val="008847A6"/>
    <w:rsid w:val="008909A4"/>
    <w:rsid w:val="00891242"/>
    <w:rsid w:val="00891D91"/>
    <w:rsid w:val="0089352D"/>
    <w:rsid w:val="00897589"/>
    <w:rsid w:val="008A0EB2"/>
    <w:rsid w:val="008A1AAF"/>
    <w:rsid w:val="008A6F7E"/>
    <w:rsid w:val="008B15A5"/>
    <w:rsid w:val="008B2B77"/>
    <w:rsid w:val="008B331F"/>
    <w:rsid w:val="008B7521"/>
    <w:rsid w:val="008C33AB"/>
    <w:rsid w:val="008D2365"/>
    <w:rsid w:val="008D7FA1"/>
    <w:rsid w:val="008E1326"/>
    <w:rsid w:val="008E2CF8"/>
    <w:rsid w:val="008E383D"/>
    <w:rsid w:val="008E3863"/>
    <w:rsid w:val="008F10F6"/>
    <w:rsid w:val="008F1B63"/>
    <w:rsid w:val="008F34BD"/>
    <w:rsid w:val="008F5846"/>
    <w:rsid w:val="008F590D"/>
    <w:rsid w:val="009010DE"/>
    <w:rsid w:val="00902033"/>
    <w:rsid w:val="00902C03"/>
    <w:rsid w:val="00903AB9"/>
    <w:rsid w:val="009175F8"/>
    <w:rsid w:val="00921AD5"/>
    <w:rsid w:val="00922964"/>
    <w:rsid w:val="00923AC7"/>
    <w:rsid w:val="009255A2"/>
    <w:rsid w:val="009330F0"/>
    <w:rsid w:val="00952B6E"/>
    <w:rsid w:val="00972526"/>
    <w:rsid w:val="009768E6"/>
    <w:rsid w:val="009830C8"/>
    <w:rsid w:val="0099144B"/>
    <w:rsid w:val="009964A0"/>
    <w:rsid w:val="009A2ABD"/>
    <w:rsid w:val="009A2D27"/>
    <w:rsid w:val="009B207E"/>
    <w:rsid w:val="009B32F8"/>
    <w:rsid w:val="009B33D1"/>
    <w:rsid w:val="009B4CD7"/>
    <w:rsid w:val="009D0F6E"/>
    <w:rsid w:val="009D165D"/>
    <w:rsid w:val="009D24AE"/>
    <w:rsid w:val="009D50D4"/>
    <w:rsid w:val="009D512F"/>
    <w:rsid w:val="009E1F05"/>
    <w:rsid w:val="009E6B3F"/>
    <w:rsid w:val="009F7E5A"/>
    <w:rsid w:val="009F7E8B"/>
    <w:rsid w:val="00A12427"/>
    <w:rsid w:val="00A21A8C"/>
    <w:rsid w:val="00A22E4D"/>
    <w:rsid w:val="00A24AE1"/>
    <w:rsid w:val="00A27AF7"/>
    <w:rsid w:val="00A349F1"/>
    <w:rsid w:val="00A35018"/>
    <w:rsid w:val="00A46B01"/>
    <w:rsid w:val="00A6728A"/>
    <w:rsid w:val="00A73BB2"/>
    <w:rsid w:val="00A802A5"/>
    <w:rsid w:val="00A923D3"/>
    <w:rsid w:val="00A92CB9"/>
    <w:rsid w:val="00A9304E"/>
    <w:rsid w:val="00A97967"/>
    <w:rsid w:val="00AA1194"/>
    <w:rsid w:val="00AA5CAD"/>
    <w:rsid w:val="00AB3D6E"/>
    <w:rsid w:val="00AC15D1"/>
    <w:rsid w:val="00AC24F9"/>
    <w:rsid w:val="00AC5A6F"/>
    <w:rsid w:val="00AC712C"/>
    <w:rsid w:val="00AD6B47"/>
    <w:rsid w:val="00AE2645"/>
    <w:rsid w:val="00AE46D4"/>
    <w:rsid w:val="00AE6106"/>
    <w:rsid w:val="00AF10B2"/>
    <w:rsid w:val="00AF73C5"/>
    <w:rsid w:val="00AF7906"/>
    <w:rsid w:val="00AF7BDA"/>
    <w:rsid w:val="00B024A7"/>
    <w:rsid w:val="00B03CF6"/>
    <w:rsid w:val="00B07D4E"/>
    <w:rsid w:val="00B10E9F"/>
    <w:rsid w:val="00B11F7E"/>
    <w:rsid w:val="00B16A0D"/>
    <w:rsid w:val="00B20B3B"/>
    <w:rsid w:val="00B22416"/>
    <w:rsid w:val="00B268F0"/>
    <w:rsid w:val="00B30F74"/>
    <w:rsid w:val="00B425E5"/>
    <w:rsid w:val="00B43AA8"/>
    <w:rsid w:val="00B4549B"/>
    <w:rsid w:val="00B47479"/>
    <w:rsid w:val="00B52926"/>
    <w:rsid w:val="00B57812"/>
    <w:rsid w:val="00B57E0F"/>
    <w:rsid w:val="00B60894"/>
    <w:rsid w:val="00B73E35"/>
    <w:rsid w:val="00B75CEF"/>
    <w:rsid w:val="00B8411B"/>
    <w:rsid w:val="00B9298E"/>
    <w:rsid w:val="00B93641"/>
    <w:rsid w:val="00B937CC"/>
    <w:rsid w:val="00BA1565"/>
    <w:rsid w:val="00BA7247"/>
    <w:rsid w:val="00BB3F3E"/>
    <w:rsid w:val="00BC0170"/>
    <w:rsid w:val="00BC05C2"/>
    <w:rsid w:val="00BC44DF"/>
    <w:rsid w:val="00BC5820"/>
    <w:rsid w:val="00BD1F36"/>
    <w:rsid w:val="00BD3C47"/>
    <w:rsid w:val="00BD5376"/>
    <w:rsid w:val="00BE0BC3"/>
    <w:rsid w:val="00BE1565"/>
    <w:rsid w:val="00BE1B39"/>
    <w:rsid w:val="00BF184D"/>
    <w:rsid w:val="00BF26DE"/>
    <w:rsid w:val="00BF791A"/>
    <w:rsid w:val="00C06926"/>
    <w:rsid w:val="00C06BEA"/>
    <w:rsid w:val="00C165B4"/>
    <w:rsid w:val="00C2215A"/>
    <w:rsid w:val="00C2425A"/>
    <w:rsid w:val="00C36E68"/>
    <w:rsid w:val="00C42806"/>
    <w:rsid w:val="00C44D39"/>
    <w:rsid w:val="00C45509"/>
    <w:rsid w:val="00C523EB"/>
    <w:rsid w:val="00C56776"/>
    <w:rsid w:val="00C72408"/>
    <w:rsid w:val="00C76263"/>
    <w:rsid w:val="00C81299"/>
    <w:rsid w:val="00C83262"/>
    <w:rsid w:val="00C95449"/>
    <w:rsid w:val="00C96DE0"/>
    <w:rsid w:val="00C97933"/>
    <w:rsid w:val="00CA4817"/>
    <w:rsid w:val="00CA759E"/>
    <w:rsid w:val="00CB2BAB"/>
    <w:rsid w:val="00CB7DB8"/>
    <w:rsid w:val="00CC5AEB"/>
    <w:rsid w:val="00CD032F"/>
    <w:rsid w:val="00CD469B"/>
    <w:rsid w:val="00CD4AE0"/>
    <w:rsid w:val="00CD6D31"/>
    <w:rsid w:val="00CD7346"/>
    <w:rsid w:val="00CF0CFF"/>
    <w:rsid w:val="00CF30E9"/>
    <w:rsid w:val="00CF31DE"/>
    <w:rsid w:val="00CF3420"/>
    <w:rsid w:val="00CF54D7"/>
    <w:rsid w:val="00D01A8F"/>
    <w:rsid w:val="00D05AA2"/>
    <w:rsid w:val="00D1365B"/>
    <w:rsid w:val="00D14EB1"/>
    <w:rsid w:val="00D16135"/>
    <w:rsid w:val="00D1620C"/>
    <w:rsid w:val="00D16CA1"/>
    <w:rsid w:val="00D2072E"/>
    <w:rsid w:val="00D233C7"/>
    <w:rsid w:val="00D32359"/>
    <w:rsid w:val="00D462D3"/>
    <w:rsid w:val="00D507D5"/>
    <w:rsid w:val="00D53137"/>
    <w:rsid w:val="00D5430F"/>
    <w:rsid w:val="00D564F1"/>
    <w:rsid w:val="00D71538"/>
    <w:rsid w:val="00D8229C"/>
    <w:rsid w:val="00D827D5"/>
    <w:rsid w:val="00D8365B"/>
    <w:rsid w:val="00D84E66"/>
    <w:rsid w:val="00D864F8"/>
    <w:rsid w:val="00D871D9"/>
    <w:rsid w:val="00D94312"/>
    <w:rsid w:val="00D94320"/>
    <w:rsid w:val="00D96D60"/>
    <w:rsid w:val="00DB23E5"/>
    <w:rsid w:val="00DB37B1"/>
    <w:rsid w:val="00DB3B12"/>
    <w:rsid w:val="00DB4089"/>
    <w:rsid w:val="00DB48F6"/>
    <w:rsid w:val="00DC0557"/>
    <w:rsid w:val="00DC1246"/>
    <w:rsid w:val="00DC23CD"/>
    <w:rsid w:val="00DC2543"/>
    <w:rsid w:val="00DC2663"/>
    <w:rsid w:val="00DC5329"/>
    <w:rsid w:val="00DD1CF3"/>
    <w:rsid w:val="00DD551D"/>
    <w:rsid w:val="00DE0653"/>
    <w:rsid w:val="00DE201D"/>
    <w:rsid w:val="00DE50DD"/>
    <w:rsid w:val="00DF3060"/>
    <w:rsid w:val="00DF3213"/>
    <w:rsid w:val="00DF5EC9"/>
    <w:rsid w:val="00E0249F"/>
    <w:rsid w:val="00E024EB"/>
    <w:rsid w:val="00E07978"/>
    <w:rsid w:val="00E10361"/>
    <w:rsid w:val="00E11F92"/>
    <w:rsid w:val="00E14724"/>
    <w:rsid w:val="00E14F37"/>
    <w:rsid w:val="00E17C92"/>
    <w:rsid w:val="00E23481"/>
    <w:rsid w:val="00E23B48"/>
    <w:rsid w:val="00E26A7C"/>
    <w:rsid w:val="00E3022D"/>
    <w:rsid w:val="00E35923"/>
    <w:rsid w:val="00E40EF3"/>
    <w:rsid w:val="00E51448"/>
    <w:rsid w:val="00E51F82"/>
    <w:rsid w:val="00E655A2"/>
    <w:rsid w:val="00E66CFD"/>
    <w:rsid w:val="00E721EC"/>
    <w:rsid w:val="00E84B16"/>
    <w:rsid w:val="00E8504C"/>
    <w:rsid w:val="00E86C30"/>
    <w:rsid w:val="00E90535"/>
    <w:rsid w:val="00E90791"/>
    <w:rsid w:val="00E90C30"/>
    <w:rsid w:val="00E9157D"/>
    <w:rsid w:val="00E96C50"/>
    <w:rsid w:val="00EA09BA"/>
    <w:rsid w:val="00EA2725"/>
    <w:rsid w:val="00EA33BC"/>
    <w:rsid w:val="00EB03C8"/>
    <w:rsid w:val="00EB04D6"/>
    <w:rsid w:val="00EC4902"/>
    <w:rsid w:val="00ED2065"/>
    <w:rsid w:val="00EE0AAA"/>
    <w:rsid w:val="00EE6F36"/>
    <w:rsid w:val="00EF028E"/>
    <w:rsid w:val="00F0097B"/>
    <w:rsid w:val="00F126AE"/>
    <w:rsid w:val="00F27895"/>
    <w:rsid w:val="00F342EA"/>
    <w:rsid w:val="00F420E5"/>
    <w:rsid w:val="00F44096"/>
    <w:rsid w:val="00F5150F"/>
    <w:rsid w:val="00F55258"/>
    <w:rsid w:val="00F56A16"/>
    <w:rsid w:val="00F57F93"/>
    <w:rsid w:val="00F6000C"/>
    <w:rsid w:val="00F64798"/>
    <w:rsid w:val="00F65C85"/>
    <w:rsid w:val="00F669A2"/>
    <w:rsid w:val="00F66FA8"/>
    <w:rsid w:val="00F73DA3"/>
    <w:rsid w:val="00F84976"/>
    <w:rsid w:val="00F925B3"/>
    <w:rsid w:val="00FA3CFC"/>
    <w:rsid w:val="00FA7834"/>
    <w:rsid w:val="00FB00FA"/>
    <w:rsid w:val="00FB0285"/>
    <w:rsid w:val="00FC0639"/>
    <w:rsid w:val="00FC1C13"/>
    <w:rsid w:val="00FC1C2E"/>
    <w:rsid w:val="00FC1D07"/>
    <w:rsid w:val="00FC4AB4"/>
    <w:rsid w:val="00FD1762"/>
    <w:rsid w:val="00FE28F8"/>
    <w:rsid w:val="00FE3B6B"/>
    <w:rsid w:val="00FF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9124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91242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83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5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0ABB88-0114-4EA3-B16E-4C0AAFBF95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2</Pages>
  <Words>193</Words>
  <Characters>1047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9</cp:revision>
  <cp:lastPrinted>2017-09-26T14:30:00Z</cp:lastPrinted>
  <dcterms:created xsi:type="dcterms:W3CDTF">2018-03-06T15:32:00Z</dcterms:created>
  <dcterms:modified xsi:type="dcterms:W3CDTF">2018-03-06T15:42:00Z</dcterms:modified>
</cp:coreProperties>
</file>