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056A78">
        <w:rPr>
          <w:rFonts w:ascii="Arial" w:hAnsi="Arial" w:cs="Arial"/>
          <w:b/>
          <w:caps/>
          <w:sz w:val="28"/>
          <w:szCs w:val="28"/>
        </w:rPr>
        <w:t>5</w:t>
      </w:r>
      <w:r w:rsidR="007A1B01">
        <w:rPr>
          <w:rFonts w:ascii="Arial" w:hAnsi="Arial" w:cs="Arial"/>
          <w:b/>
          <w:caps/>
          <w:sz w:val="28"/>
          <w:szCs w:val="28"/>
        </w:rPr>
        <w:t>30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550933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75138E" w:rsidRDefault="00D94476" w:rsidP="007A1B01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7A1B01">
              <w:rPr>
                <w:rFonts w:ascii="Arial" w:hAnsi="Arial" w:cs="Arial"/>
                <w:sz w:val="20"/>
                <w:szCs w:val="20"/>
              </w:rPr>
              <w:t>capina, limpeza e manutenção de brinquedos em área situada junto a academia ao ar livre existente na Avenida São Jorge, no Jardim Santa Marina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 sejam tomadas as providências </w:t>
      </w:r>
      <w:r w:rsidR="001C12FF">
        <w:rPr>
          <w:rFonts w:ascii="Arial" w:hAnsi="Arial" w:cs="Arial"/>
        </w:rPr>
        <w:t xml:space="preserve">visando à </w:t>
      </w:r>
      <w:r w:rsidR="00FF08B2" w:rsidRPr="00FF08B2">
        <w:rPr>
          <w:rFonts w:ascii="Arial" w:hAnsi="Arial" w:cs="Arial"/>
        </w:rPr>
        <w:t>capina, limpeza e manutenção de brinquedos em área situada junto a academia ao ar livre existente na Avenida São Jorge, no Jardim Santa Marina</w:t>
      </w:r>
      <w:r w:rsidR="00BF184D">
        <w:rPr>
          <w:rFonts w:ascii="Arial" w:hAnsi="Arial" w:cs="Arial"/>
        </w:rPr>
        <w:t>.</w:t>
      </w:r>
    </w:p>
    <w:p w:rsidR="009847D6" w:rsidRDefault="006D334E" w:rsidP="00C77FE8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D334E">
        <w:rPr>
          <w:rFonts w:ascii="Arial" w:hAnsi="Arial" w:cs="Arial"/>
          <w:bCs/>
        </w:rPr>
        <w:t xml:space="preserve">O estado </w:t>
      </w:r>
      <w:r>
        <w:rPr>
          <w:rFonts w:ascii="Arial" w:hAnsi="Arial" w:cs="Arial"/>
          <w:bCs/>
        </w:rPr>
        <w:t>em que se enco</w:t>
      </w:r>
      <w:bookmarkStart w:id="0" w:name="_GoBack"/>
      <w:bookmarkEnd w:id="0"/>
      <w:r>
        <w:rPr>
          <w:rFonts w:ascii="Arial" w:hAnsi="Arial" w:cs="Arial"/>
          <w:bCs/>
        </w:rPr>
        <w:t xml:space="preserve">ntram os referidos </w:t>
      </w:r>
      <w:r w:rsidRPr="006D334E">
        <w:rPr>
          <w:rFonts w:ascii="Arial" w:hAnsi="Arial" w:cs="Arial"/>
          <w:bCs/>
        </w:rPr>
        <w:t>brinquedos está trazendo risco</w:t>
      </w:r>
      <w:r>
        <w:rPr>
          <w:rFonts w:ascii="Arial" w:hAnsi="Arial" w:cs="Arial"/>
          <w:bCs/>
        </w:rPr>
        <w:t>s</w:t>
      </w:r>
      <w:r w:rsidRPr="006D334E">
        <w:rPr>
          <w:rFonts w:ascii="Arial" w:hAnsi="Arial" w:cs="Arial"/>
          <w:bCs/>
        </w:rPr>
        <w:t xml:space="preserve"> para as crianças que </w:t>
      </w:r>
      <w:r>
        <w:rPr>
          <w:rFonts w:ascii="Arial" w:hAnsi="Arial" w:cs="Arial"/>
          <w:bCs/>
        </w:rPr>
        <w:t xml:space="preserve">os </w:t>
      </w:r>
      <w:r w:rsidRPr="006D334E">
        <w:rPr>
          <w:rFonts w:ascii="Arial" w:hAnsi="Arial" w:cs="Arial"/>
          <w:bCs/>
        </w:rPr>
        <w:t xml:space="preserve">utilizam, além do mato alto </w:t>
      </w:r>
      <w:r>
        <w:rPr>
          <w:rFonts w:ascii="Arial" w:hAnsi="Arial" w:cs="Arial"/>
          <w:bCs/>
        </w:rPr>
        <w:t xml:space="preserve">existente ali, </w:t>
      </w:r>
      <w:r w:rsidRPr="006D334E">
        <w:rPr>
          <w:rFonts w:ascii="Arial" w:hAnsi="Arial" w:cs="Arial"/>
          <w:bCs/>
        </w:rPr>
        <w:t xml:space="preserve">que pode </w:t>
      </w:r>
      <w:r>
        <w:rPr>
          <w:rFonts w:ascii="Arial" w:hAnsi="Arial" w:cs="Arial"/>
          <w:bCs/>
        </w:rPr>
        <w:t xml:space="preserve">esconder </w:t>
      </w:r>
      <w:r w:rsidRPr="006D334E">
        <w:rPr>
          <w:rFonts w:ascii="Arial" w:hAnsi="Arial" w:cs="Arial"/>
          <w:bCs/>
        </w:rPr>
        <w:t>a presença de animais peçonhentos sem que os usuários percebam</w:t>
      </w:r>
      <w:r w:rsidR="009847D6">
        <w:rPr>
          <w:rFonts w:ascii="Arial" w:hAnsi="Arial" w:cs="Arial"/>
        </w:rPr>
        <w:t>.</w:t>
      </w:r>
      <w:r w:rsidR="006F3CCA">
        <w:rPr>
          <w:rFonts w:ascii="Arial" w:hAnsi="Arial" w:cs="Arial"/>
        </w:rPr>
        <w:t xml:space="preserve"> Foto</w:t>
      </w:r>
      <w:r w:rsidR="008F3257">
        <w:rPr>
          <w:rFonts w:ascii="Arial" w:hAnsi="Arial" w:cs="Arial"/>
        </w:rPr>
        <w:t>s</w:t>
      </w:r>
      <w:r w:rsidR="006F3CCA">
        <w:rPr>
          <w:rFonts w:ascii="Arial" w:hAnsi="Arial" w:cs="Arial"/>
        </w:rPr>
        <w:t xml:space="preserve"> </w:t>
      </w:r>
      <w:r w:rsidR="00FA1BA1">
        <w:rPr>
          <w:rFonts w:ascii="Arial" w:hAnsi="Arial" w:cs="Arial"/>
        </w:rPr>
        <w:t>em anexo</w:t>
      </w:r>
      <w:r w:rsidR="006F3CCA">
        <w:rPr>
          <w:rFonts w:ascii="Arial" w:hAnsi="Arial" w:cs="Arial"/>
        </w:rPr>
        <w:t>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4E5F16">
        <w:rPr>
          <w:rFonts w:ascii="Arial" w:hAnsi="Arial" w:cs="Arial"/>
        </w:rPr>
        <w:t>7</w:t>
      </w:r>
      <w:r w:rsidR="00494C8D">
        <w:rPr>
          <w:rFonts w:ascii="Arial" w:hAnsi="Arial" w:cs="Arial"/>
        </w:rPr>
        <w:t xml:space="preserve"> de </w:t>
      </w:r>
      <w:r w:rsidR="004E5F16">
        <w:rPr>
          <w:rFonts w:ascii="Arial" w:hAnsi="Arial" w:cs="Arial"/>
        </w:rPr>
        <w:t>março</w:t>
      </w:r>
      <w:r w:rsidR="00EF36D6">
        <w:rPr>
          <w:rFonts w:ascii="Arial" w:hAnsi="Arial" w:cs="Arial"/>
        </w:rPr>
        <w:t xml:space="preserve"> </w:t>
      </w:r>
      <w:r w:rsidR="00BA0766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74391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LUÍS FLA</w:t>
      </w:r>
      <w:r w:rsidR="00400B1C">
        <w:rPr>
          <w:rFonts w:ascii="Arial" w:hAnsi="Arial" w:cs="Arial"/>
          <w:b/>
        </w:rPr>
        <w:t>VIO (FLAVINHO)</w:t>
      </w:r>
    </w:p>
    <w:p w:rsidR="002334AC" w:rsidRDefault="009466C8" w:rsidP="00602020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Vereador </w:t>
      </w:r>
      <w:r w:rsidR="00B110CA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PT</w:t>
      </w:r>
    </w:p>
    <w:p w:rsidR="00155CDA" w:rsidRDefault="00155CDA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155CDA" w:rsidRPr="00DF167F" w:rsidRDefault="00DF167F" w:rsidP="00602020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DC419E0" wp14:editId="27F9356B">
            <wp:extent cx="3506400" cy="2628000"/>
            <wp:effectExtent l="0" t="0" r="0" b="1270"/>
            <wp:docPr id="5" name="Imagem 5" descr="C:\Users\G02-4234\Downloads\20180302_105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C:\Users\G02-4234\Downloads\20180302_10572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4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5CDA" w:rsidRPr="00DF167F" w:rsidRDefault="00155CDA" w:rsidP="00602020">
      <w:pPr>
        <w:jc w:val="center"/>
        <w:rPr>
          <w:rFonts w:ascii="Arial" w:hAnsi="Arial" w:cs="Arial"/>
        </w:rPr>
      </w:pPr>
    </w:p>
    <w:p w:rsidR="00DF167F" w:rsidRPr="00DF167F" w:rsidRDefault="00DF167F" w:rsidP="00602020">
      <w:pPr>
        <w:jc w:val="center"/>
        <w:rPr>
          <w:rFonts w:ascii="Arial" w:hAnsi="Arial" w:cs="Arial"/>
        </w:rPr>
      </w:pPr>
      <w:r w:rsidRPr="00DF167F">
        <w:rPr>
          <w:noProof/>
        </w:rPr>
        <w:drawing>
          <wp:inline distT="0" distB="0" distL="0" distR="0" wp14:anchorId="1945BB3F" wp14:editId="12DF6D60">
            <wp:extent cx="3506400" cy="2628000"/>
            <wp:effectExtent l="0" t="0" r="0" b="1270"/>
            <wp:docPr id="8" name="Imagem 8" descr="C:\Users\G02-4234\Downloads\20180302_105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C:\Users\G02-4234\Downloads\20180302_105657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4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67F" w:rsidRPr="00DF167F" w:rsidRDefault="00DF167F" w:rsidP="00602020">
      <w:pPr>
        <w:jc w:val="center"/>
        <w:rPr>
          <w:rFonts w:ascii="Arial" w:hAnsi="Arial" w:cs="Arial"/>
        </w:rPr>
      </w:pPr>
    </w:p>
    <w:p w:rsidR="00DF167F" w:rsidRDefault="00DF167F" w:rsidP="00602020">
      <w:pPr>
        <w:jc w:val="center"/>
        <w:rPr>
          <w:rFonts w:ascii="Arial" w:hAnsi="Arial" w:cs="Arial"/>
        </w:rPr>
      </w:pPr>
      <w:r w:rsidRPr="00DF167F">
        <w:rPr>
          <w:noProof/>
        </w:rPr>
        <w:drawing>
          <wp:inline distT="0" distB="0" distL="0" distR="0" wp14:anchorId="0F573FA9" wp14:editId="14C8CBF6">
            <wp:extent cx="2988000" cy="2242800"/>
            <wp:effectExtent l="0" t="0" r="3175" b="5715"/>
            <wp:docPr id="3" name="Imagem 3" descr="C:\Users\G02-4234\Downloads\20180302_105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3" descr="C:\Users\G02-4234\Downloads\20180302_10575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000" cy="22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167F">
        <w:rPr>
          <w:rFonts w:ascii="Arial" w:hAnsi="Arial" w:cs="Arial"/>
        </w:rPr>
        <w:t xml:space="preserve"> </w:t>
      </w:r>
      <w:r>
        <w:rPr>
          <w:noProof/>
        </w:rPr>
        <w:drawing>
          <wp:inline distT="0" distB="0" distL="0" distR="0" wp14:anchorId="57FF24BC" wp14:editId="62FDA8C7">
            <wp:extent cx="2988000" cy="2242800"/>
            <wp:effectExtent l="0" t="0" r="3175" b="5715"/>
            <wp:docPr id="9" name="Imagem 9" descr="C:\Users\G02-4234\Downloads\20180302_105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 descr="C:\Users\G02-4234\Downloads\20180302_10561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000" cy="22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F167F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0296C" w:rsidRDefault="0040296C">
      <w:r>
        <w:separator/>
      </w:r>
    </w:p>
  </w:endnote>
  <w:endnote w:type="continuationSeparator" w:id="0">
    <w:p w:rsidR="0040296C" w:rsidRDefault="004029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0296C" w:rsidRDefault="0040296C">
      <w:r>
        <w:separator/>
      </w:r>
    </w:p>
  </w:footnote>
  <w:footnote w:type="continuationSeparator" w:id="0">
    <w:p w:rsidR="0040296C" w:rsidRDefault="0040296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7F44E9">
      <w:rPr>
        <w:rFonts w:ascii="Arial" w:hAnsi="Arial" w:cs="Arial"/>
        <w:b/>
        <w:sz w:val="20"/>
        <w:szCs w:val="20"/>
        <w:u w:val="single"/>
      </w:rPr>
      <w:t>5</w:t>
    </w:r>
    <w:r w:rsidR="00DF167F">
      <w:rPr>
        <w:rFonts w:ascii="Arial" w:hAnsi="Arial" w:cs="Arial"/>
        <w:b/>
        <w:sz w:val="20"/>
        <w:szCs w:val="20"/>
        <w:u w:val="single"/>
      </w:rPr>
      <w:t>30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155CDA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610493">
      <w:rPr>
        <w:rFonts w:ascii="Arial" w:hAnsi="Arial" w:cs="Arial"/>
        <w:b/>
        <w:sz w:val="20"/>
        <w:szCs w:val="20"/>
        <w:u w:val="single"/>
      </w:rPr>
      <w:t>-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610493">
      <w:rPr>
        <w:rFonts w:ascii="Arial" w:hAnsi="Arial" w:cs="Arial"/>
        <w:b/>
        <w:sz w:val="20"/>
        <w:szCs w:val="20"/>
        <w:u w:val="single"/>
      </w:rPr>
      <w:t xml:space="preserve">Vereador Luís Flávio (Flavinho)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F167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F167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17DC"/>
    <w:rsid w:val="00012789"/>
    <w:rsid w:val="000156C5"/>
    <w:rsid w:val="00022068"/>
    <w:rsid w:val="0002275F"/>
    <w:rsid w:val="00022C63"/>
    <w:rsid w:val="00023659"/>
    <w:rsid w:val="00024FD3"/>
    <w:rsid w:val="0002757B"/>
    <w:rsid w:val="00034A23"/>
    <w:rsid w:val="00034D29"/>
    <w:rsid w:val="000353CC"/>
    <w:rsid w:val="0004359D"/>
    <w:rsid w:val="0004790F"/>
    <w:rsid w:val="00055CBC"/>
    <w:rsid w:val="00056288"/>
    <w:rsid w:val="00056A78"/>
    <w:rsid w:val="00071BE9"/>
    <w:rsid w:val="00073170"/>
    <w:rsid w:val="00075973"/>
    <w:rsid w:val="00075CB3"/>
    <w:rsid w:val="0007603E"/>
    <w:rsid w:val="0008077D"/>
    <w:rsid w:val="0009437C"/>
    <w:rsid w:val="00094490"/>
    <w:rsid w:val="000958D5"/>
    <w:rsid w:val="000971FD"/>
    <w:rsid w:val="00097CAE"/>
    <w:rsid w:val="000A12DD"/>
    <w:rsid w:val="000A6C04"/>
    <w:rsid w:val="000B3527"/>
    <w:rsid w:val="000B5695"/>
    <w:rsid w:val="000C614A"/>
    <w:rsid w:val="000D3215"/>
    <w:rsid w:val="000D3999"/>
    <w:rsid w:val="000E0750"/>
    <w:rsid w:val="000E6661"/>
    <w:rsid w:val="000F03FF"/>
    <w:rsid w:val="000F266B"/>
    <w:rsid w:val="000F2D37"/>
    <w:rsid w:val="000F30B8"/>
    <w:rsid w:val="000F6251"/>
    <w:rsid w:val="001003B1"/>
    <w:rsid w:val="001048F9"/>
    <w:rsid w:val="00107F4F"/>
    <w:rsid w:val="001126F0"/>
    <w:rsid w:val="00117261"/>
    <w:rsid w:val="00123920"/>
    <w:rsid w:val="00136F04"/>
    <w:rsid w:val="0014133C"/>
    <w:rsid w:val="0014591F"/>
    <w:rsid w:val="00150EE2"/>
    <w:rsid w:val="00155CDA"/>
    <w:rsid w:val="00156F14"/>
    <w:rsid w:val="00161940"/>
    <w:rsid w:val="001624D9"/>
    <w:rsid w:val="00162ABC"/>
    <w:rsid w:val="001662E8"/>
    <w:rsid w:val="00170353"/>
    <w:rsid w:val="0017093D"/>
    <w:rsid w:val="00172E81"/>
    <w:rsid w:val="00173603"/>
    <w:rsid w:val="00175414"/>
    <w:rsid w:val="00175DAE"/>
    <w:rsid w:val="00181CD2"/>
    <w:rsid w:val="001836AD"/>
    <w:rsid w:val="0018630E"/>
    <w:rsid w:val="0018754C"/>
    <w:rsid w:val="00192BE3"/>
    <w:rsid w:val="00193714"/>
    <w:rsid w:val="00193AD0"/>
    <w:rsid w:val="00196CBD"/>
    <w:rsid w:val="001A09F2"/>
    <w:rsid w:val="001B0773"/>
    <w:rsid w:val="001B4DC2"/>
    <w:rsid w:val="001C12FF"/>
    <w:rsid w:val="001C1BDB"/>
    <w:rsid w:val="001D237A"/>
    <w:rsid w:val="001E1214"/>
    <w:rsid w:val="001E2E0F"/>
    <w:rsid w:val="001E5BFD"/>
    <w:rsid w:val="001F13C3"/>
    <w:rsid w:val="001F4FF1"/>
    <w:rsid w:val="0020388C"/>
    <w:rsid w:val="00204ED7"/>
    <w:rsid w:val="00211AD8"/>
    <w:rsid w:val="002169AE"/>
    <w:rsid w:val="002171A6"/>
    <w:rsid w:val="00222F1F"/>
    <w:rsid w:val="00230859"/>
    <w:rsid w:val="002325AF"/>
    <w:rsid w:val="002334AC"/>
    <w:rsid w:val="002339E4"/>
    <w:rsid w:val="00246C12"/>
    <w:rsid w:val="00253C82"/>
    <w:rsid w:val="00253CD5"/>
    <w:rsid w:val="00254635"/>
    <w:rsid w:val="00256155"/>
    <w:rsid w:val="00262EBF"/>
    <w:rsid w:val="0027262D"/>
    <w:rsid w:val="00272C29"/>
    <w:rsid w:val="00274AC8"/>
    <w:rsid w:val="00274C08"/>
    <w:rsid w:val="00280519"/>
    <w:rsid w:val="002855E5"/>
    <w:rsid w:val="0028779F"/>
    <w:rsid w:val="00291029"/>
    <w:rsid w:val="002A65E7"/>
    <w:rsid w:val="002A7434"/>
    <w:rsid w:val="002B066E"/>
    <w:rsid w:val="002B6241"/>
    <w:rsid w:val="002B6FC1"/>
    <w:rsid w:val="002C221E"/>
    <w:rsid w:val="002C34E8"/>
    <w:rsid w:val="002C4B2B"/>
    <w:rsid w:val="002C5C70"/>
    <w:rsid w:val="002C5D2B"/>
    <w:rsid w:val="002C7F5C"/>
    <w:rsid w:val="002D2299"/>
    <w:rsid w:val="002D3D9E"/>
    <w:rsid w:val="002E1CDF"/>
    <w:rsid w:val="002E2065"/>
    <w:rsid w:val="002E3B36"/>
    <w:rsid w:val="002E3CB0"/>
    <w:rsid w:val="002F02DB"/>
    <w:rsid w:val="002F6F34"/>
    <w:rsid w:val="0030168E"/>
    <w:rsid w:val="00305A13"/>
    <w:rsid w:val="00311F37"/>
    <w:rsid w:val="0031563D"/>
    <w:rsid w:val="00317C1A"/>
    <w:rsid w:val="00322BB4"/>
    <w:rsid w:val="00323F0F"/>
    <w:rsid w:val="003334A8"/>
    <w:rsid w:val="00335057"/>
    <w:rsid w:val="00343838"/>
    <w:rsid w:val="0034556B"/>
    <w:rsid w:val="00347D5E"/>
    <w:rsid w:val="00352F4D"/>
    <w:rsid w:val="003622DE"/>
    <w:rsid w:val="00364828"/>
    <w:rsid w:val="00370E64"/>
    <w:rsid w:val="0037151C"/>
    <w:rsid w:val="00373D78"/>
    <w:rsid w:val="00381797"/>
    <w:rsid w:val="003848C4"/>
    <w:rsid w:val="00384F29"/>
    <w:rsid w:val="00393B17"/>
    <w:rsid w:val="00397FF3"/>
    <w:rsid w:val="003A5767"/>
    <w:rsid w:val="003A77BE"/>
    <w:rsid w:val="003B0230"/>
    <w:rsid w:val="003B3C7B"/>
    <w:rsid w:val="003B4A1E"/>
    <w:rsid w:val="003C5D72"/>
    <w:rsid w:val="003D67B9"/>
    <w:rsid w:val="003D74A0"/>
    <w:rsid w:val="003D7732"/>
    <w:rsid w:val="003E17BC"/>
    <w:rsid w:val="003E188F"/>
    <w:rsid w:val="003F0CAD"/>
    <w:rsid w:val="003F546A"/>
    <w:rsid w:val="003F62C2"/>
    <w:rsid w:val="003F65AE"/>
    <w:rsid w:val="003F7082"/>
    <w:rsid w:val="00400B1C"/>
    <w:rsid w:val="0040296C"/>
    <w:rsid w:val="004041FD"/>
    <w:rsid w:val="0041004D"/>
    <w:rsid w:val="00412795"/>
    <w:rsid w:val="004148CB"/>
    <w:rsid w:val="004157BB"/>
    <w:rsid w:val="00420430"/>
    <w:rsid w:val="004206B6"/>
    <w:rsid w:val="00421CFF"/>
    <w:rsid w:val="0042545A"/>
    <w:rsid w:val="00431EED"/>
    <w:rsid w:val="004424D4"/>
    <w:rsid w:val="0044328C"/>
    <w:rsid w:val="00444BCF"/>
    <w:rsid w:val="00483569"/>
    <w:rsid w:val="0048662A"/>
    <w:rsid w:val="00487D64"/>
    <w:rsid w:val="00493115"/>
    <w:rsid w:val="00494C8D"/>
    <w:rsid w:val="004A53EF"/>
    <w:rsid w:val="004C2C30"/>
    <w:rsid w:val="004C53E9"/>
    <w:rsid w:val="004C6C78"/>
    <w:rsid w:val="004C7F0B"/>
    <w:rsid w:val="004D22C3"/>
    <w:rsid w:val="004D2C04"/>
    <w:rsid w:val="004D7321"/>
    <w:rsid w:val="004E06ED"/>
    <w:rsid w:val="004E46DA"/>
    <w:rsid w:val="004E5F16"/>
    <w:rsid w:val="004F270D"/>
    <w:rsid w:val="004F38CF"/>
    <w:rsid w:val="004F39E9"/>
    <w:rsid w:val="004F465F"/>
    <w:rsid w:val="004F690D"/>
    <w:rsid w:val="004F6A11"/>
    <w:rsid w:val="005019C2"/>
    <w:rsid w:val="00505357"/>
    <w:rsid w:val="00505FD8"/>
    <w:rsid w:val="0051673E"/>
    <w:rsid w:val="00523974"/>
    <w:rsid w:val="00524669"/>
    <w:rsid w:val="00533862"/>
    <w:rsid w:val="00540284"/>
    <w:rsid w:val="005503F0"/>
    <w:rsid w:val="00550933"/>
    <w:rsid w:val="0055376C"/>
    <w:rsid w:val="005601C7"/>
    <w:rsid w:val="00561CB3"/>
    <w:rsid w:val="00564368"/>
    <w:rsid w:val="00571017"/>
    <w:rsid w:val="00574A51"/>
    <w:rsid w:val="00574DAF"/>
    <w:rsid w:val="00577F4C"/>
    <w:rsid w:val="0058109A"/>
    <w:rsid w:val="005839AB"/>
    <w:rsid w:val="005868AE"/>
    <w:rsid w:val="005A01D0"/>
    <w:rsid w:val="005A03FA"/>
    <w:rsid w:val="005A49A9"/>
    <w:rsid w:val="005A545C"/>
    <w:rsid w:val="005A75B3"/>
    <w:rsid w:val="005A7D58"/>
    <w:rsid w:val="005B3D21"/>
    <w:rsid w:val="005B3FD8"/>
    <w:rsid w:val="005C1BFD"/>
    <w:rsid w:val="005C3938"/>
    <w:rsid w:val="005C7BA5"/>
    <w:rsid w:val="005D702D"/>
    <w:rsid w:val="005D75D7"/>
    <w:rsid w:val="005E138D"/>
    <w:rsid w:val="005F09E5"/>
    <w:rsid w:val="005F62AF"/>
    <w:rsid w:val="006014C7"/>
    <w:rsid w:val="00602020"/>
    <w:rsid w:val="00602564"/>
    <w:rsid w:val="0060386D"/>
    <w:rsid w:val="006048DE"/>
    <w:rsid w:val="00610493"/>
    <w:rsid w:val="00612E0D"/>
    <w:rsid w:val="00624472"/>
    <w:rsid w:val="00626719"/>
    <w:rsid w:val="00636535"/>
    <w:rsid w:val="006426AE"/>
    <w:rsid w:val="00646FA9"/>
    <w:rsid w:val="00667D5A"/>
    <w:rsid w:val="00671B7F"/>
    <w:rsid w:val="00674F7D"/>
    <w:rsid w:val="00675506"/>
    <w:rsid w:val="006758B7"/>
    <w:rsid w:val="00681021"/>
    <w:rsid w:val="00682E6E"/>
    <w:rsid w:val="00685A13"/>
    <w:rsid w:val="006913AC"/>
    <w:rsid w:val="00691CF5"/>
    <w:rsid w:val="0069312F"/>
    <w:rsid w:val="006945A5"/>
    <w:rsid w:val="006957F5"/>
    <w:rsid w:val="00696629"/>
    <w:rsid w:val="006A1810"/>
    <w:rsid w:val="006A370D"/>
    <w:rsid w:val="006B0B8E"/>
    <w:rsid w:val="006B3657"/>
    <w:rsid w:val="006B6937"/>
    <w:rsid w:val="006C59BC"/>
    <w:rsid w:val="006C7164"/>
    <w:rsid w:val="006C775B"/>
    <w:rsid w:val="006D334E"/>
    <w:rsid w:val="006D3B68"/>
    <w:rsid w:val="006D5C63"/>
    <w:rsid w:val="006D6F7D"/>
    <w:rsid w:val="006E7E66"/>
    <w:rsid w:val="006F057C"/>
    <w:rsid w:val="006F3CCA"/>
    <w:rsid w:val="006F4E64"/>
    <w:rsid w:val="006F7B0A"/>
    <w:rsid w:val="00715F74"/>
    <w:rsid w:val="00716800"/>
    <w:rsid w:val="00722641"/>
    <w:rsid w:val="007258F8"/>
    <w:rsid w:val="00725E66"/>
    <w:rsid w:val="00727A02"/>
    <w:rsid w:val="00727CDB"/>
    <w:rsid w:val="0073407F"/>
    <w:rsid w:val="00742E17"/>
    <w:rsid w:val="00743918"/>
    <w:rsid w:val="0075138E"/>
    <w:rsid w:val="00756927"/>
    <w:rsid w:val="00763465"/>
    <w:rsid w:val="00771286"/>
    <w:rsid w:val="00771E05"/>
    <w:rsid w:val="00773393"/>
    <w:rsid w:val="007742C5"/>
    <w:rsid w:val="00775A1B"/>
    <w:rsid w:val="0078364D"/>
    <w:rsid w:val="007838DC"/>
    <w:rsid w:val="00787629"/>
    <w:rsid w:val="00790911"/>
    <w:rsid w:val="007A0059"/>
    <w:rsid w:val="007A1B01"/>
    <w:rsid w:val="007A3EBB"/>
    <w:rsid w:val="007A714C"/>
    <w:rsid w:val="007C04C5"/>
    <w:rsid w:val="007D1938"/>
    <w:rsid w:val="007D3298"/>
    <w:rsid w:val="007D39FD"/>
    <w:rsid w:val="007E0D4E"/>
    <w:rsid w:val="007E359D"/>
    <w:rsid w:val="007E369D"/>
    <w:rsid w:val="007E3B35"/>
    <w:rsid w:val="007E3F69"/>
    <w:rsid w:val="007E6F02"/>
    <w:rsid w:val="007F44E9"/>
    <w:rsid w:val="007F75CA"/>
    <w:rsid w:val="0080197E"/>
    <w:rsid w:val="00813FA4"/>
    <w:rsid w:val="00820C13"/>
    <w:rsid w:val="00825494"/>
    <w:rsid w:val="00833E7C"/>
    <w:rsid w:val="008474F2"/>
    <w:rsid w:val="00850086"/>
    <w:rsid w:val="008508AB"/>
    <w:rsid w:val="00853511"/>
    <w:rsid w:val="00856F0D"/>
    <w:rsid w:val="00857F79"/>
    <w:rsid w:val="00862363"/>
    <w:rsid w:val="00870972"/>
    <w:rsid w:val="0087166E"/>
    <w:rsid w:val="00871764"/>
    <w:rsid w:val="00876A8C"/>
    <w:rsid w:val="0087706A"/>
    <w:rsid w:val="00877E50"/>
    <w:rsid w:val="0088042D"/>
    <w:rsid w:val="00887C3F"/>
    <w:rsid w:val="0089053C"/>
    <w:rsid w:val="008909A4"/>
    <w:rsid w:val="00896913"/>
    <w:rsid w:val="008A0EB2"/>
    <w:rsid w:val="008A16A2"/>
    <w:rsid w:val="008B7116"/>
    <w:rsid w:val="008C33AB"/>
    <w:rsid w:val="008C5BA6"/>
    <w:rsid w:val="008C647A"/>
    <w:rsid w:val="008D204E"/>
    <w:rsid w:val="008D433D"/>
    <w:rsid w:val="008E44B5"/>
    <w:rsid w:val="008E6C99"/>
    <w:rsid w:val="008F28A0"/>
    <w:rsid w:val="008F3257"/>
    <w:rsid w:val="00903889"/>
    <w:rsid w:val="00921BDF"/>
    <w:rsid w:val="00922964"/>
    <w:rsid w:val="00933A0A"/>
    <w:rsid w:val="00933F11"/>
    <w:rsid w:val="00935D18"/>
    <w:rsid w:val="009364EC"/>
    <w:rsid w:val="00941B5B"/>
    <w:rsid w:val="009428CD"/>
    <w:rsid w:val="009466C8"/>
    <w:rsid w:val="00946C17"/>
    <w:rsid w:val="00951025"/>
    <w:rsid w:val="009547FB"/>
    <w:rsid w:val="009562FE"/>
    <w:rsid w:val="00957506"/>
    <w:rsid w:val="00960518"/>
    <w:rsid w:val="00960FDD"/>
    <w:rsid w:val="009703DF"/>
    <w:rsid w:val="00972E2A"/>
    <w:rsid w:val="00973D62"/>
    <w:rsid w:val="00973EF2"/>
    <w:rsid w:val="009768E6"/>
    <w:rsid w:val="0098183B"/>
    <w:rsid w:val="00983183"/>
    <w:rsid w:val="009847D6"/>
    <w:rsid w:val="00992CD9"/>
    <w:rsid w:val="009948C4"/>
    <w:rsid w:val="00996AAE"/>
    <w:rsid w:val="009A2ABD"/>
    <w:rsid w:val="009B007B"/>
    <w:rsid w:val="009B207E"/>
    <w:rsid w:val="009B32F8"/>
    <w:rsid w:val="009B52A0"/>
    <w:rsid w:val="009C7580"/>
    <w:rsid w:val="009D0F6E"/>
    <w:rsid w:val="009D13C0"/>
    <w:rsid w:val="009D50D4"/>
    <w:rsid w:val="009D512F"/>
    <w:rsid w:val="009D71C8"/>
    <w:rsid w:val="009E1F05"/>
    <w:rsid w:val="009E6AB3"/>
    <w:rsid w:val="009E6B3F"/>
    <w:rsid w:val="009F2F97"/>
    <w:rsid w:val="009F7709"/>
    <w:rsid w:val="009F7E5F"/>
    <w:rsid w:val="00A0000D"/>
    <w:rsid w:val="00A018D0"/>
    <w:rsid w:val="00A07F1B"/>
    <w:rsid w:val="00A108C9"/>
    <w:rsid w:val="00A21A8C"/>
    <w:rsid w:val="00A27B64"/>
    <w:rsid w:val="00A349F1"/>
    <w:rsid w:val="00A46B01"/>
    <w:rsid w:val="00A47BDA"/>
    <w:rsid w:val="00A54766"/>
    <w:rsid w:val="00A60094"/>
    <w:rsid w:val="00A75941"/>
    <w:rsid w:val="00A92CB9"/>
    <w:rsid w:val="00AA0EE8"/>
    <w:rsid w:val="00AA3160"/>
    <w:rsid w:val="00AA5EB3"/>
    <w:rsid w:val="00AA7A61"/>
    <w:rsid w:val="00AB2F12"/>
    <w:rsid w:val="00AB3455"/>
    <w:rsid w:val="00AB46EE"/>
    <w:rsid w:val="00AC24F9"/>
    <w:rsid w:val="00AC712C"/>
    <w:rsid w:val="00AD2FEA"/>
    <w:rsid w:val="00AD483E"/>
    <w:rsid w:val="00AD6B47"/>
    <w:rsid w:val="00AE258C"/>
    <w:rsid w:val="00AE3EBB"/>
    <w:rsid w:val="00AF6CA1"/>
    <w:rsid w:val="00B10E9F"/>
    <w:rsid w:val="00B110CA"/>
    <w:rsid w:val="00B12059"/>
    <w:rsid w:val="00B36D76"/>
    <w:rsid w:val="00B43A99"/>
    <w:rsid w:val="00B4723C"/>
    <w:rsid w:val="00B50826"/>
    <w:rsid w:val="00B551E7"/>
    <w:rsid w:val="00B57E0F"/>
    <w:rsid w:val="00B63A26"/>
    <w:rsid w:val="00B65326"/>
    <w:rsid w:val="00B70DDF"/>
    <w:rsid w:val="00B75336"/>
    <w:rsid w:val="00B75CEF"/>
    <w:rsid w:val="00B94081"/>
    <w:rsid w:val="00B94ACE"/>
    <w:rsid w:val="00B961AA"/>
    <w:rsid w:val="00B97721"/>
    <w:rsid w:val="00BA0766"/>
    <w:rsid w:val="00BA1565"/>
    <w:rsid w:val="00BA2780"/>
    <w:rsid w:val="00BA2AC7"/>
    <w:rsid w:val="00BB0CEC"/>
    <w:rsid w:val="00BB0EC7"/>
    <w:rsid w:val="00BB3F3E"/>
    <w:rsid w:val="00BC1D7D"/>
    <w:rsid w:val="00BC2A57"/>
    <w:rsid w:val="00BC44DF"/>
    <w:rsid w:val="00BC6D26"/>
    <w:rsid w:val="00BD1CF8"/>
    <w:rsid w:val="00BD1F36"/>
    <w:rsid w:val="00BD3C47"/>
    <w:rsid w:val="00BD4115"/>
    <w:rsid w:val="00BE1B39"/>
    <w:rsid w:val="00BE2C8D"/>
    <w:rsid w:val="00BE2E5E"/>
    <w:rsid w:val="00BE685D"/>
    <w:rsid w:val="00BF184D"/>
    <w:rsid w:val="00BF26DE"/>
    <w:rsid w:val="00BF6226"/>
    <w:rsid w:val="00BF791A"/>
    <w:rsid w:val="00C06926"/>
    <w:rsid w:val="00C06BEA"/>
    <w:rsid w:val="00C073E7"/>
    <w:rsid w:val="00C16CE0"/>
    <w:rsid w:val="00C22487"/>
    <w:rsid w:val="00C25D1F"/>
    <w:rsid w:val="00C30767"/>
    <w:rsid w:val="00C36E68"/>
    <w:rsid w:val="00C40146"/>
    <w:rsid w:val="00C4056C"/>
    <w:rsid w:val="00C42806"/>
    <w:rsid w:val="00C42F66"/>
    <w:rsid w:val="00C43C9A"/>
    <w:rsid w:val="00C44D39"/>
    <w:rsid w:val="00C45509"/>
    <w:rsid w:val="00C52CD3"/>
    <w:rsid w:val="00C61E4F"/>
    <w:rsid w:val="00C66E09"/>
    <w:rsid w:val="00C7053D"/>
    <w:rsid w:val="00C76263"/>
    <w:rsid w:val="00C77FE8"/>
    <w:rsid w:val="00C85055"/>
    <w:rsid w:val="00CA3748"/>
    <w:rsid w:val="00CA6358"/>
    <w:rsid w:val="00CA759E"/>
    <w:rsid w:val="00CA762C"/>
    <w:rsid w:val="00CB2BAB"/>
    <w:rsid w:val="00CB2BE1"/>
    <w:rsid w:val="00CB5E8C"/>
    <w:rsid w:val="00CC0F1F"/>
    <w:rsid w:val="00CC3018"/>
    <w:rsid w:val="00CD1649"/>
    <w:rsid w:val="00CE1306"/>
    <w:rsid w:val="00CE52C6"/>
    <w:rsid w:val="00CF31DE"/>
    <w:rsid w:val="00D02893"/>
    <w:rsid w:val="00D0426E"/>
    <w:rsid w:val="00D0733A"/>
    <w:rsid w:val="00D07B69"/>
    <w:rsid w:val="00D14AD9"/>
    <w:rsid w:val="00D14EB1"/>
    <w:rsid w:val="00D16CA1"/>
    <w:rsid w:val="00D2072E"/>
    <w:rsid w:val="00D233C7"/>
    <w:rsid w:val="00D26006"/>
    <w:rsid w:val="00D3484F"/>
    <w:rsid w:val="00D450DE"/>
    <w:rsid w:val="00D45829"/>
    <w:rsid w:val="00D507D5"/>
    <w:rsid w:val="00D5430F"/>
    <w:rsid w:val="00D564F1"/>
    <w:rsid w:val="00D665FD"/>
    <w:rsid w:val="00D67D62"/>
    <w:rsid w:val="00D71C5F"/>
    <w:rsid w:val="00D8155C"/>
    <w:rsid w:val="00D822F8"/>
    <w:rsid w:val="00D82BCF"/>
    <w:rsid w:val="00D8365B"/>
    <w:rsid w:val="00D84881"/>
    <w:rsid w:val="00D84E66"/>
    <w:rsid w:val="00D864F8"/>
    <w:rsid w:val="00D94476"/>
    <w:rsid w:val="00DA2A09"/>
    <w:rsid w:val="00DB23E5"/>
    <w:rsid w:val="00DB421D"/>
    <w:rsid w:val="00DB48F6"/>
    <w:rsid w:val="00DB4D94"/>
    <w:rsid w:val="00DB74F4"/>
    <w:rsid w:val="00DC1021"/>
    <w:rsid w:val="00DD2317"/>
    <w:rsid w:val="00DE50DD"/>
    <w:rsid w:val="00DE6D69"/>
    <w:rsid w:val="00DF14EC"/>
    <w:rsid w:val="00DF167F"/>
    <w:rsid w:val="00E01D8B"/>
    <w:rsid w:val="00E0249F"/>
    <w:rsid w:val="00E024A8"/>
    <w:rsid w:val="00E07978"/>
    <w:rsid w:val="00E11F92"/>
    <w:rsid w:val="00E14F37"/>
    <w:rsid w:val="00E1707B"/>
    <w:rsid w:val="00E17AD0"/>
    <w:rsid w:val="00E219C1"/>
    <w:rsid w:val="00E25BFA"/>
    <w:rsid w:val="00E3022D"/>
    <w:rsid w:val="00E31289"/>
    <w:rsid w:val="00E34D26"/>
    <w:rsid w:val="00E36F6F"/>
    <w:rsid w:val="00E4656E"/>
    <w:rsid w:val="00E51448"/>
    <w:rsid w:val="00E57A5E"/>
    <w:rsid w:val="00E66CFD"/>
    <w:rsid w:val="00E721EC"/>
    <w:rsid w:val="00E86928"/>
    <w:rsid w:val="00E86C30"/>
    <w:rsid w:val="00E90791"/>
    <w:rsid w:val="00E90C30"/>
    <w:rsid w:val="00E915C0"/>
    <w:rsid w:val="00E92976"/>
    <w:rsid w:val="00EB04D6"/>
    <w:rsid w:val="00EB11B5"/>
    <w:rsid w:val="00EB54A7"/>
    <w:rsid w:val="00EC14EE"/>
    <w:rsid w:val="00EC66C9"/>
    <w:rsid w:val="00ED1534"/>
    <w:rsid w:val="00ED2065"/>
    <w:rsid w:val="00EF25D7"/>
    <w:rsid w:val="00EF28D9"/>
    <w:rsid w:val="00EF36D6"/>
    <w:rsid w:val="00EF58D0"/>
    <w:rsid w:val="00F131BF"/>
    <w:rsid w:val="00F15ACC"/>
    <w:rsid w:val="00F272DB"/>
    <w:rsid w:val="00F27823"/>
    <w:rsid w:val="00F27895"/>
    <w:rsid w:val="00F34C03"/>
    <w:rsid w:val="00F3557C"/>
    <w:rsid w:val="00F36657"/>
    <w:rsid w:val="00F411A3"/>
    <w:rsid w:val="00F41D58"/>
    <w:rsid w:val="00F420E5"/>
    <w:rsid w:val="00F5150F"/>
    <w:rsid w:val="00F52226"/>
    <w:rsid w:val="00F65C85"/>
    <w:rsid w:val="00F65E7F"/>
    <w:rsid w:val="00F67817"/>
    <w:rsid w:val="00F73A30"/>
    <w:rsid w:val="00F73DA3"/>
    <w:rsid w:val="00F91BFF"/>
    <w:rsid w:val="00F92A6B"/>
    <w:rsid w:val="00F93D57"/>
    <w:rsid w:val="00FA071F"/>
    <w:rsid w:val="00FA1BA1"/>
    <w:rsid w:val="00FA366E"/>
    <w:rsid w:val="00FA3CFC"/>
    <w:rsid w:val="00FA7A0B"/>
    <w:rsid w:val="00FB00FA"/>
    <w:rsid w:val="00FC1C13"/>
    <w:rsid w:val="00FC37AF"/>
    <w:rsid w:val="00FE1609"/>
    <w:rsid w:val="00FE28F8"/>
    <w:rsid w:val="00FE3B6B"/>
    <w:rsid w:val="00FE58F3"/>
    <w:rsid w:val="00FE6FDD"/>
    <w:rsid w:val="00FF0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12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2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83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99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0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83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6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1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3CC412-3A8C-4CCE-A14B-39642FAEB6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8</TotalTime>
  <Pages>2</Pages>
  <Words>138</Words>
  <Characters>748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36</cp:revision>
  <cp:lastPrinted>2017-11-21T12:44:00Z</cp:lastPrinted>
  <dcterms:created xsi:type="dcterms:W3CDTF">2018-03-06T13:26:00Z</dcterms:created>
  <dcterms:modified xsi:type="dcterms:W3CDTF">2018-03-06T13:34:00Z</dcterms:modified>
</cp:coreProperties>
</file>