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3806DC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DC0557">
        <w:rPr>
          <w:rFonts w:ascii="Arial" w:hAnsi="Arial" w:cs="Arial"/>
          <w:b/>
          <w:caps/>
          <w:sz w:val="28"/>
          <w:szCs w:val="28"/>
        </w:rPr>
        <w:t>6</w:t>
      </w:r>
      <w:r w:rsidR="002C7810">
        <w:rPr>
          <w:rFonts w:ascii="Arial" w:hAnsi="Arial" w:cs="Arial"/>
          <w:b/>
          <w:caps/>
          <w:sz w:val="28"/>
          <w:szCs w:val="28"/>
        </w:rPr>
        <w:t>22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2D02A3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BC05C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F0097B" w:rsidP="002C7810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2C7810">
              <w:rPr>
                <w:rFonts w:ascii="Arial" w:hAnsi="Arial" w:cs="Arial"/>
                <w:sz w:val="20"/>
                <w:szCs w:val="20"/>
              </w:rPr>
              <w:t>a intensificação da fiscalização de trânsito na Rua Luiz Simon, na região de esquina com a Rua Dr. Luiz Pereira Barreto, no Jardim São José</w:t>
            </w:r>
            <w:r w:rsidR="00C96DE0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ED030A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FF026C">
        <w:rPr>
          <w:rFonts w:ascii="Arial" w:hAnsi="Arial" w:cs="Arial"/>
        </w:rPr>
        <w:t xml:space="preserve">Doutor </w:t>
      </w:r>
      <w:proofErr w:type="spellStart"/>
      <w:r>
        <w:rPr>
          <w:rFonts w:ascii="Arial" w:hAnsi="Arial" w:cs="Arial"/>
        </w:rPr>
        <w:t>Izaías</w:t>
      </w:r>
      <w:proofErr w:type="spellEnd"/>
      <w:r>
        <w:rPr>
          <w:rFonts w:ascii="Arial" w:hAnsi="Arial" w:cs="Arial"/>
        </w:rPr>
        <w:t xml:space="preserve"> José de Santana,</w:t>
      </w:r>
      <w:r w:rsidRPr="00856D75">
        <w:rPr>
          <w:rFonts w:ascii="Arial" w:hAnsi="Arial" w:cs="Arial"/>
        </w:rPr>
        <w:t xml:space="preserve"> </w:t>
      </w:r>
      <w:r w:rsidR="00ED030A" w:rsidRPr="00ED030A">
        <w:rPr>
          <w:rFonts w:ascii="Arial" w:hAnsi="Arial" w:cs="Arial"/>
        </w:rPr>
        <w:t>para que seja determinado ao setor competente da Secretaria de Mobilidade Urbana a intensificação da fiscalização de trânsito na Rua Luiz Simon, na região de esquina com a Rua Dr. Luiz Pereira Barreto, no Jardim São José</w:t>
      </w:r>
      <w:r w:rsidR="00ED030A">
        <w:rPr>
          <w:rFonts w:ascii="Arial" w:hAnsi="Arial" w:cs="Arial"/>
        </w:rPr>
        <w:t>.</w:t>
      </w:r>
    </w:p>
    <w:p w:rsidR="009913A5" w:rsidRDefault="009913A5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913A5">
        <w:rPr>
          <w:rFonts w:ascii="Arial" w:hAnsi="Arial" w:cs="Arial"/>
        </w:rPr>
        <w:t xml:space="preserve">A nossa indicação se justifica diante das inúmeras reclamações e denúncias que temos recebido da população e de condutores que convergem da Rua </w:t>
      </w:r>
      <w:r w:rsidR="003A291B">
        <w:rPr>
          <w:rFonts w:ascii="Arial" w:hAnsi="Arial" w:cs="Arial"/>
        </w:rPr>
        <w:t xml:space="preserve">Dr. </w:t>
      </w:r>
      <w:r w:rsidRPr="009913A5">
        <w:rPr>
          <w:rFonts w:ascii="Arial" w:hAnsi="Arial" w:cs="Arial"/>
        </w:rPr>
        <w:t>Lu</w:t>
      </w:r>
      <w:r w:rsidR="00B0417F">
        <w:rPr>
          <w:rFonts w:ascii="Arial" w:hAnsi="Arial" w:cs="Arial"/>
        </w:rPr>
        <w:t>iz</w:t>
      </w:r>
      <w:r w:rsidRPr="009913A5">
        <w:rPr>
          <w:rFonts w:ascii="Arial" w:hAnsi="Arial" w:cs="Arial"/>
        </w:rPr>
        <w:t xml:space="preserve"> Pereira Barreto </w:t>
      </w:r>
      <w:r>
        <w:rPr>
          <w:rFonts w:ascii="Arial" w:hAnsi="Arial" w:cs="Arial"/>
        </w:rPr>
        <w:t>à</w:t>
      </w:r>
      <w:r w:rsidRPr="009913A5">
        <w:rPr>
          <w:rFonts w:ascii="Arial" w:hAnsi="Arial" w:cs="Arial"/>
        </w:rPr>
        <w:t xml:space="preserve"> esquerda na Rua Luiz Simon e se deparam diariamente com veículos estacionados a menos de 5 metros do bo</w:t>
      </w:r>
      <w:r w:rsidR="000B0935">
        <w:rPr>
          <w:rFonts w:ascii="Arial" w:hAnsi="Arial" w:cs="Arial"/>
        </w:rPr>
        <w:t>r</w:t>
      </w:r>
      <w:r w:rsidRPr="009913A5">
        <w:rPr>
          <w:rFonts w:ascii="Arial" w:hAnsi="Arial" w:cs="Arial"/>
        </w:rPr>
        <w:t>do da esquina, impedindo a visão ao adentrarem na via</w:t>
      </w:r>
      <w:r w:rsidR="00B0417F">
        <w:rPr>
          <w:rFonts w:ascii="Arial" w:hAnsi="Arial" w:cs="Arial"/>
        </w:rPr>
        <w:t xml:space="preserve">, em desacordo com o </w:t>
      </w:r>
      <w:r w:rsidR="00B0417F">
        <w:rPr>
          <w:rFonts w:ascii="Arial" w:hAnsi="Arial" w:cs="Arial"/>
        </w:rPr>
        <w:t>i</w:t>
      </w:r>
      <w:r w:rsidR="00B0417F" w:rsidRPr="00ED030A">
        <w:rPr>
          <w:rFonts w:ascii="Arial" w:hAnsi="Arial" w:cs="Arial"/>
        </w:rPr>
        <w:t xml:space="preserve">nciso I do </w:t>
      </w:r>
      <w:r w:rsidR="00B0417F">
        <w:rPr>
          <w:rFonts w:ascii="Arial" w:hAnsi="Arial" w:cs="Arial"/>
        </w:rPr>
        <w:t>a</w:t>
      </w:r>
      <w:r w:rsidR="00B0417F" w:rsidRPr="00ED030A">
        <w:rPr>
          <w:rFonts w:ascii="Arial" w:hAnsi="Arial" w:cs="Arial"/>
        </w:rPr>
        <w:t>rt</w:t>
      </w:r>
      <w:r w:rsidR="00B0417F">
        <w:rPr>
          <w:rFonts w:ascii="Arial" w:hAnsi="Arial" w:cs="Arial"/>
        </w:rPr>
        <w:t>igo</w:t>
      </w:r>
      <w:r w:rsidR="00B0417F" w:rsidRPr="00ED030A">
        <w:rPr>
          <w:rFonts w:ascii="Arial" w:hAnsi="Arial" w:cs="Arial"/>
        </w:rPr>
        <w:t xml:space="preserve"> 181 do CTB</w:t>
      </w:r>
      <w:r w:rsidR="00B0417F">
        <w:rPr>
          <w:rFonts w:ascii="Arial" w:hAnsi="Arial" w:cs="Arial"/>
        </w:rPr>
        <w:t xml:space="preserve"> - Código de Trânsito Brasileiro</w:t>
      </w:r>
      <w:r w:rsidRPr="009913A5">
        <w:rPr>
          <w:rFonts w:ascii="Arial" w:hAnsi="Arial" w:cs="Arial"/>
        </w:rPr>
        <w:t>.</w:t>
      </w:r>
    </w:p>
    <w:p w:rsidR="009913A5" w:rsidRDefault="009913A5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9913A5">
        <w:rPr>
          <w:rFonts w:ascii="Arial" w:hAnsi="Arial" w:cs="Arial"/>
        </w:rPr>
        <w:t xml:space="preserve">Esclarecemos que o local já </w:t>
      </w:r>
      <w:r>
        <w:rPr>
          <w:rFonts w:ascii="Arial" w:hAnsi="Arial" w:cs="Arial"/>
        </w:rPr>
        <w:t xml:space="preserve">é </w:t>
      </w:r>
      <w:r w:rsidRPr="009913A5">
        <w:rPr>
          <w:rFonts w:ascii="Arial" w:hAnsi="Arial" w:cs="Arial"/>
        </w:rPr>
        <w:t>dotado de marca de canalização (zebrado ou sargentão)</w:t>
      </w:r>
      <w:r>
        <w:rPr>
          <w:rFonts w:ascii="Arial" w:hAnsi="Arial" w:cs="Arial"/>
        </w:rPr>
        <w:t xml:space="preserve"> e</w:t>
      </w:r>
      <w:r w:rsidRPr="009913A5">
        <w:rPr>
          <w:rFonts w:ascii="Arial" w:hAnsi="Arial" w:cs="Arial"/>
        </w:rPr>
        <w:t xml:space="preserve"> faixa amarela de proibição, porém</w:t>
      </w:r>
      <w:r>
        <w:rPr>
          <w:rFonts w:ascii="Arial" w:hAnsi="Arial" w:cs="Arial"/>
        </w:rPr>
        <w:t>,</w:t>
      </w:r>
      <w:r w:rsidRPr="009913A5">
        <w:rPr>
          <w:rFonts w:ascii="Arial" w:hAnsi="Arial" w:cs="Arial"/>
        </w:rPr>
        <w:t xml:space="preserve"> não são respeitadas</w:t>
      </w:r>
      <w:r>
        <w:rPr>
          <w:rFonts w:ascii="Arial" w:hAnsi="Arial" w:cs="Arial"/>
        </w:rPr>
        <w:t>.</w:t>
      </w:r>
    </w:p>
    <w:p w:rsidR="009913A5" w:rsidRDefault="009913A5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D</w:t>
      </w:r>
      <w:r w:rsidRPr="009913A5">
        <w:rPr>
          <w:rFonts w:ascii="Arial" w:hAnsi="Arial" w:cs="Arial"/>
        </w:rPr>
        <w:t>esta forma</w:t>
      </w:r>
      <w:r w:rsidR="00B27E7A">
        <w:rPr>
          <w:rFonts w:ascii="Arial" w:hAnsi="Arial" w:cs="Arial"/>
        </w:rPr>
        <w:t>,</w:t>
      </w:r>
      <w:r w:rsidRPr="009913A5">
        <w:rPr>
          <w:rFonts w:ascii="Arial" w:hAnsi="Arial" w:cs="Arial"/>
        </w:rPr>
        <w:t xml:space="preserve"> aproveitamos para indicar</w:t>
      </w:r>
      <w:r w:rsidR="00B27E7A">
        <w:rPr>
          <w:rFonts w:ascii="Arial" w:hAnsi="Arial" w:cs="Arial"/>
        </w:rPr>
        <w:t>,</w:t>
      </w:r>
      <w:r w:rsidRPr="009913A5">
        <w:rPr>
          <w:rFonts w:ascii="Arial" w:hAnsi="Arial" w:cs="Arial"/>
        </w:rPr>
        <w:t xml:space="preserve"> além da fiscalização</w:t>
      </w:r>
      <w:r w:rsidR="00B27E7A">
        <w:rPr>
          <w:rFonts w:ascii="Arial" w:hAnsi="Arial" w:cs="Arial"/>
        </w:rPr>
        <w:t>,</w:t>
      </w:r>
      <w:r w:rsidRPr="009913A5">
        <w:rPr>
          <w:rFonts w:ascii="Arial" w:hAnsi="Arial" w:cs="Arial"/>
        </w:rPr>
        <w:t xml:space="preserve"> que as pinturas sejam reforçadas, bem como, ocorra a c</w:t>
      </w:r>
      <w:bookmarkStart w:id="0" w:name="_GoBack"/>
      <w:bookmarkEnd w:id="0"/>
      <w:r w:rsidRPr="009913A5">
        <w:rPr>
          <w:rFonts w:ascii="Arial" w:hAnsi="Arial" w:cs="Arial"/>
        </w:rPr>
        <w:t>olocação de placa de proibição de parar e estacionar (R-6c) no local</w:t>
      </w:r>
      <w:r w:rsidR="00007DD3">
        <w:rPr>
          <w:rFonts w:ascii="Arial" w:hAnsi="Arial" w:cs="Arial"/>
        </w:rPr>
        <w:t>.</w:t>
      </w:r>
    </w:p>
    <w:p w:rsidR="00E23481" w:rsidRDefault="008E1326" w:rsidP="0047488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Fotos em anexo.</w:t>
      </w:r>
    </w:p>
    <w:p w:rsidR="003A77BE" w:rsidRDefault="00B47479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B47479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9913A5">
        <w:rPr>
          <w:rFonts w:ascii="Arial" w:hAnsi="Arial" w:cs="Arial"/>
        </w:rPr>
        <w:t>14</w:t>
      </w:r>
      <w:r w:rsidR="00494C8D">
        <w:rPr>
          <w:rFonts w:ascii="Arial" w:hAnsi="Arial" w:cs="Arial"/>
        </w:rPr>
        <w:t xml:space="preserve"> de </w:t>
      </w:r>
      <w:r w:rsidR="00C2215A">
        <w:rPr>
          <w:rFonts w:ascii="Arial" w:hAnsi="Arial" w:cs="Arial"/>
        </w:rPr>
        <w:t>març</w:t>
      </w:r>
      <w:r w:rsidR="00474882">
        <w:rPr>
          <w:rFonts w:ascii="Arial" w:hAnsi="Arial" w:cs="Arial"/>
        </w:rPr>
        <w:t>o</w:t>
      </w:r>
      <w:r w:rsidR="00AF10B2">
        <w:rPr>
          <w:rFonts w:ascii="Arial" w:hAnsi="Arial" w:cs="Arial"/>
        </w:rPr>
        <w:t xml:space="preserve"> </w:t>
      </w:r>
      <w:r w:rsidR="00474882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SÔNIA REGINA GONÇALVES</w:t>
      </w:r>
    </w:p>
    <w:p w:rsidR="00891242" w:rsidRPr="00891242" w:rsidRDefault="00891242" w:rsidP="00891242">
      <w:pPr>
        <w:jc w:val="center"/>
        <w:rPr>
          <w:rFonts w:ascii="Arial" w:hAnsi="Arial" w:cs="Arial"/>
          <w:b/>
        </w:rPr>
      </w:pPr>
      <w:r w:rsidRPr="00891242">
        <w:rPr>
          <w:rFonts w:ascii="Arial" w:hAnsi="Arial" w:cs="Arial"/>
          <w:b/>
        </w:rPr>
        <w:t>(Sônia Patas da Amizade)</w:t>
      </w:r>
    </w:p>
    <w:p w:rsidR="002512AA" w:rsidRDefault="00891242" w:rsidP="00891242">
      <w:pPr>
        <w:jc w:val="center"/>
        <w:rPr>
          <w:rFonts w:ascii="Arial" w:hAnsi="Arial" w:cs="Arial"/>
        </w:rPr>
      </w:pPr>
      <w:r w:rsidRPr="00891242">
        <w:rPr>
          <w:rFonts w:ascii="Arial" w:hAnsi="Arial" w:cs="Arial"/>
        </w:rPr>
        <w:t>Vereadora – Líder do PSB</w:t>
      </w:r>
    </w:p>
    <w:p w:rsidR="009964A0" w:rsidRDefault="009964A0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024A7" w:rsidRDefault="00B024A7" w:rsidP="00891242">
      <w:pPr>
        <w:jc w:val="center"/>
        <w:rPr>
          <w:rFonts w:ascii="Arial" w:hAnsi="Arial" w:cs="Arial"/>
          <w:sz w:val="14"/>
          <w:szCs w:val="14"/>
        </w:rPr>
      </w:pPr>
    </w:p>
    <w:p w:rsidR="00B0417F" w:rsidRPr="009964A0" w:rsidRDefault="00B0417F" w:rsidP="00891242">
      <w:pPr>
        <w:jc w:val="center"/>
        <w:rPr>
          <w:rFonts w:ascii="Arial" w:hAnsi="Arial" w:cs="Arial"/>
          <w:sz w:val="14"/>
          <w:szCs w:val="14"/>
        </w:rPr>
      </w:pPr>
    </w:p>
    <w:p w:rsidR="009964A0" w:rsidRPr="00891242" w:rsidRDefault="00B0417F" w:rsidP="00891242">
      <w:pPr>
        <w:jc w:val="center"/>
        <w:rPr>
          <w:rFonts w:ascii="Arial" w:hAnsi="Arial" w:cs="Arial"/>
        </w:rPr>
      </w:pPr>
      <w:r>
        <w:rPr>
          <w:rFonts w:ascii="Calibri" w:hAnsi="Calibri"/>
          <w:noProof/>
          <w:sz w:val="28"/>
          <w:szCs w:val="28"/>
        </w:rPr>
        <w:drawing>
          <wp:inline distT="0" distB="0" distL="0" distR="0">
            <wp:extent cx="5400000" cy="227160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22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964A0" w:rsidRPr="00891242" w:rsidSect="007D39FD">
      <w:headerReference w:type="default" r:id="rId9"/>
      <w:footerReference w:type="default" r:id="rId10"/>
      <w:headerReference w:type="first" r:id="rId11"/>
      <w:footerReference w:type="first" r:id="rId12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E7921" w:rsidRDefault="001E7921">
      <w:r>
        <w:separator/>
      </w:r>
    </w:p>
  </w:endnote>
  <w:endnote w:type="continuationSeparator" w:id="0">
    <w:p w:rsidR="001E7921" w:rsidRDefault="001E7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E7921" w:rsidRDefault="001E7921">
      <w:r>
        <w:separator/>
      </w:r>
    </w:p>
  </w:footnote>
  <w:footnote w:type="continuationSeparator" w:id="0">
    <w:p w:rsidR="001E7921" w:rsidRDefault="001E792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0417F">
      <w:rPr>
        <w:rFonts w:ascii="Arial" w:hAnsi="Arial" w:cs="Arial"/>
        <w:b/>
        <w:sz w:val="20"/>
        <w:szCs w:val="20"/>
        <w:u w:val="single"/>
      </w:rPr>
      <w:t>622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F4F3B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217098">
      <w:rPr>
        <w:rFonts w:ascii="Arial" w:hAnsi="Arial" w:cs="Arial"/>
        <w:b/>
        <w:sz w:val="20"/>
        <w:szCs w:val="20"/>
        <w:u w:val="single"/>
      </w:rPr>
      <w:t xml:space="preserve">- Vereadora Sônia Patas da Amizade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0417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0417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B63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B63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140E"/>
    <w:rsid w:val="000044FA"/>
    <w:rsid w:val="00004F3D"/>
    <w:rsid w:val="00007DD3"/>
    <w:rsid w:val="00012789"/>
    <w:rsid w:val="0001530F"/>
    <w:rsid w:val="0002291F"/>
    <w:rsid w:val="00024FD3"/>
    <w:rsid w:val="00025BC0"/>
    <w:rsid w:val="00034A23"/>
    <w:rsid w:val="0003766B"/>
    <w:rsid w:val="00052192"/>
    <w:rsid w:val="0005526D"/>
    <w:rsid w:val="00056288"/>
    <w:rsid w:val="00057B8E"/>
    <w:rsid w:val="00061EA7"/>
    <w:rsid w:val="00071176"/>
    <w:rsid w:val="000737B6"/>
    <w:rsid w:val="0007473C"/>
    <w:rsid w:val="00074C8F"/>
    <w:rsid w:val="000854EA"/>
    <w:rsid w:val="00090212"/>
    <w:rsid w:val="000922AE"/>
    <w:rsid w:val="00094490"/>
    <w:rsid w:val="000958D5"/>
    <w:rsid w:val="00097CAE"/>
    <w:rsid w:val="000A08B7"/>
    <w:rsid w:val="000A139B"/>
    <w:rsid w:val="000B0935"/>
    <w:rsid w:val="000B0AC0"/>
    <w:rsid w:val="000B5695"/>
    <w:rsid w:val="000B6D70"/>
    <w:rsid w:val="000C2FFB"/>
    <w:rsid w:val="000C364A"/>
    <w:rsid w:val="000C5AFA"/>
    <w:rsid w:val="000D12DD"/>
    <w:rsid w:val="000E3681"/>
    <w:rsid w:val="000F1D4E"/>
    <w:rsid w:val="000F6251"/>
    <w:rsid w:val="000F7B13"/>
    <w:rsid w:val="0010531A"/>
    <w:rsid w:val="001070B9"/>
    <w:rsid w:val="001127AB"/>
    <w:rsid w:val="00123530"/>
    <w:rsid w:val="00124717"/>
    <w:rsid w:val="00126AAD"/>
    <w:rsid w:val="00136FBF"/>
    <w:rsid w:val="0013704D"/>
    <w:rsid w:val="00141CFB"/>
    <w:rsid w:val="0014591F"/>
    <w:rsid w:val="00146E36"/>
    <w:rsid w:val="00150EE2"/>
    <w:rsid w:val="0015435D"/>
    <w:rsid w:val="00171215"/>
    <w:rsid w:val="00172E81"/>
    <w:rsid w:val="00174AB3"/>
    <w:rsid w:val="00181CD2"/>
    <w:rsid w:val="00181FCC"/>
    <w:rsid w:val="0018392A"/>
    <w:rsid w:val="001843FD"/>
    <w:rsid w:val="00184FE6"/>
    <w:rsid w:val="0018537D"/>
    <w:rsid w:val="00185B9D"/>
    <w:rsid w:val="00190511"/>
    <w:rsid w:val="001918D5"/>
    <w:rsid w:val="001A09F2"/>
    <w:rsid w:val="001A310A"/>
    <w:rsid w:val="001B0773"/>
    <w:rsid w:val="001C3583"/>
    <w:rsid w:val="001C3A17"/>
    <w:rsid w:val="001C54DA"/>
    <w:rsid w:val="001C681B"/>
    <w:rsid w:val="001D6B6A"/>
    <w:rsid w:val="001E1FBA"/>
    <w:rsid w:val="001E2B2C"/>
    <w:rsid w:val="001E30F4"/>
    <w:rsid w:val="001E7921"/>
    <w:rsid w:val="001F13C3"/>
    <w:rsid w:val="002012E9"/>
    <w:rsid w:val="002032E9"/>
    <w:rsid w:val="00204ED7"/>
    <w:rsid w:val="00206721"/>
    <w:rsid w:val="00216FF0"/>
    <w:rsid w:val="00217098"/>
    <w:rsid w:val="00230859"/>
    <w:rsid w:val="00231FB9"/>
    <w:rsid w:val="00232EA4"/>
    <w:rsid w:val="002378EB"/>
    <w:rsid w:val="002418D5"/>
    <w:rsid w:val="00241D01"/>
    <w:rsid w:val="00247519"/>
    <w:rsid w:val="002476ED"/>
    <w:rsid w:val="00247C91"/>
    <w:rsid w:val="0025026E"/>
    <w:rsid w:val="002512AA"/>
    <w:rsid w:val="00253C82"/>
    <w:rsid w:val="00256155"/>
    <w:rsid w:val="00257A10"/>
    <w:rsid w:val="002618FB"/>
    <w:rsid w:val="0027086E"/>
    <w:rsid w:val="0027715A"/>
    <w:rsid w:val="00277D80"/>
    <w:rsid w:val="0028298D"/>
    <w:rsid w:val="002867E6"/>
    <w:rsid w:val="002912AD"/>
    <w:rsid w:val="00295507"/>
    <w:rsid w:val="00296AC0"/>
    <w:rsid w:val="00296CEA"/>
    <w:rsid w:val="002A02BD"/>
    <w:rsid w:val="002A7434"/>
    <w:rsid w:val="002A77E2"/>
    <w:rsid w:val="002B1DAF"/>
    <w:rsid w:val="002C01A6"/>
    <w:rsid w:val="002C1180"/>
    <w:rsid w:val="002C1A5D"/>
    <w:rsid w:val="002C4B2B"/>
    <w:rsid w:val="002C5C70"/>
    <w:rsid w:val="002C7810"/>
    <w:rsid w:val="002D02A3"/>
    <w:rsid w:val="002D171F"/>
    <w:rsid w:val="002D3D9E"/>
    <w:rsid w:val="002D7F20"/>
    <w:rsid w:val="002E2C2B"/>
    <w:rsid w:val="002F02DB"/>
    <w:rsid w:val="002F11E0"/>
    <w:rsid w:val="002F24A3"/>
    <w:rsid w:val="002F27AB"/>
    <w:rsid w:val="002F32DC"/>
    <w:rsid w:val="002F4F3B"/>
    <w:rsid w:val="002F507D"/>
    <w:rsid w:val="0030057A"/>
    <w:rsid w:val="0030168E"/>
    <w:rsid w:val="003072D6"/>
    <w:rsid w:val="00317C1A"/>
    <w:rsid w:val="00323F0F"/>
    <w:rsid w:val="00324535"/>
    <w:rsid w:val="00324B31"/>
    <w:rsid w:val="00324DA6"/>
    <w:rsid w:val="00330BB8"/>
    <w:rsid w:val="00341380"/>
    <w:rsid w:val="00341C96"/>
    <w:rsid w:val="00345262"/>
    <w:rsid w:val="00347D5E"/>
    <w:rsid w:val="00347E1F"/>
    <w:rsid w:val="003555C3"/>
    <w:rsid w:val="003613E4"/>
    <w:rsid w:val="00363CFD"/>
    <w:rsid w:val="0036484D"/>
    <w:rsid w:val="00375793"/>
    <w:rsid w:val="003806DC"/>
    <w:rsid w:val="0038165B"/>
    <w:rsid w:val="00381797"/>
    <w:rsid w:val="003848C4"/>
    <w:rsid w:val="00386EFA"/>
    <w:rsid w:val="0039037C"/>
    <w:rsid w:val="00390D18"/>
    <w:rsid w:val="00393C15"/>
    <w:rsid w:val="00396F63"/>
    <w:rsid w:val="00397FF3"/>
    <w:rsid w:val="003A291B"/>
    <w:rsid w:val="003A77BE"/>
    <w:rsid w:val="003E188F"/>
    <w:rsid w:val="003E7F0B"/>
    <w:rsid w:val="003F00BB"/>
    <w:rsid w:val="003F0AD5"/>
    <w:rsid w:val="004050D5"/>
    <w:rsid w:val="00411FE3"/>
    <w:rsid w:val="00412795"/>
    <w:rsid w:val="00424F7D"/>
    <w:rsid w:val="00434565"/>
    <w:rsid w:val="00436335"/>
    <w:rsid w:val="00445340"/>
    <w:rsid w:val="004468D1"/>
    <w:rsid w:val="00456A2A"/>
    <w:rsid w:val="00470A38"/>
    <w:rsid w:val="00474882"/>
    <w:rsid w:val="0047498E"/>
    <w:rsid w:val="00475A79"/>
    <w:rsid w:val="0048140B"/>
    <w:rsid w:val="00487D64"/>
    <w:rsid w:val="004902B6"/>
    <w:rsid w:val="00492841"/>
    <w:rsid w:val="00493115"/>
    <w:rsid w:val="00494C8D"/>
    <w:rsid w:val="004A3262"/>
    <w:rsid w:val="004A37F0"/>
    <w:rsid w:val="004A5B7E"/>
    <w:rsid w:val="004C2C30"/>
    <w:rsid w:val="004C2C38"/>
    <w:rsid w:val="004C6C78"/>
    <w:rsid w:val="004C71F0"/>
    <w:rsid w:val="004C7F0B"/>
    <w:rsid w:val="004D13B9"/>
    <w:rsid w:val="004D6A86"/>
    <w:rsid w:val="004D7D0E"/>
    <w:rsid w:val="004E06ED"/>
    <w:rsid w:val="004E1BAF"/>
    <w:rsid w:val="004E46DA"/>
    <w:rsid w:val="004E5815"/>
    <w:rsid w:val="004F39E9"/>
    <w:rsid w:val="004F690D"/>
    <w:rsid w:val="004F6A11"/>
    <w:rsid w:val="0050479E"/>
    <w:rsid w:val="00505357"/>
    <w:rsid w:val="00505FD8"/>
    <w:rsid w:val="00507068"/>
    <w:rsid w:val="005125BA"/>
    <w:rsid w:val="005168B6"/>
    <w:rsid w:val="00517C09"/>
    <w:rsid w:val="00520DAC"/>
    <w:rsid w:val="0052418A"/>
    <w:rsid w:val="00524669"/>
    <w:rsid w:val="005318C2"/>
    <w:rsid w:val="00533862"/>
    <w:rsid w:val="00536612"/>
    <w:rsid w:val="00542443"/>
    <w:rsid w:val="00543298"/>
    <w:rsid w:val="0055433C"/>
    <w:rsid w:val="00554D9C"/>
    <w:rsid w:val="00555BCE"/>
    <w:rsid w:val="00564368"/>
    <w:rsid w:val="00570FEA"/>
    <w:rsid w:val="0058109A"/>
    <w:rsid w:val="00581798"/>
    <w:rsid w:val="00582532"/>
    <w:rsid w:val="005868AE"/>
    <w:rsid w:val="0059120F"/>
    <w:rsid w:val="00593A1A"/>
    <w:rsid w:val="00595E27"/>
    <w:rsid w:val="005A01D0"/>
    <w:rsid w:val="005A03FA"/>
    <w:rsid w:val="005A19FA"/>
    <w:rsid w:val="005A20BA"/>
    <w:rsid w:val="005B2935"/>
    <w:rsid w:val="005B3D21"/>
    <w:rsid w:val="005C1402"/>
    <w:rsid w:val="005C2E06"/>
    <w:rsid w:val="005C3938"/>
    <w:rsid w:val="005D218A"/>
    <w:rsid w:val="005D534B"/>
    <w:rsid w:val="005D702D"/>
    <w:rsid w:val="005D7CEC"/>
    <w:rsid w:val="005E138D"/>
    <w:rsid w:val="005E55C4"/>
    <w:rsid w:val="005E67EA"/>
    <w:rsid w:val="005F09E5"/>
    <w:rsid w:val="00610034"/>
    <w:rsid w:val="00615C50"/>
    <w:rsid w:val="00624472"/>
    <w:rsid w:val="00634846"/>
    <w:rsid w:val="006426AE"/>
    <w:rsid w:val="00643403"/>
    <w:rsid w:val="00644A09"/>
    <w:rsid w:val="00650876"/>
    <w:rsid w:val="006600A6"/>
    <w:rsid w:val="00672228"/>
    <w:rsid w:val="0067222B"/>
    <w:rsid w:val="00672EDA"/>
    <w:rsid w:val="00674F7D"/>
    <w:rsid w:val="00681021"/>
    <w:rsid w:val="00682E6E"/>
    <w:rsid w:val="00690741"/>
    <w:rsid w:val="0069079A"/>
    <w:rsid w:val="00690860"/>
    <w:rsid w:val="00690D96"/>
    <w:rsid w:val="00691CF5"/>
    <w:rsid w:val="0069312F"/>
    <w:rsid w:val="006A0DDE"/>
    <w:rsid w:val="006A1204"/>
    <w:rsid w:val="006A370D"/>
    <w:rsid w:val="006A47CD"/>
    <w:rsid w:val="006A7F75"/>
    <w:rsid w:val="006B0B8E"/>
    <w:rsid w:val="006C4F51"/>
    <w:rsid w:val="006C59BC"/>
    <w:rsid w:val="006C5AE2"/>
    <w:rsid w:val="006C6026"/>
    <w:rsid w:val="006D6AE3"/>
    <w:rsid w:val="006D6F7D"/>
    <w:rsid w:val="006E0ADA"/>
    <w:rsid w:val="006E7E66"/>
    <w:rsid w:val="006F4E64"/>
    <w:rsid w:val="006F7B0A"/>
    <w:rsid w:val="00700604"/>
    <w:rsid w:val="00700CB0"/>
    <w:rsid w:val="00711BBF"/>
    <w:rsid w:val="00713463"/>
    <w:rsid w:val="00715F74"/>
    <w:rsid w:val="00725E66"/>
    <w:rsid w:val="00727CDB"/>
    <w:rsid w:val="00730016"/>
    <w:rsid w:val="00733A43"/>
    <w:rsid w:val="0073407F"/>
    <w:rsid w:val="0074600F"/>
    <w:rsid w:val="00746F58"/>
    <w:rsid w:val="00750C89"/>
    <w:rsid w:val="0075634A"/>
    <w:rsid w:val="007571D3"/>
    <w:rsid w:val="00770468"/>
    <w:rsid w:val="00770A08"/>
    <w:rsid w:val="00773570"/>
    <w:rsid w:val="00775A1B"/>
    <w:rsid w:val="0077708E"/>
    <w:rsid w:val="007838DC"/>
    <w:rsid w:val="0079035D"/>
    <w:rsid w:val="00790911"/>
    <w:rsid w:val="00792D17"/>
    <w:rsid w:val="0079444F"/>
    <w:rsid w:val="00797E8F"/>
    <w:rsid w:val="007A557C"/>
    <w:rsid w:val="007B0AD0"/>
    <w:rsid w:val="007B3E44"/>
    <w:rsid w:val="007B6CC8"/>
    <w:rsid w:val="007B763A"/>
    <w:rsid w:val="007C4606"/>
    <w:rsid w:val="007D1FA6"/>
    <w:rsid w:val="007D39FD"/>
    <w:rsid w:val="007E3F69"/>
    <w:rsid w:val="007E6F8E"/>
    <w:rsid w:val="007F75CA"/>
    <w:rsid w:val="0080197E"/>
    <w:rsid w:val="00812542"/>
    <w:rsid w:val="00815D32"/>
    <w:rsid w:val="00815DC3"/>
    <w:rsid w:val="00820C13"/>
    <w:rsid w:val="008315AB"/>
    <w:rsid w:val="00833E7C"/>
    <w:rsid w:val="00842E67"/>
    <w:rsid w:val="008431D7"/>
    <w:rsid w:val="00846841"/>
    <w:rsid w:val="008474F2"/>
    <w:rsid w:val="00850ACE"/>
    <w:rsid w:val="00856D75"/>
    <w:rsid w:val="00870972"/>
    <w:rsid w:val="00871A84"/>
    <w:rsid w:val="008773B7"/>
    <w:rsid w:val="00877E50"/>
    <w:rsid w:val="00877FD3"/>
    <w:rsid w:val="008847A6"/>
    <w:rsid w:val="008909A4"/>
    <w:rsid w:val="00891242"/>
    <w:rsid w:val="00891D91"/>
    <w:rsid w:val="0089352D"/>
    <w:rsid w:val="00897589"/>
    <w:rsid w:val="008A0EB2"/>
    <w:rsid w:val="008A1AAF"/>
    <w:rsid w:val="008A6F7E"/>
    <w:rsid w:val="008B15A5"/>
    <w:rsid w:val="008B2B77"/>
    <w:rsid w:val="008B331F"/>
    <w:rsid w:val="008B7521"/>
    <w:rsid w:val="008C33AB"/>
    <w:rsid w:val="008D2365"/>
    <w:rsid w:val="008D7FA1"/>
    <w:rsid w:val="008E1326"/>
    <w:rsid w:val="008E2CF8"/>
    <w:rsid w:val="008E383D"/>
    <w:rsid w:val="008E3863"/>
    <w:rsid w:val="008F10F6"/>
    <w:rsid w:val="008F1B63"/>
    <w:rsid w:val="008F34BD"/>
    <w:rsid w:val="008F5846"/>
    <w:rsid w:val="008F590D"/>
    <w:rsid w:val="009010DE"/>
    <w:rsid w:val="00902033"/>
    <w:rsid w:val="00902C03"/>
    <w:rsid w:val="00903AB9"/>
    <w:rsid w:val="009175F8"/>
    <w:rsid w:val="00921AD5"/>
    <w:rsid w:val="00922964"/>
    <w:rsid w:val="00923AC7"/>
    <w:rsid w:val="009255A2"/>
    <w:rsid w:val="009330F0"/>
    <w:rsid w:val="00952B6E"/>
    <w:rsid w:val="00953173"/>
    <w:rsid w:val="00972526"/>
    <w:rsid w:val="009768E6"/>
    <w:rsid w:val="009830C8"/>
    <w:rsid w:val="009913A5"/>
    <w:rsid w:val="0099144B"/>
    <w:rsid w:val="009964A0"/>
    <w:rsid w:val="009A2ABD"/>
    <w:rsid w:val="009A2D27"/>
    <w:rsid w:val="009B207E"/>
    <w:rsid w:val="009B32F8"/>
    <w:rsid w:val="009B33D1"/>
    <w:rsid w:val="009B4CD7"/>
    <w:rsid w:val="009C0DDE"/>
    <w:rsid w:val="009D0F6E"/>
    <w:rsid w:val="009D165D"/>
    <w:rsid w:val="009D24AE"/>
    <w:rsid w:val="009D50D4"/>
    <w:rsid w:val="009D512F"/>
    <w:rsid w:val="009E1F05"/>
    <w:rsid w:val="009E6B3F"/>
    <w:rsid w:val="009F7E5A"/>
    <w:rsid w:val="009F7E8B"/>
    <w:rsid w:val="00A12427"/>
    <w:rsid w:val="00A21A8C"/>
    <w:rsid w:val="00A22E4D"/>
    <w:rsid w:val="00A24AE1"/>
    <w:rsid w:val="00A27AF7"/>
    <w:rsid w:val="00A349F1"/>
    <w:rsid w:val="00A35018"/>
    <w:rsid w:val="00A46B01"/>
    <w:rsid w:val="00A6728A"/>
    <w:rsid w:val="00A73BB2"/>
    <w:rsid w:val="00A802A5"/>
    <w:rsid w:val="00A923D3"/>
    <w:rsid w:val="00A92CB9"/>
    <w:rsid w:val="00A9304E"/>
    <w:rsid w:val="00A97967"/>
    <w:rsid w:val="00AA1194"/>
    <w:rsid w:val="00AA5CAD"/>
    <w:rsid w:val="00AB3D6E"/>
    <w:rsid w:val="00AC15D1"/>
    <w:rsid w:val="00AC24F9"/>
    <w:rsid w:val="00AC5A6F"/>
    <w:rsid w:val="00AC712C"/>
    <w:rsid w:val="00AD6B47"/>
    <w:rsid w:val="00AE2645"/>
    <w:rsid w:val="00AE46D4"/>
    <w:rsid w:val="00AE6106"/>
    <w:rsid w:val="00AF10B2"/>
    <w:rsid w:val="00AF73C5"/>
    <w:rsid w:val="00AF7906"/>
    <w:rsid w:val="00AF7BDA"/>
    <w:rsid w:val="00B024A7"/>
    <w:rsid w:val="00B03CF6"/>
    <w:rsid w:val="00B0417F"/>
    <w:rsid w:val="00B07D4E"/>
    <w:rsid w:val="00B10E9F"/>
    <w:rsid w:val="00B11F7E"/>
    <w:rsid w:val="00B16A0D"/>
    <w:rsid w:val="00B20B3B"/>
    <w:rsid w:val="00B22416"/>
    <w:rsid w:val="00B268F0"/>
    <w:rsid w:val="00B27E7A"/>
    <w:rsid w:val="00B30F74"/>
    <w:rsid w:val="00B425E5"/>
    <w:rsid w:val="00B43AA8"/>
    <w:rsid w:val="00B4549B"/>
    <w:rsid w:val="00B47479"/>
    <w:rsid w:val="00B52926"/>
    <w:rsid w:val="00B57812"/>
    <w:rsid w:val="00B57E0F"/>
    <w:rsid w:val="00B60894"/>
    <w:rsid w:val="00B73E35"/>
    <w:rsid w:val="00B75CEF"/>
    <w:rsid w:val="00B8411B"/>
    <w:rsid w:val="00B9298E"/>
    <w:rsid w:val="00B93641"/>
    <w:rsid w:val="00B937CC"/>
    <w:rsid w:val="00BA1565"/>
    <w:rsid w:val="00BA7247"/>
    <w:rsid w:val="00BB3F3E"/>
    <w:rsid w:val="00BC0170"/>
    <w:rsid w:val="00BC05C2"/>
    <w:rsid w:val="00BC44DF"/>
    <w:rsid w:val="00BC5820"/>
    <w:rsid w:val="00BD1F36"/>
    <w:rsid w:val="00BD3C47"/>
    <w:rsid w:val="00BD5376"/>
    <w:rsid w:val="00BE0BC3"/>
    <w:rsid w:val="00BE1565"/>
    <w:rsid w:val="00BE1B39"/>
    <w:rsid w:val="00BF184D"/>
    <w:rsid w:val="00BF26DE"/>
    <w:rsid w:val="00BF791A"/>
    <w:rsid w:val="00C06926"/>
    <w:rsid w:val="00C06BEA"/>
    <w:rsid w:val="00C165B4"/>
    <w:rsid w:val="00C2215A"/>
    <w:rsid w:val="00C2425A"/>
    <w:rsid w:val="00C36E68"/>
    <w:rsid w:val="00C42806"/>
    <w:rsid w:val="00C44D39"/>
    <w:rsid w:val="00C45509"/>
    <w:rsid w:val="00C523EB"/>
    <w:rsid w:val="00C56776"/>
    <w:rsid w:val="00C72408"/>
    <w:rsid w:val="00C76263"/>
    <w:rsid w:val="00C81299"/>
    <w:rsid w:val="00C83262"/>
    <w:rsid w:val="00C95449"/>
    <w:rsid w:val="00C96DE0"/>
    <w:rsid w:val="00C97933"/>
    <w:rsid w:val="00CA4817"/>
    <w:rsid w:val="00CA759E"/>
    <w:rsid w:val="00CB2BAB"/>
    <w:rsid w:val="00CB7DB8"/>
    <w:rsid w:val="00CC5AEB"/>
    <w:rsid w:val="00CD032F"/>
    <w:rsid w:val="00CD469B"/>
    <w:rsid w:val="00CD4AE0"/>
    <w:rsid w:val="00CD6D31"/>
    <w:rsid w:val="00CD7346"/>
    <w:rsid w:val="00CF0CFF"/>
    <w:rsid w:val="00CF30E9"/>
    <w:rsid w:val="00CF31DE"/>
    <w:rsid w:val="00CF3420"/>
    <w:rsid w:val="00CF54D7"/>
    <w:rsid w:val="00D01A8F"/>
    <w:rsid w:val="00D05AA2"/>
    <w:rsid w:val="00D1365B"/>
    <w:rsid w:val="00D14EB1"/>
    <w:rsid w:val="00D16135"/>
    <w:rsid w:val="00D1620C"/>
    <w:rsid w:val="00D16CA1"/>
    <w:rsid w:val="00D2072E"/>
    <w:rsid w:val="00D233C7"/>
    <w:rsid w:val="00D32359"/>
    <w:rsid w:val="00D462D3"/>
    <w:rsid w:val="00D507D5"/>
    <w:rsid w:val="00D53137"/>
    <w:rsid w:val="00D5430F"/>
    <w:rsid w:val="00D564F1"/>
    <w:rsid w:val="00D71538"/>
    <w:rsid w:val="00D8229C"/>
    <w:rsid w:val="00D827D5"/>
    <w:rsid w:val="00D8365B"/>
    <w:rsid w:val="00D84E66"/>
    <w:rsid w:val="00D864F8"/>
    <w:rsid w:val="00D871D9"/>
    <w:rsid w:val="00D94312"/>
    <w:rsid w:val="00D94320"/>
    <w:rsid w:val="00D96D60"/>
    <w:rsid w:val="00DB23E5"/>
    <w:rsid w:val="00DB37B1"/>
    <w:rsid w:val="00DB3B12"/>
    <w:rsid w:val="00DB4089"/>
    <w:rsid w:val="00DB48F6"/>
    <w:rsid w:val="00DC0557"/>
    <w:rsid w:val="00DC1246"/>
    <w:rsid w:val="00DC23CD"/>
    <w:rsid w:val="00DC2543"/>
    <w:rsid w:val="00DC2663"/>
    <w:rsid w:val="00DC5329"/>
    <w:rsid w:val="00DD1CF3"/>
    <w:rsid w:val="00DD551D"/>
    <w:rsid w:val="00DE0653"/>
    <w:rsid w:val="00DE201D"/>
    <w:rsid w:val="00DE50DD"/>
    <w:rsid w:val="00DF3060"/>
    <w:rsid w:val="00DF3213"/>
    <w:rsid w:val="00DF5EC9"/>
    <w:rsid w:val="00E0249F"/>
    <w:rsid w:val="00E024EB"/>
    <w:rsid w:val="00E07978"/>
    <w:rsid w:val="00E10361"/>
    <w:rsid w:val="00E11F92"/>
    <w:rsid w:val="00E14724"/>
    <w:rsid w:val="00E14F37"/>
    <w:rsid w:val="00E17C92"/>
    <w:rsid w:val="00E23481"/>
    <w:rsid w:val="00E23B48"/>
    <w:rsid w:val="00E26A7C"/>
    <w:rsid w:val="00E3022D"/>
    <w:rsid w:val="00E35923"/>
    <w:rsid w:val="00E40EF3"/>
    <w:rsid w:val="00E51448"/>
    <w:rsid w:val="00E51F82"/>
    <w:rsid w:val="00E655A2"/>
    <w:rsid w:val="00E66CFD"/>
    <w:rsid w:val="00E721EC"/>
    <w:rsid w:val="00E84B16"/>
    <w:rsid w:val="00E8504C"/>
    <w:rsid w:val="00E86C30"/>
    <w:rsid w:val="00E90535"/>
    <w:rsid w:val="00E90791"/>
    <w:rsid w:val="00E90C30"/>
    <w:rsid w:val="00E9157D"/>
    <w:rsid w:val="00E96C50"/>
    <w:rsid w:val="00EA09BA"/>
    <w:rsid w:val="00EA2725"/>
    <w:rsid w:val="00EA33BC"/>
    <w:rsid w:val="00EB03C8"/>
    <w:rsid w:val="00EB04D6"/>
    <w:rsid w:val="00EC4902"/>
    <w:rsid w:val="00ED030A"/>
    <w:rsid w:val="00ED2065"/>
    <w:rsid w:val="00EE0AAA"/>
    <w:rsid w:val="00EE6F36"/>
    <w:rsid w:val="00EF028E"/>
    <w:rsid w:val="00F0097B"/>
    <w:rsid w:val="00F126AE"/>
    <w:rsid w:val="00F27895"/>
    <w:rsid w:val="00F342EA"/>
    <w:rsid w:val="00F420E5"/>
    <w:rsid w:val="00F44096"/>
    <w:rsid w:val="00F5150F"/>
    <w:rsid w:val="00F55258"/>
    <w:rsid w:val="00F56A16"/>
    <w:rsid w:val="00F57F93"/>
    <w:rsid w:val="00F6000C"/>
    <w:rsid w:val="00F64798"/>
    <w:rsid w:val="00F65C85"/>
    <w:rsid w:val="00F669A2"/>
    <w:rsid w:val="00F66FA8"/>
    <w:rsid w:val="00F73DA3"/>
    <w:rsid w:val="00F84976"/>
    <w:rsid w:val="00F925B3"/>
    <w:rsid w:val="00FA3CFC"/>
    <w:rsid w:val="00FA7834"/>
    <w:rsid w:val="00FB00FA"/>
    <w:rsid w:val="00FB0285"/>
    <w:rsid w:val="00FC0639"/>
    <w:rsid w:val="00FC1C13"/>
    <w:rsid w:val="00FC1C2E"/>
    <w:rsid w:val="00FC1D07"/>
    <w:rsid w:val="00FC4AB4"/>
    <w:rsid w:val="00FD1762"/>
    <w:rsid w:val="00FE28F8"/>
    <w:rsid w:val="00FE3B6B"/>
    <w:rsid w:val="00FF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891242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character" w:customStyle="1" w:styleId="Ttulo5Char">
    <w:name w:val="Título 5 Char"/>
    <w:basedOn w:val="Fontepargpadro"/>
    <w:link w:val="Ttulo5"/>
    <w:uiPriority w:val="9"/>
    <w:semiHidden/>
    <w:rsid w:val="00891242"/>
    <w:rPr>
      <w:rFonts w:asciiTheme="majorHAnsi" w:eastAsiaTheme="majorEastAsia" w:hAnsiTheme="majorHAnsi" w:cstheme="majorBidi"/>
      <w:color w:val="365F91" w:themeColor="accent1" w:themeShade="B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833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861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57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B81968-E14C-40F4-916C-C6CF1B8FAB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11</TotalTime>
  <Pages>2</Pages>
  <Words>243</Words>
  <Characters>1314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1554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16</cp:revision>
  <cp:lastPrinted>2017-09-26T14:30:00Z</cp:lastPrinted>
  <dcterms:created xsi:type="dcterms:W3CDTF">2018-03-13T14:36:00Z</dcterms:created>
  <dcterms:modified xsi:type="dcterms:W3CDTF">2018-03-13T15:00:00Z</dcterms:modified>
</cp:coreProperties>
</file>