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D27F3">
        <w:rPr>
          <w:rFonts w:ascii="Arial" w:hAnsi="Arial" w:cs="Arial"/>
          <w:b/>
          <w:caps/>
          <w:sz w:val="28"/>
          <w:szCs w:val="28"/>
        </w:rPr>
        <w:t>601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27354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861E74" w:rsidP="000D27F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3A5737">
              <w:rPr>
                <w:rFonts w:ascii="Arial" w:hAnsi="Arial" w:cs="Arial"/>
                <w:sz w:val="20"/>
                <w:szCs w:val="20"/>
              </w:rPr>
              <w:t xml:space="preserve">capina, limpeza </w:t>
            </w:r>
            <w:r w:rsidR="00270D50">
              <w:rPr>
                <w:rFonts w:ascii="Arial" w:hAnsi="Arial" w:cs="Arial"/>
                <w:sz w:val="20"/>
                <w:szCs w:val="20"/>
              </w:rPr>
              <w:t xml:space="preserve">e </w:t>
            </w:r>
            <w:r w:rsidR="000D27F3">
              <w:rPr>
                <w:rFonts w:ascii="Arial" w:hAnsi="Arial" w:cs="Arial"/>
                <w:sz w:val="20"/>
                <w:szCs w:val="20"/>
              </w:rPr>
              <w:t xml:space="preserve">remoção de entulho acumulados na Travessa </w:t>
            </w:r>
            <w:proofErr w:type="spellStart"/>
            <w:r w:rsidR="000D27F3">
              <w:rPr>
                <w:rFonts w:ascii="Arial" w:hAnsi="Arial" w:cs="Arial"/>
                <w:sz w:val="20"/>
                <w:szCs w:val="20"/>
              </w:rPr>
              <w:t>Antonio</w:t>
            </w:r>
            <w:proofErr w:type="spellEnd"/>
            <w:r w:rsidR="000D27F3">
              <w:rPr>
                <w:rFonts w:ascii="Arial" w:hAnsi="Arial" w:cs="Arial"/>
                <w:sz w:val="20"/>
                <w:szCs w:val="20"/>
              </w:rPr>
              <w:t xml:space="preserve"> Machuca, no Jardim Pereira do Amparo, na lateral do McDonald’s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cabíveis visando</w:t>
      </w:r>
      <w:r w:rsidR="0009437C">
        <w:rPr>
          <w:rFonts w:ascii="Arial" w:hAnsi="Arial" w:cs="Arial"/>
        </w:rPr>
        <w:t xml:space="preserve"> </w:t>
      </w:r>
      <w:r w:rsidR="00AC0B0C">
        <w:rPr>
          <w:rFonts w:ascii="Arial" w:hAnsi="Arial" w:cs="Arial"/>
        </w:rPr>
        <w:t>à</w:t>
      </w:r>
      <w:r w:rsidR="002B5425" w:rsidRPr="002B5425">
        <w:rPr>
          <w:rFonts w:ascii="Arial" w:hAnsi="Arial" w:cs="Arial"/>
        </w:rPr>
        <w:t xml:space="preserve"> </w:t>
      </w:r>
      <w:r w:rsidR="00AB1C7A" w:rsidRPr="00AB1C7A">
        <w:rPr>
          <w:rFonts w:ascii="Arial" w:hAnsi="Arial" w:cs="Arial"/>
        </w:rPr>
        <w:t xml:space="preserve">capina, limpeza </w:t>
      </w:r>
      <w:r w:rsidR="009613EB" w:rsidRPr="009613EB">
        <w:rPr>
          <w:rFonts w:ascii="Arial" w:hAnsi="Arial" w:cs="Arial"/>
        </w:rPr>
        <w:t xml:space="preserve">e remoção de entulho acumulados na Travessa </w:t>
      </w:r>
      <w:proofErr w:type="spellStart"/>
      <w:r w:rsidR="009613EB" w:rsidRPr="009613EB">
        <w:rPr>
          <w:rFonts w:ascii="Arial" w:hAnsi="Arial" w:cs="Arial"/>
        </w:rPr>
        <w:t>Antonio</w:t>
      </w:r>
      <w:proofErr w:type="spellEnd"/>
      <w:r w:rsidR="009613EB" w:rsidRPr="009613EB">
        <w:rPr>
          <w:rFonts w:ascii="Arial" w:hAnsi="Arial" w:cs="Arial"/>
        </w:rPr>
        <w:t xml:space="preserve"> Machuca, no Jardim Pereira do Amparo, na lateral do McDonald’s</w:t>
      </w:r>
      <w:r w:rsidR="00BF184D">
        <w:rPr>
          <w:rFonts w:ascii="Arial" w:hAnsi="Arial" w:cs="Arial"/>
        </w:rPr>
        <w:t>.</w:t>
      </w:r>
    </w:p>
    <w:p w:rsidR="002A4D4A" w:rsidRDefault="00DA4237" w:rsidP="00EF6A7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 w:rsidRPr="00DA4237">
        <w:rPr>
          <w:rFonts w:ascii="Arial" w:hAnsi="Arial" w:cs="Arial"/>
          <w:bCs/>
        </w:rPr>
        <w:t>A travessa se encontra com mato alto</w:t>
      </w:r>
      <w:r>
        <w:rPr>
          <w:rFonts w:ascii="Arial" w:hAnsi="Arial" w:cs="Arial"/>
          <w:bCs/>
        </w:rPr>
        <w:t xml:space="preserve"> e</w:t>
      </w:r>
      <w:r w:rsidRPr="00DA4237">
        <w:rPr>
          <w:rFonts w:ascii="Arial" w:hAnsi="Arial" w:cs="Arial"/>
          <w:bCs/>
        </w:rPr>
        <w:t xml:space="preserve"> acúmulo de entulho</w:t>
      </w:r>
      <w:r>
        <w:rPr>
          <w:rFonts w:ascii="Arial" w:hAnsi="Arial" w:cs="Arial"/>
          <w:bCs/>
        </w:rPr>
        <w:t>s,</w:t>
      </w:r>
      <w:r w:rsidRPr="00DA4237">
        <w:rPr>
          <w:rFonts w:ascii="Arial" w:hAnsi="Arial" w:cs="Arial"/>
          <w:bCs/>
        </w:rPr>
        <w:t xml:space="preserve"> o que </w:t>
      </w:r>
      <w:r>
        <w:rPr>
          <w:rFonts w:ascii="Arial" w:hAnsi="Arial" w:cs="Arial"/>
          <w:bCs/>
        </w:rPr>
        <w:t xml:space="preserve">possibilita </w:t>
      </w:r>
      <w:r w:rsidRPr="00DA4237">
        <w:rPr>
          <w:rFonts w:ascii="Arial" w:hAnsi="Arial" w:cs="Arial"/>
          <w:bCs/>
        </w:rPr>
        <w:t>a proliferação de animais peçonhentos, colocando em risco a segurança de quem mora e transita pelo local</w:t>
      </w:r>
      <w:r w:rsidR="00AB1C7A" w:rsidRPr="00AB1C7A">
        <w:rPr>
          <w:rFonts w:ascii="Arial" w:hAnsi="Arial" w:cs="Arial"/>
          <w:bCs/>
        </w:rPr>
        <w:t>. Foto</w:t>
      </w:r>
      <w:r w:rsidR="00AB1C7A">
        <w:rPr>
          <w:rFonts w:ascii="Arial" w:hAnsi="Arial" w:cs="Arial"/>
          <w:bCs/>
        </w:rPr>
        <w:t>s</w:t>
      </w:r>
      <w:r w:rsidR="00AB1C7A" w:rsidRPr="00AB1C7A">
        <w:rPr>
          <w:rFonts w:ascii="Arial" w:hAnsi="Arial" w:cs="Arial"/>
          <w:bCs/>
        </w:rPr>
        <w:t xml:space="preserve"> anexa</w:t>
      </w:r>
      <w:r w:rsidR="00AB1C7A">
        <w:rPr>
          <w:rFonts w:ascii="Arial" w:hAnsi="Arial" w:cs="Arial"/>
          <w:bCs/>
        </w:rPr>
        <w:t>s</w:t>
      </w:r>
      <w:r w:rsidR="002A4D4A">
        <w:rPr>
          <w:rFonts w:ascii="Arial" w:hAnsi="Arial" w:cs="Arial"/>
          <w:bCs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663DA6">
        <w:rPr>
          <w:rFonts w:ascii="Arial" w:hAnsi="Arial" w:cs="Arial"/>
        </w:rPr>
        <w:t>14</w:t>
      </w:r>
      <w:r w:rsidR="00494C8D">
        <w:rPr>
          <w:rFonts w:ascii="Arial" w:hAnsi="Arial" w:cs="Arial"/>
        </w:rPr>
        <w:t xml:space="preserve"> de </w:t>
      </w:r>
      <w:r w:rsidR="006D1926">
        <w:rPr>
          <w:rFonts w:ascii="Arial" w:hAnsi="Arial" w:cs="Arial"/>
        </w:rPr>
        <w:t>março</w:t>
      </w:r>
      <w:r w:rsidR="00A22AF7">
        <w:rPr>
          <w:rFonts w:ascii="Arial" w:hAnsi="Arial" w:cs="Arial"/>
        </w:rPr>
        <w:t xml:space="preserve"> </w:t>
      </w:r>
      <w:r w:rsidR="002E4A90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9466C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ARILDO BATISTA</w:t>
      </w:r>
    </w:p>
    <w:p w:rsidR="00CD6DFC" w:rsidRDefault="009466C8" w:rsidP="00D21F70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Vereador </w:t>
      </w:r>
      <w:r w:rsidR="002A5057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PT</w:t>
      </w:r>
    </w:p>
    <w:p w:rsidR="00890A56" w:rsidRDefault="00890A5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890A56" w:rsidRDefault="00840751" w:rsidP="00D21F70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6030595" cy="3617650"/>
            <wp:effectExtent l="0" t="0" r="8255" b="1905"/>
            <wp:docPr id="5" name="Imagem 5" descr="C:\Users\Usuário\AppData\Local\Microsoft\Windows\Temporary Internet Files\Content.Word\20180305_111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uário\AppData\Local\Microsoft\Windows\Temporary Internet Files\Content.Word\20180305_11143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61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A56" w:rsidRDefault="00890A56" w:rsidP="00D21F70">
      <w:pPr>
        <w:jc w:val="center"/>
        <w:rPr>
          <w:rFonts w:ascii="Arial" w:hAnsi="Arial" w:cs="Arial"/>
        </w:rPr>
      </w:pPr>
    </w:p>
    <w:p w:rsidR="00890A56" w:rsidRDefault="00890A56" w:rsidP="00D21F70">
      <w:pPr>
        <w:jc w:val="center"/>
        <w:rPr>
          <w:rFonts w:ascii="Arial" w:hAnsi="Arial" w:cs="Arial"/>
        </w:rPr>
      </w:pPr>
    </w:p>
    <w:p w:rsidR="00890A56" w:rsidRDefault="00840751" w:rsidP="00D21F70">
      <w:pPr>
        <w:jc w:val="center"/>
        <w:rPr>
          <w:rFonts w:ascii="Arial" w:hAnsi="Arial" w:cs="Arial"/>
        </w:rPr>
      </w:pPr>
      <w:bookmarkStart w:id="0" w:name="_GoBack"/>
      <w:r>
        <w:rPr>
          <w:noProof/>
        </w:rPr>
        <w:drawing>
          <wp:inline distT="0" distB="0" distL="0" distR="0">
            <wp:extent cx="6030595" cy="3617650"/>
            <wp:effectExtent l="0" t="0" r="8255" b="1905"/>
            <wp:docPr id="8" name="Imagem 8" descr="C:\Users\Usuário\AppData\Local\Microsoft\Windows\Temporary Internet Files\Content.Word\20180305_111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uário\AppData\Local\Microsoft\Windows\Temporary Internet Files\Content.Word\20180305_1114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61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90A56" w:rsidSect="00890A56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1" w:footer="851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B3B20" w:rsidRDefault="005B3B20">
      <w:r>
        <w:separator/>
      </w:r>
    </w:p>
  </w:endnote>
  <w:endnote w:type="continuationSeparator" w:id="0">
    <w:p w:rsidR="005B3B20" w:rsidRDefault="005B3B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B3B20" w:rsidRDefault="005B3B20">
      <w:r>
        <w:separator/>
      </w:r>
    </w:p>
  </w:footnote>
  <w:footnote w:type="continuationSeparator" w:id="0">
    <w:p w:rsidR="005B3B20" w:rsidRDefault="005B3B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40751">
      <w:rPr>
        <w:rFonts w:ascii="Arial" w:hAnsi="Arial" w:cs="Arial"/>
        <w:b/>
        <w:sz w:val="20"/>
        <w:szCs w:val="20"/>
        <w:u w:val="single"/>
      </w:rPr>
      <w:t>601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2304B6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26240">
      <w:rPr>
        <w:rFonts w:ascii="Arial" w:hAnsi="Arial" w:cs="Arial"/>
        <w:b/>
        <w:sz w:val="20"/>
        <w:szCs w:val="20"/>
        <w:u w:val="single"/>
      </w:rPr>
      <w:t xml:space="preserve">- Vereador Arildo Batista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80DA4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80DA4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5D2"/>
    <w:rsid w:val="00012789"/>
    <w:rsid w:val="0001300F"/>
    <w:rsid w:val="00014880"/>
    <w:rsid w:val="00015871"/>
    <w:rsid w:val="00021601"/>
    <w:rsid w:val="00024562"/>
    <w:rsid w:val="00024FD3"/>
    <w:rsid w:val="00027108"/>
    <w:rsid w:val="0002757B"/>
    <w:rsid w:val="00030EF2"/>
    <w:rsid w:val="00034A23"/>
    <w:rsid w:val="00043F23"/>
    <w:rsid w:val="00043F78"/>
    <w:rsid w:val="000522EB"/>
    <w:rsid w:val="00056288"/>
    <w:rsid w:val="00060686"/>
    <w:rsid w:val="00067AED"/>
    <w:rsid w:val="00067B88"/>
    <w:rsid w:val="000722DE"/>
    <w:rsid w:val="00074938"/>
    <w:rsid w:val="0008077D"/>
    <w:rsid w:val="000876CE"/>
    <w:rsid w:val="00093268"/>
    <w:rsid w:val="0009327D"/>
    <w:rsid w:val="0009437C"/>
    <w:rsid w:val="00094490"/>
    <w:rsid w:val="000958D5"/>
    <w:rsid w:val="000971FD"/>
    <w:rsid w:val="00097CAE"/>
    <w:rsid w:val="000A12DD"/>
    <w:rsid w:val="000A1469"/>
    <w:rsid w:val="000A351E"/>
    <w:rsid w:val="000A6C04"/>
    <w:rsid w:val="000B5695"/>
    <w:rsid w:val="000C07EF"/>
    <w:rsid w:val="000C546E"/>
    <w:rsid w:val="000D27F3"/>
    <w:rsid w:val="000D2CAF"/>
    <w:rsid w:val="000D605B"/>
    <w:rsid w:val="000D6B82"/>
    <w:rsid w:val="000E5385"/>
    <w:rsid w:val="000E5823"/>
    <w:rsid w:val="000F03FF"/>
    <w:rsid w:val="000F266B"/>
    <w:rsid w:val="000F40CD"/>
    <w:rsid w:val="000F4B43"/>
    <w:rsid w:val="000F6251"/>
    <w:rsid w:val="001003B1"/>
    <w:rsid w:val="001113B4"/>
    <w:rsid w:val="001126F0"/>
    <w:rsid w:val="00113E88"/>
    <w:rsid w:val="00117261"/>
    <w:rsid w:val="00123920"/>
    <w:rsid w:val="00123BBA"/>
    <w:rsid w:val="00124862"/>
    <w:rsid w:val="00126240"/>
    <w:rsid w:val="001266D2"/>
    <w:rsid w:val="001303D3"/>
    <w:rsid w:val="00132757"/>
    <w:rsid w:val="00136F04"/>
    <w:rsid w:val="0014043A"/>
    <w:rsid w:val="0014591F"/>
    <w:rsid w:val="00147CF5"/>
    <w:rsid w:val="00150EE2"/>
    <w:rsid w:val="00154B95"/>
    <w:rsid w:val="00156F14"/>
    <w:rsid w:val="00170353"/>
    <w:rsid w:val="00171E0E"/>
    <w:rsid w:val="00172E81"/>
    <w:rsid w:val="0017621A"/>
    <w:rsid w:val="00181CD2"/>
    <w:rsid w:val="001836AD"/>
    <w:rsid w:val="00191BFC"/>
    <w:rsid w:val="00193AD0"/>
    <w:rsid w:val="001A09F2"/>
    <w:rsid w:val="001A3DE4"/>
    <w:rsid w:val="001A6149"/>
    <w:rsid w:val="001A7441"/>
    <w:rsid w:val="001B0773"/>
    <w:rsid w:val="001B2035"/>
    <w:rsid w:val="001C2CE7"/>
    <w:rsid w:val="001E1214"/>
    <w:rsid w:val="001E2AE6"/>
    <w:rsid w:val="001E2E0F"/>
    <w:rsid w:val="001E3486"/>
    <w:rsid w:val="001F13C3"/>
    <w:rsid w:val="001F1A45"/>
    <w:rsid w:val="001F4FF1"/>
    <w:rsid w:val="001F627E"/>
    <w:rsid w:val="00200B37"/>
    <w:rsid w:val="00204ED7"/>
    <w:rsid w:val="00214704"/>
    <w:rsid w:val="00222F1F"/>
    <w:rsid w:val="00223B5D"/>
    <w:rsid w:val="00226290"/>
    <w:rsid w:val="002304B6"/>
    <w:rsid w:val="00230859"/>
    <w:rsid w:val="0023177B"/>
    <w:rsid w:val="00232174"/>
    <w:rsid w:val="00234365"/>
    <w:rsid w:val="002418A2"/>
    <w:rsid w:val="00246C12"/>
    <w:rsid w:val="00247222"/>
    <w:rsid w:val="0025332D"/>
    <w:rsid w:val="00253C82"/>
    <w:rsid w:val="00253CD5"/>
    <w:rsid w:val="00254635"/>
    <w:rsid w:val="00256155"/>
    <w:rsid w:val="00256978"/>
    <w:rsid w:val="00257291"/>
    <w:rsid w:val="00270D50"/>
    <w:rsid w:val="00272425"/>
    <w:rsid w:val="0027262D"/>
    <w:rsid w:val="00272C29"/>
    <w:rsid w:val="00274AC8"/>
    <w:rsid w:val="00276330"/>
    <w:rsid w:val="00280109"/>
    <w:rsid w:val="002808F8"/>
    <w:rsid w:val="00284F34"/>
    <w:rsid w:val="002908C8"/>
    <w:rsid w:val="00291E29"/>
    <w:rsid w:val="00297CAA"/>
    <w:rsid w:val="002A4D4A"/>
    <w:rsid w:val="002A5057"/>
    <w:rsid w:val="002A5F63"/>
    <w:rsid w:val="002A7434"/>
    <w:rsid w:val="002B066E"/>
    <w:rsid w:val="002B3200"/>
    <w:rsid w:val="002B5425"/>
    <w:rsid w:val="002C0258"/>
    <w:rsid w:val="002C053D"/>
    <w:rsid w:val="002C34E8"/>
    <w:rsid w:val="002C4B2B"/>
    <w:rsid w:val="002C5C09"/>
    <w:rsid w:val="002C5C70"/>
    <w:rsid w:val="002C5D2B"/>
    <w:rsid w:val="002D3D9E"/>
    <w:rsid w:val="002D7844"/>
    <w:rsid w:val="002E2FC2"/>
    <w:rsid w:val="002E3CB0"/>
    <w:rsid w:val="002E4A90"/>
    <w:rsid w:val="002F02DB"/>
    <w:rsid w:val="002F0591"/>
    <w:rsid w:val="0030168E"/>
    <w:rsid w:val="00311DE6"/>
    <w:rsid w:val="00311F37"/>
    <w:rsid w:val="00315C2B"/>
    <w:rsid w:val="00316A2C"/>
    <w:rsid w:val="00317C1A"/>
    <w:rsid w:val="00323F0F"/>
    <w:rsid w:val="00325776"/>
    <w:rsid w:val="003324B8"/>
    <w:rsid w:val="003334A8"/>
    <w:rsid w:val="00342CB8"/>
    <w:rsid w:val="00343838"/>
    <w:rsid w:val="0034556B"/>
    <w:rsid w:val="00345C18"/>
    <w:rsid w:val="00347D5E"/>
    <w:rsid w:val="00351CC8"/>
    <w:rsid w:val="003622DE"/>
    <w:rsid w:val="0036336A"/>
    <w:rsid w:val="00364828"/>
    <w:rsid w:val="003775DA"/>
    <w:rsid w:val="00381797"/>
    <w:rsid w:val="003848C4"/>
    <w:rsid w:val="00384F29"/>
    <w:rsid w:val="003867AD"/>
    <w:rsid w:val="003904D1"/>
    <w:rsid w:val="00393B17"/>
    <w:rsid w:val="00393CA0"/>
    <w:rsid w:val="00397FF3"/>
    <w:rsid w:val="003A36F1"/>
    <w:rsid w:val="003A5737"/>
    <w:rsid w:val="003A5EA0"/>
    <w:rsid w:val="003A7251"/>
    <w:rsid w:val="003A77BE"/>
    <w:rsid w:val="003B3C7B"/>
    <w:rsid w:val="003B57E0"/>
    <w:rsid w:val="003B7367"/>
    <w:rsid w:val="003D72D9"/>
    <w:rsid w:val="003D74A0"/>
    <w:rsid w:val="003D7732"/>
    <w:rsid w:val="003E188F"/>
    <w:rsid w:val="003E2B4D"/>
    <w:rsid w:val="003E7F9A"/>
    <w:rsid w:val="003F47D9"/>
    <w:rsid w:val="003F546A"/>
    <w:rsid w:val="004025B2"/>
    <w:rsid w:val="00403AF2"/>
    <w:rsid w:val="00404C2D"/>
    <w:rsid w:val="00411405"/>
    <w:rsid w:val="00411878"/>
    <w:rsid w:val="0041272C"/>
    <w:rsid w:val="00412795"/>
    <w:rsid w:val="004206B6"/>
    <w:rsid w:val="00421CFF"/>
    <w:rsid w:val="00422C08"/>
    <w:rsid w:val="0042545A"/>
    <w:rsid w:val="0042730D"/>
    <w:rsid w:val="004327E9"/>
    <w:rsid w:val="00434E33"/>
    <w:rsid w:val="00440260"/>
    <w:rsid w:val="00442691"/>
    <w:rsid w:val="00443E1D"/>
    <w:rsid w:val="00462EC1"/>
    <w:rsid w:val="00467347"/>
    <w:rsid w:val="0047107A"/>
    <w:rsid w:val="00476F6B"/>
    <w:rsid w:val="00483569"/>
    <w:rsid w:val="00487D64"/>
    <w:rsid w:val="00491D12"/>
    <w:rsid w:val="00493115"/>
    <w:rsid w:val="00494C8D"/>
    <w:rsid w:val="0049642C"/>
    <w:rsid w:val="004A0E3D"/>
    <w:rsid w:val="004A45C3"/>
    <w:rsid w:val="004A53EF"/>
    <w:rsid w:val="004A5C85"/>
    <w:rsid w:val="004B0422"/>
    <w:rsid w:val="004B7493"/>
    <w:rsid w:val="004C0A06"/>
    <w:rsid w:val="004C2B97"/>
    <w:rsid w:val="004C2C30"/>
    <w:rsid w:val="004C6C78"/>
    <w:rsid w:val="004C6D72"/>
    <w:rsid w:val="004C7F0B"/>
    <w:rsid w:val="004D0BA3"/>
    <w:rsid w:val="004D1F38"/>
    <w:rsid w:val="004D22C3"/>
    <w:rsid w:val="004D7321"/>
    <w:rsid w:val="004E06ED"/>
    <w:rsid w:val="004E29AE"/>
    <w:rsid w:val="004E3CB6"/>
    <w:rsid w:val="004E46DA"/>
    <w:rsid w:val="004E513D"/>
    <w:rsid w:val="004F15E5"/>
    <w:rsid w:val="004F38CF"/>
    <w:rsid w:val="004F39E9"/>
    <w:rsid w:val="004F465F"/>
    <w:rsid w:val="004F56B4"/>
    <w:rsid w:val="004F690D"/>
    <w:rsid w:val="004F695E"/>
    <w:rsid w:val="004F6A11"/>
    <w:rsid w:val="005009EA"/>
    <w:rsid w:val="00505357"/>
    <w:rsid w:val="00505FD8"/>
    <w:rsid w:val="00506AB6"/>
    <w:rsid w:val="00507B70"/>
    <w:rsid w:val="005231A4"/>
    <w:rsid w:val="00523974"/>
    <w:rsid w:val="00524669"/>
    <w:rsid w:val="005277B0"/>
    <w:rsid w:val="0053012C"/>
    <w:rsid w:val="00533862"/>
    <w:rsid w:val="00534ABB"/>
    <w:rsid w:val="00545794"/>
    <w:rsid w:val="005476D3"/>
    <w:rsid w:val="0055101D"/>
    <w:rsid w:val="00556D51"/>
    <w:rsid w:val="005574CD"/>
    <w:rsid w:val="00564314"/>
    <w:rsid w:val="00564368"/>
    <w:rsid w:val="00565B2A"/>
    <w:rsid w:val="00574A51"/>
    <w:rsid w:val="005762E8"/>
    <w:rsid w:val="0058109A"/>
    <w:rsid w:val="005831CC"/>
    <w:rsid w:val="005855CE"/>
    <w:rsid w:val="00585DB7"/>
    <w:rsid w:val="0058646A"/>
    <w:rsid w:val="005868AE"/>
    <w:rsid w:val="00592FD2"/>
    <w:rsid w:val="005A01D0"/>
    <w:rsid w:val="005A03B8"/>
    <w:rsid w:val="005A03FA"/>
    <w:rsid w:val="005A31F5"/>
    <w:rsid w:val="005A337E"/>
    <w:rsid w:val="005A7D58"/>
    <w:rsid w:val="005B069B"/>
    <w:rsid w:val="005B0732"/>
    <w:rsid w:val="005B3755"/>
    <w:rsid w:val="005B3B20"/>
    <w:rsid w:val="005B3D21"/>
    <w:rsid w:val="005B6115"/>
    <w:rsid w:val="005C05AD"/>
    <w:rsid w:val="005C27EC"/>
    <w:rsid w:val="005C3938"/>
    <w:rsid w:val="005C6948"/>
    <w:rsid w:val="005C7BA5"/>
    <w:rsid w:val="005D0B35"/>
    <w:rsid w:val="005D50F0"/>
    <w:rsid w:val="005D702D"/>
    <w:rsid w:val="005E138D"/>
    <w:rsid w:val="005E5A31"/>
    <w:rsid w:val="005F09E5"/>
    <w:rsid w:val="005F2A0E"/>
    <w:rsid w:val="005F62AF"/>
    <w:rsid w:val="005F6530"/>
    <w:rsid w:val="005F7177"/>
    <w:rsid w:val="00602564"/>
    <w:rsid w:val="0060386D"/>
    <w:rsid w:val="00607148"/>
    <w:rsid w:val="00610FA5"/>
    <w:rsid w:val="006119CC"/>
    <w:rsid w:val="00611DFF"/>
    <w:rsid w:val="00616F73"/>
    <w:rsid w:val="00617AF6"/>
    <w:rsid w:val="00624472"/>
    <w:rsid w:val="00625440"/>
    <w:rsid w:val="00625E22"/>
    <w:rsid w:val="006319DC"/>
    <w:rsid w:val="00641C52"/>
    <w:rsid w:val="006426AE"/>
    <w:rsid w:val="00646993"/>
    <w:rsid w:val="00646FA9"/>
    <w:rsid w:val="00651CAC"/>
    <w:rsid w:val="00657CF6"/>
    <w:rsid w:val="006638D8"/>
    <w:rsid w:val="00663DA6"/>
    <w:rsid w:val="0066543A"/>
    <w:rsid w:val="006667CF"/>
    <w:rsid w:val="00672778"/>
    <w:rsid w:val="00672CC1"/>
    <w:rsid w:val="00674F7D"/>
    <w:rsid w:val="006766B6"/>
    <w:rsid w:val="00680839"/>
    <w:rsid w:val="00680C70"/>
    <w:rsid w:val="00681021"/>
    <w:rsid w:val="006820B5"/>
    <w:rsid w:val="00682E6E"/>
    <w:rsid w:val="006846CB"/>
    <w:rsid w:val="006865E6"/>
    <w:rsid w:val="00691CF5"/>
    <w:rsid w:val="0069312F"/>
    <w:rsid w:val="006945A5"/>
    <w:rsid w:val="00694795"/>
    <w:rsid w:val="006957F5"/>
    <w:rsid w:val="006A370D"/>
    <w:rsid w:val="006A5FBA"/>
    <w:rsid w:val="006B0B8E"/>
    <w:rsid w:val="006B4B74"/>
    <w:rsid w:val="006C59BC"/>
    <w:rsid w:val="006C7164"/>
    <w:rsid w:val="006D065E"/>
    <w:rsid w:val="006D1926"/>
    <w:rsid w:val="006D1B73"/>
    <w:rsid w:val="006D2D5B"/>
    <w:rsid w:val="006D5C63"/>
    <w:rsid w:val="006D609D"/>
    <w:rsid w:val="006D6F7D"/>
    <w:rsid w:val="006E7E66"/>
    <w:rsid w:val="006F4E64"/>
    <w:rsid w:val="006F7B0A"/>
    <w:rsid w:val="006F7EE1"/>
    <w:rsid w:val="00701E3D"/>
    <w:rsid w:val="007119E3"/>
    <w:rsid w:val="00713F15"/>
    <w:rsid w:val="0071597F"/>
    <w:rsid w:val="00715F74"/>
    <w:rsid w:val="007212F6"/>
    <w:rsid w:val="00722641"/>
    <w:rsid w:val="007258F8"/>
    <w:rsid w:val="00725E66"/>
    <w:rsid w:val="00727CDB"/>
    <w:rsid w:val="0073407F"/>
    <w:rsid w:val="00737FBC"/>
    <w:rsid w:val="00745CA5"/>
    <w:rsid w:val="00751133"/>
    <w:rsid w:val="00751BEF"/>
    <w:rsid w:val="00765A96"/>
    <w:rsid w:val="00771286"/>
    <w:rsid w:val="00773393"/>
    <w:rsid w:val="0077488F"/>
    <w:rsid w:val="00775A1B"/>
    <w:rsid w:val="00777ECF"/>
    <w:rsid w:val="00780DA4"/>
    <w:rsid w:val="007838DC"/>
    <w:rsid w:val="00790911"/>
    <w:rsid w:val="00794B62"/>
    <w:rsid w:val="007962CB"/>
    <w:rsid w:val="007A1A39"/>
    <w:rsid w:val="007B100C"/>
    <w:rsid w:val="007C7E72"/>
    <w:rsid w:val="007D0B3C"/>
    <w:rsid w:val="007D1D56"/>
    <w:rsid w:val="007D3298"/>
    <w:rsid w:val="007D39FD"/>
    <w:rsid w:val="007E0D4E"/>
    <w:rsid w:val="007E369D"/>
    <w:rsid w:val="007E3F69"/>
    <w:rsid w:val="007E6F02"/>
    <w:rsid w:val="007F3BFF"/>
    <w:rsid w:val="007F41E5"/>
    <w:rsid w:val="007F565C"/>
    <w:rsid w:val="007F6AC8"/>
    <w:rsid w:val="007F75CA"/>
    <w:rsid w:val="0080197E"/>
    <w:rsid w:val="00807953"/>
    <w:rsid w:val="00813FA4"/>
    <w:rsid w:val="00820C13"/>
    <w:rsid w:val="00820D11"/>
    <w:rsid w:val="0083264E"/>
    <w:rsid w:val="00833A11"/>
    <w:rsid w:val="00833E7C"/>
    <w:rsid w:val="00835A0E"/>
    <w:rsid w:val="00840751"/>
    <w:rsid w:val="00841713"/>
    <w:rsid w:val="00842A64"/>
    <w:rsid w:val="0084536F"/>
    <w:rsid w:val="0084557D"/>
    <w:rsid w:val="008474F2"/>
    <w:rsid w:val="00850086"/>
    <w:rsid w:val="008508AB"/>
    <w:rsid w:val="008545A7"/>
    <w:rsid w:val="00857F1B"/>
    <w:rsid w:val="00861E74"/>
    <w:rsid w:val="00865AF3"/>
    <w:rsid w:val="00870972"/>
    <w:rsid w:val="0087166E"/>
    <w:rsid w:val="00871781"/>
    <w:rsid w:val="00874058"/>
    <w:rsid w:val="00876A8C"/>
    <w:rsid w:val="00877E50"/>
    <w:rsid w:val="00883EB5"/>
    <w:rsid w:val="00885F7F"/>
    <w:rsid w:val="0089053C"/>
    <w:rsid w:val="00890925"/>
    <w:rsid w:val="00890984"/>
    <w:rsid w:val="008909A4"/>
    <w:rsid w:val="00890A56"/>
    <w:rsid w:val="00893268"/>
    <w:rsid w:val="00896913"/>
    <w:rsid w:val="00897F4A"/>
    <w:rsid w:val="008A0964"/>
    <w:rsid w:val="008A0EB2"/>
    <w:rsid w:val="008A12F9"/>
    <w:rsid w:val="008A16A2"/>
    <w:rsid w:val="008B067D"/>
    <w:rsid w:val="008B1035"/>
    <w:rsid w:val="008B52D4"/>
    <w:rsid w:val="008C33AB"/>
    <w:rsid w:val="008D204E"/>
    <w:rsid w:val="008E6C99"/>
    <w:rsid w:val="00903889"/>
    <w:rsid w:val="009040C4"/>
    <w:rsid w:val="00913888"/>
    <w:rsid w:val="009201F8"/>
    <w:rsid w:val="00921625"/>
    <w:rsid w:val="00922964"/>
    <w:rsid w:val="009230DA"/>
    <w:rsid w:val="0092321C"/>
    <w:rsid w:val="00931B29"/>
    <w:rsid w:val="00931FE2"/>
    <w:rsid w:val="00933A0A"/>
    <w:rsid w:val="00935D18"/>
    <w:rsid w:val="009428CD"/>
    <w:rsid w:val="009466C8"/>
    <w:rsid w:val="00946864"/>
    <w:rsid w:val="00951025"/>
    <w:rsid w:val="00952322"/>
    <w:rsid w:val="00956116"/>
    <w:rsid w:val="00960518"/>
    <w:rsid w:val="009613EB"/>
    <w:rsid w:val="00972E2A"/>
    <w:rsid w:val="009768E6"/>
    <w:rsid w:val="009911FD"/>
    <w:rsid w:val="00992534"/>
    <w:rsid w:val="009948C4"/>
    <w:rsid w:val="009A2ABD"/>
    <w:rsid w:val="009B207E"/>
    <w:rsid w:val="009B32F8"/>
    <w:rsid w:val="009C175C"/>
    <w:rsid w:val="009C5E5F"/>
    <w:rsid w:val="009D0F6E"/>
    <w:rsid w:val="009D13C0"/>
    <w:rsid w:val="009D50D4"/>
    <w:rsid w:val="009D512F"/>
    <w:rsid w:val="009D71C8"/>
    <w:rsid w:val="009E1F05"/>
    <w:rsid w:val="009E44BB"/>
    <w:rsid w:val="009E6B3F"/>
    <w:rsid w:val="009E7531"/>
    <w:rsid w:val="009F0808"/>
    <w:rsid w:val="009F7E5F"/>
    <w:rsid w:val="00A02511"/>
    <w:rsid w:val="00A10895"/>
    <w:rsid w:val="00A1135F"/>
    <w:rsid w:val="00A13BC3"/>
    <w:rsid w:val="00A21A8C"/>
    <w:rsid w:val="00A22AF7"/>
    <w:rsid w:val="00A2634E"/>
    <w:rsid w:val="00A27354"/>
    <w:rsid w:val="00A349F1"/>
    <w:rsid w:val="00A40FE5"/>
    <w:rsid w:val="00A421A5"/>
    <w:rsid w:val="00A451F4"/>
    <w:rsid w:val="00A46530"/>
    <w:rsid w:val="00A46B01"/>
    <w:rsid w:val="00A51ECB"/>
    <w:rsid w:val="00A656AF"/>
    <w:rsid w:val="00A66DBD"/>
    <w:rsid w:val="00A75941"/>
    <w:rsid w:val="00A7677F"/>
    <w:rsid w:val="00A769EA"/>
    <w:rsid w:val="00A82DCD"/>
    <w:rsid w:val="00A84739"/>
    <w:rsid w:val="00A90A9F"/>
    <w:rsid w:val="00A92CB9"/>
    <w:rsid w:val="00AA0EE8"/>
    <w:rsid w:val="00AA1948"/>
    <w:rsid w:val="00AA5EB3"/>
    <w:rsid w:val="00AB0209"/>
    <w:rsid w:val="00AB0F53"/>
    <w:rsid w:val="00AB1C7A"/>
    <w:rsid w:val="00AB2F12"/>
    <w:rsid w:val="00AB3523"/>
    <w:rsid w:val="00AB3B39"/>
    <w:rsid w:val="00AB6E09"/>
    <w:rsid w:val="00AB7AA7"/>
    <w:rsid w:val="00AC0B0C"/>
    <w:rsid w:val="00AC23E2"/>
    <w:rsid w:val="00AC24F9"/>
    <w:rsid w:val="00AC6657"/>
    <w:rsid w:val="00AC712C"/>
    <w:rsid w:val="00AD6B47"/>
    <w:rsid w:val="00AE3478"/>
    <w:rsid w:val="00AF393C"/>
    <w:rsid w:val="00B00633"/>
    <w:rsid w:val="00B0194D"/>
    <w:rsid w:val="00B05892"/>
    <w:rsid w:val="00B05D7E"/>
    <w:rsid w:val="00B068AB"/>
    <w:rsid w:val="00B10E9F"/>
    <w:rsid w:val="00B15486"/>
    <w:rsid w:val="00B1686A"/>
    <w:rsid w:val="00B2620A"/>
    <w:rsid w:val="00B33AEE"/>
    <w:rsid w:val="00B3786A"/>
    <w:rsid w:val="00B429D6"/>
    <w:rsid w:val="00B4723C"/>
    <w:rsid w:val="00B47DF7"/>
    <w:rsid w:val="00B5246B"/>
    <w:rsid w:val="00B55E14"/>
    <w:rsid w:val="00B57E0F"/>
    <w:rsid w:val="00B65326"/>
    <w:rsid w:val="00B6728C"/>
    <w:rsid w:val="00B70DDF"/>
    <w:rsid w:val="00B746CF"/>
    <w:rsid w:val="00B751A5"/>
    <w:rsid w:val="00B75336"/>
    <w:rsid w:val="00B75CEF"/>
    <w:rsid w:val="00B77C2F"/>
    <w:rsid w:val="00B85EF6"/>
    <w:rsid w:val="00B8646C"/>
    <w:rsid w:val="00B87922"/>
    <w:rsid w:val="00B94ACE"/>
    <w:rsid w:val="00B95C4A"/>
    <w:rsid w:val="00B95D99"/>
    <w:rsid w:val="00B97721"/>
    <w:rsid w:val="00BA1565"/>
    <w:rsid w:val="00BA2AC7"/>
    <w:rsid w:val="00BA7986"/>
    <w:rsid w:val="00BB0CEC"/>
    <w:rsid w:val="00BB3F3E"/>
    <w:rsid w:val="00BB64AA"/>
    <w:rsid w:val="00BC1D7D"/>
    <w:rsid w:val="00BC44DF"/>
    <w:rsid w:val="00BC6D26"/>
    <w:rsid w:val="00BD19F9"/>
    <w:rsid w:val="00BD1F36"/>
    <w:rsid w:val="00BD2164"/>
    <w:rsid w:val="00BD3C47"/>
    <w:rsid w:val="00BD4115"/>
    <w:rsid w:val="00BE1B39"/>
    <w:rsid w:val="00BE5B31"/>
    <w:rsid w:val="00BE685D"/>
    <w:rsid w:val="00BF0B76"/>
    <w:rsid w:val="00BF184D"/>
    <w:rsid w:val="00BF26DE"/>
    <w:rsid w:val="00BF791A"/>
    <w:rsid w:val="00C02899"/>
    <w:rsid w:val="00C06926"/>
    <w:rsid w:val="00C06BEA"/>
    <w:rsid w:val="00C073E7"/>
    <w:rsid w:val="00C10470"/>
    <w:rsid w:val="00C12028"/>
    <w:rsid w:val="00C14BD0"/>
    <w:rsid w:val="00C172B1"/>
    <w:rsid w:val="00C20A06"/>
    <w:rsid w:val="00C245FA"/>
    <w:rsid w:val="00C24E92"/>
    <w:rsid w:val="00C25CFD"/>
    <w:rsid w:val="00C25D1F"/>
    <w:rsid w:val="00C30767"/>
    <w:rsid w:val="00C3325C"/>
    <w:rsid w:val="00C34D5E"/>
    <w:rsid w:val="00C364A5"/>
    <w:rsid w:val="00C36E68"/>
    <w:rsid w:val="00C40146"/>
    <w:rsid w:val="00C42806"/>
    <w:rsid w:val="00C42AFB"/>
    <w:rsid w:val="00C44D39"/>
    <w:rsid w:val="00C45509"/>
    <w:rsid w:val="00C52F9E"/>
    <w:rsid w:val="00C545BB"/>
    <w:rsid w:val="00C563A9"/>
    <w:rsid w:val="00C6685D"/>
    <w:rsid w:val="00C7053D"/>
    <w:rsid w:val="00C76263"/>
    <w:rsid w:val="00C77C9A"/>
    <w:rsid w:val="00C83397"/>
    <w:rsid w:val="00C85153"/>
    <w:rsid w:val="00C8752A"/>
    <w:rsid w:val="00C90441"/>
    <w:rsid w:val="00C96D0D"/>
    <w:rsid w:val="00CA1128"/>
    <w:rsid w:val="00CA3748"/>
    <w:rsid w:val="00CA47FE"/>
    <w:rsid w:val="00CA5DD1"/>
    <w:rsid w:val="00CA6358"/>
    <w:rsid w:val="00CA759E"/>
    <w:rsid w:val="00CA762C"/>
    <w:rsid w:val="00CA7A72"/>
    <w:rsid w:val="00CB1F55"/>
    <w:rsid w:val="00CB25AC"/>
    <w:rsid w:val="00CB2BAB"/>
    <w:rsid w:val="00CB2BE1"/>
    <w:rsid w:val="00CB328A"/>
    <w:rsid w:val="00CB5CF6"/>
    <w:rsid w:val="00CC0F1F"/>
    <w:rsid w:val="00CC2CB2"/>
    <w:rsid w:val="00CD6DFC"/>
    <w:rsid w:val="00CD79D6"/>
    <w:rsid w:val="00CE1B9C"/>
    <w:rsid w:val="00CE7DE0"/>
    <w:rsid w:val="00CF31DE"/>
    <w:rsid w:val="00D03D10"/>
    <w:rsid w:val="00D04A4E"/>
    <w:rsid w:val="00D1170E"/>
    <w:rsid w:val="00D14EB1"/>
    <w:rsid w:val="00D166E2"/>
    <w:rsid w:val="00D16CA1"/>
    <w:rsid w:val="00D16E2F"/>
    <w:rsid w:val="00D2072E"/>
    <w:rsid w:val="00D21F70"/>
    <w:rsid w:val="00D233C7"/>
    <w:rsid w:val="00D3429B"/>
    <w:rsid w:val="00D45E11"/>
    <w:rsid w:val="00D46F9A"/>
    <w:rsid w:val="00D507D5"/>
    <w:rsid w:val="00D51221"/>
    <w:rsid w:val="00D5430F"/>
    <w:rsid w:val="00D5513C"/>
    <w:rsid w:val="00D564F1"/>
    <w:rsid w:val="00D57C98"/>
    <w:rsid w:val="00D57F94"/>
    <w:rsid w:val="00D648A1"/>
    <w:rsid w:val="00D67D62"/>
    <w:rsid w:val="00D71513"/>
    <w:rsid w:val="00D742C9"/>
    <w:rsid w:val="00D81777"/>
    <w:rsid w:val="00D8258A"/>
    <w:rsid w:val="00D8365B"/>
    <w:rsid w:val="00D84E66"/>
    <w:rsid w:val="00D864F8"/>
    <w:rsid w:val="00DA097D"/>
    <w:rsid w:val="00DA0E3F"/>
    <w:rsid w:val="00DA0F53"/>
    <w:rsid w:val="00DA4237"/>
    <w:rsid w:val="00DA588F"/>
    <w:rsid w:val="00DB23E5"/>
    <w:rsid w:val="00DB48F6"/>
    <w:rsid w:val="00DC119D"/>
    <w:rsid w:val="00DE50DD"/>
    <w:rsid w:val="00DE6D69"/>
    <w:rsid w:val="00DF14EC"/>
    <w:rsid w:val="00E00590"/>
    <w:rsid w:val="00E0249F"/>
    <w:rsid w:val="00E03D2B"/>
    <w:rsid w:val="00E07978"/>
    <w:rsid w:val="00E11F92"/>
    <w:rsid w:val="00E148A3"/>
    <w:rsid w:val="00E14F37"/>
    <w:rsid w:val="00E164DD"/>
    <w:rsid w:val="00E16F40"/>
    <w:rsid w:val="00E25BFA"/>
    <w:rsid w:val="00E3022D"/>
    <w:rsid w:val="00E36F6F"/>
    <w:rsid w:val="00E4656E"/>
    <w:rsid w:val="00E504CB"/>
    <w:rsid w:val="00E51448"/>
    <w:rsid w:val="00E57A5E"/>
    <w:rsid w:val="00E57E24"/>
    <w:rsid w:val="00E66CFD"/>
    <w:rsid w:val="00E6736F"/>
    <w:rsid w:val="00E70011"/>
    <w:rsid w:val="00E721EC"/>
    <w:rsid w:val="00E8185D"/>
    <w:rsid w:val="00E86C30"/>
    <w:rsid w:val="00E90791"/>
    <w:rsid w:val="00E90C30"/>
    <w:rsid w:val="00E915C0"/>
    <w:rsid w:val="00E92976"/>
    <w:rsid w:val="00E93E87"/>
    <w:rsid w:val="00E952B3"/>
    <w:rsid w:val="00EB04D6"/>
    <w:rsid w:val="00EB11B5"/>
    <w:rsid w:val="00EB54A7"/>
    <w:rsid w:val="00EC7362"/>
    <w:rsid w:val="00ED2065"/>
    <w:rsid w:val="00ED3C1B"/>
    <w:rsid w:val="00ED6F49"/>
    <w:rsid w:val="00EE7483"/>
    <w:rsid w:val="00EF25D7"/>
    <w:rsid w:val="00EF34FE"/>
    <w:rsid w:val="00EF6A79"/>
    <w:rsid w:val="00F016E7"/>
    <w:rsid w:val="00F0524A"/>
    <w:rsid w:val="00F20E40"/>
    <w:rsid w:val="00F24F2D"/>
    <w:rsid w:val="00F26E4D"/>
    <w:rsid w:val="00F272DB"/>
    <w:rsid w:val="00F27895"/>
    <w:rsid w:val="00F420E5"/>
    <w:rsid w:val="00F5150F"/>
    <w:rsid w:val="00F52226"/>
    <w:rsid w:val="00F61F86"/>
    <w:rsid w:val="00F630CB"/>
    <w:rsid w:val="00F65C85"/>
    <w:rsid w:val="00F73DA3"/>
    <w:rsid w:val="00F758B4"/>
    <w:rsid w:val="00F82637"/>
    <w:rsid w:val="00F85418"/>
    <w:rsid w:val="00F854B3"/>
    <w:rsid w:val="00F911D8"/>
    <w:rsid w:val="00F91BFF"/>
    <w:rsid w:val="00F94D0A"/>
    <w:rsid w:val="00FA071F"/>
    <w:rsid w:val="00FA3CFC"/>
    <w:rsid w:val="00FB00FA"/>
    <w:rsid w:val="00FB1EB1"/>
    <w:rsid w:val="00FB54C2"/>
    <w:rsid w:val="00FC1C13"/>
    <w:rsid w:val="00FD179D"/>
    <w:rsid w:val="00FD1BAD"/>
    <w:rsid w:val="00FD214E"/>
    <w:rsid w:val="00FD4B4A"/>
    <w:rsid w:val="00FD57C5"/>
    <w:rsid w:val="00FE28F8"/>
    <w:rsid w:val="00FE3606"/>
    <w:rsid w:val="00FE3B6B"/>
    <w:rsid w:val="00FE3BFF"/>
    <w:rsid w:val="00FF4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2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37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8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81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0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9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86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3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8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7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5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04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4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91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1EE85F-832A-44F5-98A6-5FFC76B05C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3</TotalTime>
  <Pages>1</Pages>
  <Words>127</Words>
  <Characters>692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14</cp:revision>
  <cp:lastPrinted>2018-03-13T15:09:00Z</cp:lastPrinted>
  <dcterms:created xsi:type="dcterms:W3CDTF">2018-03-12T19:06:00Z</dcterms:created>
  <dcterms:modified xsi:type="dcterms:W3CDTF">2018-03-13T15:09:00Z</dcterms:modified>
</cp:coreProperties>
</file>