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21F70">
        <w:rPr>
          <w:rFonts w:ascii="Arial" w:hAnsi="Arial" w:cs="Arial"/>
          <w:b/>
          <w:caps/>
          <w:sz w:val="28"/>
          <w:szCs w:val="28"/>
        </w:rPr>
        <w:t>5</w:t>
      </w:r>
      <w:r w:rsidR="003A5737">
        <w:rPr>
          <w:rFonts w:ascii="Arial" w:hAnsi="Arial" w:cs="Arial"/>
          <w:b/>
          <w:caps/>
          <w:sz w:val="28"/>
          <w:szCs w:val="28"/>
        </w:rPr>
        <w:t>97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27354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861E74" w:rsidP="003A5737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3A5737">
              <w:rPr>
                <w:rFonts w:ascii="Arial" w:hAnsi="Arial" w:cs="Arial"/>
                <w:sz w:val="20"/>
                <w:szCs w:val="20"/>
              </w:rPr>
              <w:t xml:space="preserve">capina, limpeza </w:t>
            </w:r>
            <w:r w:rsidR="00270D50">
              <w:rPr>
                <w:rFonts w:ascii="Arial" w:hAnsi="Arial" w:cs="Arial"/>
                <w:sz w:val="20"/>
                <w:szCs w:val="20"/>
              </w:rPr>
              <w:t>e manutenção de brinquedos na Praça Tancredo Neves, situada na Rua Auro de Moura Andrade, no Jardim Jacinto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 visando</w:t>
      </w:r>
      <w:r w:rsidR="0009437C">
        <w:rPr>
          <w:rFonts w:ascii="Arial" w:hAnsi="Arial" w:cs="Arial"/>
        </w:rPr>
        <w:t xml:space="preserve"> </w:t>
      </w:r>
      <w:r w:rsidR="00AC0B0C">
        <w:rPr>
          <w:rFonts w:ascii="Arial" w:hAnsi="Arial" w:cs="Arial"/>
        </w:rPr>
        <w:t>à</w:t>
      </w:r>
      <w:r w:rsidR="002B5425" w:rsidRPr="002B5425">
        <w:rPr>
          <w:rFonts w:ascii="Arial" w:hAnsi="Arial" w:cs="Arial"/>
        </w:rPr>
        <w:t xml:space="preserve"> </w:t>
      </w:r>
      <w:r w:rsidR="00AB1C7A" w:rsidRPr="00AB1C7A">
        <w:rPr>
          <w:rFonts w:ascii="Arial" w:hAnsi="Arial" w:cs="Arial"/>
        </w:rPr>
        <w:t>capina, limpeza e manutenção de brinquedos na Praça Tancredo Neves, situada na Rua Auro de Moura Andrade, no Jardim Jacinto</w:t>
      </w:r>
      <w:r w:rsidR="00BF184D">
        <w:rPr>
          <w:rFonts w:ascii="Arial" w:hAnsi="Arial" w:cs="Arial"/>
        </w:rPr>
        <w:t>.</w:t>
      </w:r>
    </w:p>
    <w:p w:rsidR="002A4D4A" w:rsidRDefault="00AB1C7A" w:rsidP="00EF6A7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</w:t>
      </w:r>
      <w:r w:rsidRPr="00AB1C7A">
        <w:rPr>
          <w:rFonts w:ascii="Arial" w:hAnsi="Arial" w:cs="Arial"/>
          <w:bCs/>
        </w:rPr>
        <w:t xml:space="preserve"> mencionada área se encontra em total abandono, com muito mato, necessitando de vários tipos de manute</w:t>
      </w:r>
      <w:bookmarkStart w:id="0" w:name="_GoBack"/>
      <w:bookmarkEnd w:id="0"/>
      <w:r w:rsidRPr="00AB1C7A">
        <w:rPr>
          <w:rFonts w:ascii="Arial" w:hAnsi="Arial" w:cs="Arial"/>
          <w:bCs/>
        </w:rPr>
        <w:t>nção, reposição d</w:t>
      </w:r>
      <w:r>
        <w:rPr>
          <w:rFonts w:ascii="Arial" w:hAnsi="Arial" w:cs="Arial"/>
          <w:bCs/>
        </w:rPr>
        <w:t xml:space="preserve">os </w:t>
      </w:r>
      <w:r w:rsidRPr="00AB1C7A">
        <w:rPr>
          <w:rFonts w:ascii="Arial" w:hAnsi="Arial" w:cs="Arial"/>
          <w:bCs/>
        </w:rPr>
        <w:t>brinquedos infantis, reposição d</w:t>
      </w:r>
      <w:r w:rsidR="008A0964">
        <w:rPr>
          <w:rFonts w:ascii="Arial" w:hAnsi="Arial" w:cs="Arial"/>
          <w:bCs/>
        </w:rPr>
        <w:t>e</w:t>
      </w:r>
      <w:r w:rsidRPr="00AB1C7A">
        <w:rPr>
          <w:rFonts w:ascii="Arial" w:hAnsi="Arial" w:cs="Arial"/>
          <w:bCs/>
        </w:rPr>
        <w:t xml:space="preserve"> lixeiras, reposição e acréscimo dos ass</w:t>
      </w:r>
      <w:r>
        <w:rPr>
          <w:rFonts w:ascii="Arial" w:hAnsi="Arial" w:cs="Arial"/>
          <w:bCs/>
        </w:rPr>
        <w:t>entos de concreto</w:t>
      </w:r>
      <w:r w:rsidR="008A0964">
        <w:rPr>
          <w:rFonts w:ascii="Arial" w:hAnsi="Arial" w:cs="Arial"/>
          <w:bCs/>
        </w:rPr>
        <w:t xml:space="preserve"> e</w:t>
      </w:r>
      <w:r w:rsidRPr="00AB1C7A">
        <w:rPr>
          <w:rFonts w:ascii="Arial" w:hAnsi="Arial" w:cs="Arial"/>
          <w:bCs/>
        </w:rPr>
        <w:t xml:space="preserve"> conserto do alambrado</w:t>
      </w:r>
      <w:r w:rsidR="008A0964">
        <w:rPr>
          <w:rFonts w:ascii="Arial" w:hAnsi="Arial" w:cs="Arial"/>
          <w:bCs/>
        </w:rPr>
        <w:t>, além d</w:t>
      </w:r>
      <w:r>
        <w:rPr>
          <w:rFonts w:ascii="Arial" w:hAnsi="Arial" w:cs="Arial"/>
          <w:bCs/>
        </w:rPr>
        <w:t xml:space="preserve">e </w:t>
      </w:r>
      <w:r w:rsidRPr="00AB1C7A">
        <w:rPr>
          <w:rFonts w:ascii="Arial" w:hAnsi="Arial" w:cs="Arial"/>
          <w:bCs/>
        </w:rPr>
        <w:t>melhor</w:t>
      </w:r>
      <w:r>
        <w:rPr>
          <w:rFonts w:ascii="Arial" w:hAnsi="Arial" w:cs="Arial"/>
          <w:bCs/>
        </w:rPr>
        <w:t xml:space="preserve">ias no </w:t>
      </w:r>
      <w:r w:rsidRPr="00AB1C7A">
        <w:rPr>
          <w:rFonts w:ascii="Arial" w:hAnsi="Arial" w:cs="Arial"/>
          <w:bCs/>
        </w:rPr>
        <w:t>campo de futebol que se encontra com alagamentos, colocando a saúde da população local em risco e impossibilitando a comunidade de fazer uso da área de lazer. Foto</w:t>
      </w:r>
      <w:r>
        <w:rPr>
          <w:rFonts w:ascii="Arial" w:hAnsi="Arial" w:cs="Arial"/>
          <w:bCs/>
        </w:rPr>
        <w:t>s</w:t>
      </w:r>
      <w:r w:rsidRPr="00AB1C7A">
        <w:rPr>
          <w:rFonts w:ascii="Arial" w:hAnsi="Arial" w:cs="Arial"/>
          <w:bCs/>
        </w:rPr>
        <w:t xml:space="preserve"> anexa</w:t>
      </w:r>
      <w:r>
        <w:rPr>
          <w:rFonts w:ascii="Arial" w:hAnsi="Arial" w:cs="Arial"/>
          <w:bCs/>
        </w:rPr>
        <w:t>s</w:t>
      </w:r>
      <w:r w:rsidR="002A4D4A">
        <w:rPr>
          <w:rFonts w:ascii="Arial" w:hAnsi="Arial" w:cs="Arial"/>
          <w:bCs/>
        </w:rPr>
        <w:t>.</w:t>
      </w:r>
    </w:p>
    <w:p w:rsidR="00AB1C7A" w:rsidRDefault="00835A0E" w:rsidP="00AB1C7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Esclarecemos que a</w:t>
      </w:r>
      <w:r w:rsidR="00AB1C7A" w:rsidRPr="00AB1C7A">
        <w:rPr>
          <w:rFonts w:ascii="Arial" w:hAnsi="Arial" w:cs="Arial"/>
          <w:bCs/>
        </w:rPr>
        <w:t xml:space="preserve"> solicitação visa atender pedido da comunidade</w:t>
      </w:r>
      <w:r w:rsidR="00AB1C7A">
        <w:rPr>
          <w:rFonts w:ascii="Arial" w:hAnsi="Arial" w:cs="Arial"/>
          <w:bCs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663DA6">
        <w:rPr>
          <w:rFonts w:ascii="Arial" w:hAnsi="Arial" w:cs="Arial"/>
        </w:rPr>
        <w:t>14</w:t>
      </w:r>
      <w:r w:rsidR="00494C8D">
        <w:rPr>
          <w:rFonts w:ascii="Arial" w:hAnsi="Arial" w:cs="Arial"/>
        </w:rPr>
        <w:t xml:space="preserve"> de </w:t>
      </w:r>
      <w:r w:rsidR="006D1926">
        <w:rPr>
          <w:rFonts w:ascii="Arial" w:hAnsi="Arial" w:cs="Arial"/>
        </w:rPr>
        <w:t>março</w:t>
      </w:r>
      <w:r w:rsidR="00A22AF7">
        <w:rPr>
          <w:rFonts w:ascii="Arial" w:hAnsi="Arial" w:cs="Arial"/>
        </w:rPr>
        <w:t xml:space="preserve"> </w:t>
      </w:r>
      <w:r w:rsidR="002E4A90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9466C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ARILDO BATISTA</w:t>
      </w:r>
    </w:p>
    <w:p w:rsidR="00CD6DFC" w:rsidRDefault="009466C8" w:rsidP="00D21F7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2A5057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890A56" w:rsidRDefault="00890A5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90A56" w:rsidRDefault="00890A56" w:rsidP="00D21F70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6030595" cy="3617650"/>
            <wp:effectExtent l="0" t="0" r="8255" b="1905"/>
            <wp:docPr id="3" name="Imagem 3" descr="C:\Users\Usuário\AppData\Local\Microsoft\Windows\Temporary Internet Files\Content.Word\20180305_113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ário\AppData\Local\Microsoft\Windows\Temporary Internet Files\Content.Word\20180305_1134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6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0A56" w:rsidRDefault="00890A56" w:rsidP="00D21F70">
      <w:pPr>
        <w:jc w:val="center"/>
        <w:rPr>
          <w:rFonts w:ascii="Arial" w:hAnsi="Arial" w:cs="Arial"/>
        </w:rPr>
      </w:pPr>
    </w:p>
    <w:p w:rsidR="00890A56" w:rsidRDefault="00890A56" w:rsidP="00D21F70">
      <w:pPr>
        <w:jc w:val="center"/>
        <w:rPr>
          <w:rFonts w:ascii="Arial" w:hAnsi="Arial" w:cs="Arial"/>
        </w:rPr>
      </w:pPr>
    </w:p>
    <w:p w:rsidR="00890A56" w:rsidRDefault="00890A56" w:rsidP="00D21F70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6030595" cy="3617650"/>
            <wp:effectExtent l="0" t="0" r="8255" b="1905"/>
            <wp:docPr id="4" name="Imagem 4" descr="C:\Users\Usuário\AppData\Local\Microsoft\Windows\Temporary Internet Files\Content.Word\20180305_113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uário\AppData\Local\Microsoft\Windows\Temporary Internet Files\Content.Word\20180305_11364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6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0A56" w:rsidSect="00890A56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1" w:footer="851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4A26" w:rsidRDefault="00114A26">
      <w:r>
        <w:separator/>
      </w:r>
    </w:p>
  </w:endnote>
  <w:endnote w:type="continuationSeparator" w:id="0">
    <w:p w:rsidR="00114A26" w:rsidRDefault="00114A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4A26" w:rsidRDefault="00114A26">
      <w:r>
        <w:separator/>
      </w:r>
    </w:p>
  </w:footnote>
  <w:footnote w:type="continuationSeparator" w:id="0">
    <w:p w:rsidR="00114A26" w:rsidRDefault="00114A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90A56">
      <w:rPr>
        <w:rFonts w:ascii="Arial" w:hAnsi="Arial" w:cs="Arial"/>
        <w:b/>
        <w:sz w:val="20"/>
        <w:szCs w:val="20"/>
        <w:u w:val="single"/>
      </w:rPr>
      <w:t>597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304B6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26240">
      <w:rPr>
        <w:rFonts w:ascii="Arial" w:hAnsi="Arial" w:cs="Arial"/>
        <w:b/>
        <w:sz w:val="20"/>
        <w:szCs w:val="20"/>
        <w:u w:val="single"/>
      </w:rPr>
      <w:t xml:space="preserve">- Vereador Arildo Batista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90A5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890A56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5D2"/>
    <w:rsid w:val="00012789"/>
    <w:rsid w:val="0001300F"/>
    <w:rsid w:val="00014880"/>
    <w:rsid w:val="00015871"/>
    <w:rsid w:val="00021601"/>
    <w:rsid w:val="00024562"/>
    <w:rsid w:val="00024FD3"/>
    <w:rsid w:val="00027108"/>
    <w:rsid w:val="0002757B"/>
    <w:rsid w:val="00030EF2"/>
    <w:rsid w:val="00034A23"/>
    <w:rsid w:val="00043F23"/>
    <w:rsid w:val="00043F78"/>
    <w:rsid w:val="000522EB"/>
    <w:rsid w:val="00056288"/>
    <w:rsid w:val="00060686"/>
    <w:rsid w:val="00067AED"/>
    <w:rsid w:val="00067B88"/>
    <w:rsid w:val="000722DE"/>
    <w:rsid w:val="00074938"/>
    <w:rsid w:val="0008077D"/>
    <w:rsid w:val="000876CE"/>
    <w:rsid w:val="00093268"/>
    <w:rsid w:val="0009327D"/>
    <w:rsid w:val="0009437C"/>
    <w:rsid w:val="00094490"/>
    <w:rsid w:val="000958D5"/>
    <w:rsid w:val="000971FD"/>
    <w:rsid w:val="00097CAE"/>
    <w:rsid w:val="000A12DD"/>
    <w:rsid w:val="000A1469"/>
    <w:rsid w:val="000A351E"/>
    <w:rsid w:val="000A6C04"/>
    <w:rsid w:val="000B5695"/>
    <w:rsid w:val="000C07EF"/>
    <w:rsid w:val="000C546E"/>
    <w:rsid w:val="000D2CAF"/>
    <w:rsid w:val="000D605B"/>
    <w:rsid w:val="000D6B82"/>
    <w:rsid w:val="000E5385"/>
    <w:rsid w:val="000E5823"/>
    <w:rsid w:val="000F03FF"/>
    <w:rsid w:val="000F266B"/>
    <w:rsid w:val="000F40CD"/>
    <w:rsid w:val="000F4B43"/>
    <w:rsid w:val="000F6251"/>
    <w:rsid w:val="001003B1"/>
    <w:rsid w:val="001113B4"/>
    <w:rsid w:val="001126F0"/>
    <w:rsid w:val="00113E88"/>
    <w:rsid w:val="00114A26"/>
    <w:rsid w:val="00117261"/>
    <w:rsid w:val="00123920"/>
    <w:rsid w:val="00123BBA"/>
    <w:rsid w:val="00124862"/>
    <w:rsid w:val="00126240"/>
    <w:rsid w:val="001266D2"/>
    <w:rsid w:val="001303D3"/>
    <w:rsid w:val="00132757"/>
    <w:rsid w:val="00136F04"/>
    <w:rsid w:val="0014043A"/>
    <w:rsid w:val="0014591F"/>
    <w:rsid w:val="00147CF5"/>
    <w:rsid w:val="00150EE2"/>
    <w:rsid w:val="00154B95"/>
    <w:rsid w:val="00156F14"/>
    <w:rsid w:val="00170353"/>
    <w:rsid w:val="00171E0E"/>
    <w:rsid w:val="00172E81"/>
    <w:rsid w:val="0017621A"/>
    <w:rsid w:val="00181CD2"/>
    <w:rsid w:val="001836AD"/>
    <w:rsid w:val="00191BFC"/>
    <w:rsid w:val="00193AD0"/>
    <w:rsid w:val="001A09F2"/>
    <w:rsid w:val="001A3DE4"/>
    <w:rsid w:val="001A6149"/>
    <w:rsid w:val="001A7441"/>
    <w:rsid w:val="001B0773"/>
    <w:rsid w:val="001B2035"/>
    <w:rsid w:val="001C2CE7"/>
    <w:rsid w:val="001E1214"/>
    <w:rsid w:val="001E2AE6"/>
    <w:rsid w:val="001E2E0F"/>
    <w:rsid w:val="001E3486"/>
    <w:rsid w:val="001F13C3"/>
    <w:rsid w:val="001F1A45"/>
    <w:rsid w:val="001F4FF1"/>
    <w:rsid w:val="001F627E"/>
    <w:rsid w:val="00200B37"/>
    <w:rsid w:val="00204ED7"/>
    <w:rsid w:val="00214704"/>
    <w:rsid w:val="00222F1F"/>
    <w:rsid w:val="00223B5D"/>
    <w:rsid w:val="00226290"/>
    <w:rsid w:val="002304B6"/>
    <w:rsid w:val="00230859"/>
    <w:rsid w:val="0023177B"/>
    <w:rsid w:val="00232174"/>
    <w:rsid w:val="00234365"/>
    <w:rsid w:val="002418A2"/>
    <w:rsid w:val="00246C12"/>
    <w:rsid w:val="00247222"/>
    <w:rsid w:val="0025332D"/>
    <w:rsid w:val="00253C82"/>
    <w:rsid w:val="00253CD5"/>
    <w:rsid w:val="00254635"/>
    <w:rsid w:val="00256155"/>
    <w:rsid w:val="00256978"/>
    <w:rsid w:val="00257291"/>
    <w:rsid w:val="00270D50"/>
    <w:rsid w:val="00272425"/>
    <w:rsid w:val="0027262D"/>
    <w:rsid w:val="00272C29"/>
    <w:rsid w:val="00274AC8"/>
    <w:rsid w:val="00276330"/>
    <w:rsid w:val="00280109"/>
    <w:rsid w:val="002808F8"/>
    <w:rsid w:val="00284F34"/>
    <w:rsid w:val="002908C8"/>
    <w:rsid w:val="00291E29"/>
    <w:rsid w:val="00297CAA"/>
    <w:rsid w:val="002A4D4A"/>
    <w:rsid w:val="002A5057"/>
    <w:rsid w:val="002A5F63"/>
    <w:rsid w:val="002A7434"/>
    <w:rsid w:val="002B066E"/>
    <w:rsid w:val="002B3200"/>
    <w:rsid w:val="002B5425"/>
    <w:rsid w:val="002C0258"/>
    <w:rsid w:val="002C053D"/>
    <w:rsid w:val="002C34E8"/>
    <w:rsid w:val="002C4B2B"/>
    <w:rsid w:val="002C5C09"/>
    <w:rsid w:val="002C5C70"/>
    <w:rsid w:val="002C5D2B"/>
    <w:rsid w:val="002D3D9E"/>
    <w:rsid w:val="002D7844"/>
    <w:rsid w:val="002E2FC2"/>
    <w:rsid w:val="002E3CB0"/>
    <w:rsid w:val="002E4A90"/>
    <w:rsid w:val="002F02DB"/>
    <w:rsid w:val="002F0591"/>
    <w:rsid w:val="0030168E"/>
    <w:rsid w:val="00311DE6"/>
    <w:rsid w:val="00311F37"/>
    <w:rsid w:val="00315C2B"/>
    <w:rsid w:val="00316A2C"/>
    <w:rsid w:val="00317C1A"/>
    <w:rsid w:val="00323F0F"/>
    <w:rsid w:val="00325776"/>
    <w:rsid w:val="003324B8"/>
    <w:rsid w:val="003334A8"/>
    <w:rsid w:val="00342CB8"/>
    <w:rsid w:val="00343838"/>
    <w:rsid w:val="0034556B"/>
    <w:rsid w:val="00345C18"/>
    <w:rsid w:val="00347D5E"/>
    <w:rsid w:val="00351CC8"/>
    <w:rsid w:val="003622DE"/>
    <w:rsid w:val="0036336A"/>
    <w:rsid w:val="00364828"/>
    <w:rsid w:val="003775DA"/>
    <w:rsid w:val="00381797"/>
    <w:rsid w:val="003848C4"/>
    <w:rsid w:val="00384F29"/>
    <w:rsid w:val="003867AD"/>
    <w:rsid w:val="003904D1"/>
    <w:rsid w:val="00393B17"/>
    <w:rsid w:val="00393CA0"/>
    <w:rsid w:val="00397FF3"/>
    <w:rsid w:val="003A36F1"/>
    <w:rsid w:val="003A5737"/>
    <w:rsid w:val="003A5EA0"/>
    <w:rsid w:val="003A7251"/>
    <w:rsid w:val="003A77BE"/>
    <w:rsid w:val="003B3C7B"/>
    <w:rsid w:val="003B57E0"/>
    <w:rsid w:val="003B7367"/>
    <w:rsid w:val="003D72D9"/>
    <w:rsid w:val="003D74A0"/>
    <w:rsid w:val="003D7732"/>
    <w:rsid w:val="003E188F"/>
    <w:rsid w:val="003E2B4D"/>
    <w:rsid w:val="003E7F9A"/>
    <w:rsid w:val="003F47D9"/>
    <w:rsid w:val="003F546A"/>
    <w:rsid w:val="004025B2"/>
    <w:rsid w:val="00403AF2"/>
    <w:rsid w:val="00404C2D"/>
    <w:rsid w:val="00411405"/>
    <w:rsid w:val="00411878"/>
    <w:rsid w:val="0041272C"/>
    <w:rsid w:val="00412795"/>
    <w:rsid w:val="004206B6"/>
    <w:rsid w:val="00421CFF"/>
    <w:rsid w:val="00422C08"/>
    <w:rsid w:val="0042545A"/>
    <w:rsid w:val="0042730D"/>
    <w:rsid w:val="004327E9"/>
    <w:rsid w:val="00434E33"/>
    <w:rsid w:val="00440260"/>
    <w:rsid w:val="00442691"/>
    <w:rsid w:val="00443E1D"/>
    <w:rsid w:val="00462EC1"/>
    <w:rsid w:val="00467347"/>
    <w:rsid w:val="00476F6B"/>
    <w:rsid w:val="00483569"/>
    <w:rsid w:val="00487D64"/>
    <w:rsid w:val="00491D12"/>
    <w:rsid w:val="00493115"/>
    <w:rsid w:val="00494C8D"/>
    <w:rsid w:val="0049642C"/>
    <w:rsid w:val="004A0E3D"/>
    <w:rsid w:val="004A45C3"/>
    <w:rsid w:val="004A53EF"/>
    <w:rsid w:val="004A5C85"/>
    <w:rsid w:val="004B0422"/>
    <w:rsid w:val="004B7493"/>
    <w:rsid w:val="004C0A06"/>
    <w:rsid w:val="004C2B97"/>
    <w:rsid w:val="004C2C30"/>
    <w:rsid w:val="004C6C78"/>
    <w:rsid w:val="004C6D72"/>
    <w:rsid w:val="004C7F0B"/>
    <w:rsid w:val="004D0BA3"/>
    <w:rsid w:val="004D1F38"/>
    <w:rsid w:val="004D22C3"/>
    <w:rsid w:val="004D7321"/>
    <w:rsid w:val="004E06ED"/>
    <w:rsid w:val="004E29AE"/>
    <w:rsid w:val="004E3CB6"/>
    <w:rsid w:val="004E46DA"/>
    <w:rsid w:val="004E513D"/>
    <w:rsid w:val="004F15E5"/>
    <w:rsid w:val="004F38CF"/>
    <w:rsid w:val="004F39E9"/>
    <w:rsid w:val="004F465F"/>
    <w:rsid w:val="004F56B4"/>
    <w:rsid w:val="004F690D"/>
    <w:rsid w:val="004F695E"/>
    <w:rsid w:val="004F6A11"/>
    <w:rsid w:val="005009EA"/>
    <w:rsid w:val="00505357"/>
    <w:rsid w:val="00505FD8"/>
    <w:rsid w:val="00506AB6"/>
    <w:rsid w:val="00507B70"/>
    <w:rsid w:val="005231A4"/>
    <w:rsid w:val="00523974"/>
    <w:rsid w:val="00524669"/>
    <w:rsid w:val="005277B0"/>
    <w:rsid w:val="0053012C"/>
    <w:rsid w:val="00533862"/>
    <w:rsid w:val="00534ABB"/>
    <w:rsid w:val="00545794"/>
    <w:rsid w:val="005476D3"/>
    <w:rsid w:val="0055101D"/>
    <w:rsid w:val="00556D51"/>
    <w:rsid w:val="005574CD"/>
    <w:rsid w:val="00564314"/>
    <w:rsid w:val="00564368"/>
    <w:rsid w:val="00565B2A"/>
    <w:rsid w:val="00574A51"/>
    <w:rsid w:val="005762E8"/>
    <w:rsid w:val="0058109A"/>
    <w:rsid w:val="005831CC"/>
    <w:rsid w:val="005855CE"/>
    <w:rsid w:val="00585DB7"/>
    <w:rsid w:val="0058646A"/>
    <w:rsid w:val="005868AE"/>
    <w:rsid w:val="00592FD2"/>
    <w:rsid w:val="005A01D0"/>
    <w:rsid w:val="005A03B8"/>
    <w:rsid w:val="005A03FA"/>
    <w:rsid w:val="005A31F5"/>
    <w:rsid w:val="005A337E"/>
    <w:rsid w:val="005A7D58"/>
    <w:rsid w:val="005B069B"/>
    <w:rsid w:val="005B0732"/>
    <w:rsid w:val="005B3755"/>
    <w:rsid w:val="005B3D21"/>
    <w:rsid w:val="005B6115"/>
    <w:rsid w:val="005C05AD"/>
    <w:rsid w:val="005C27EC"/>
    <w:rsid w:val="005C3938"/>
    <w:rsid w:val="005C6948"/>
    <w:rsid w:val="005C7BA5"/>
    <w:rsid w:val="005D0B35"/>
    <w:rsid w:val="005D50F0"/>
    <w:rsid w:val="005D702D"/>
    <w:rsid w:val="005E138D"/>
    <w:rsid w:val="005E5A31"/>
    <w:rsid w:val="005F09E5"/>
    <w:rsid w:val="005F2A0E"/>
    <w:rsid w:val="005F62AF"/>
    <w:rsid w:val="005F6530"/>
    <w:rsid w:val="005F7177"/>
    <w:rsid w:val="00602564"/>
    <w:rsid w:val="0060386D"/>
    <w:rsid w:val="00607148"/>
    <w:rsid w:val="00610FA5"/>
    <w:rsid w:val="006119CC"/>
    <w:rsid w:val="00611DFF"/>
    <w:rsid w:val="00616F73"/>
    <w:rsid w:val="00617AF6"/>
    <w:rsid w:val="00624472"/>
    <w:rsid w:val="00625440"/>
    <w:rsid w:val="00625E22"/>
    <w:rsid w:val="006319DC"/>
    <w:rsid w:val="00641C52"/>
    <w:rsid w:val="006426AE"/>
    <w:rsid w:val="00646993"/>
    <w:rsid w:val="00646FA9"/>
    <w:rsid w:val="00651CAC"/>
    <w:rsid w:val="00657CF6"/>
    <w:rsid w:val="006638D8"/>
    <w:rsid w:val="00663DA6"/>
    <w:rsid w:val="0066543A"/>
    <w:rsid w:val="006667CF"/>
    <w:rsid w:val="00672778"/>
    <w:rsid w:val="00672CC1"/>
    <w:rsid w:val="00674F7D"/>
    <w:rsid w:val="006766B6"/>
    <w:rsid w:val="00680839"/>
    <w:rsid w:val="00680C70"/>
    <w:rsid w:val="00681021"/>
    <w:rsid w:val="006820B5"/>
    <w:rsid w:val="00682E6E"/>
    <w:rsid w:val="006846CB"/>
    <w:rsid w:val="006865E6"/>
    <w:rsid w:val="00691CF5"/>
    <w:rsid w:val="0069312F"/>
    <w:rsid w:val="006945A5"/>
    <w:rsid w:val="00694795"/>
    <w:rsid w:val="006957F5"/>
    <w:rsid w:val="006A370D"/>
    <w:rsid w:val="006A5FBA"/>
    <w:rsid w:val="006B0B8E"/>
    <w:rsid w:val="006B4B74"/>
    <w:rsid w:val="006C59BC"/>
    <w:rsid w:val="006C7164"/>
    <w:rsid w:val="006D065E"/>
    <w:rsid w:val="006D1926"/>
    <w:rsid w:val="006D1B73"/>
    <w:rsid w:val="006D2D5B"/>
    <w:rsid w:val="006D5C63"/>
    <w:rsid w:val="006D609D"/>
    <w:rsid w:val="006D6F7D"/>
    <w:rsid w:val="006E7E66"/>
    <w:rsid w:val="006F4E64"/>
    <w:rsid w:val="006F7B0A"/>
    <w:rsid w:val="006F7EE1"/>
    <w:rsid w:val="00701E3D"/>
    <w:rsid w:val="007119E3"/>
    <w:rsid w:val="00713F15"/>
    <w:rsid w:val="0071597F"/>
    <w:rsid w:val="00715F74"/>
    <w:rsid w:val="007212F6"/>
    <w:rsid w:val="00722641"/>
    <w:rsid w:val="007258F8"/>
    <w:rsid w:val="00725E66"/>
    <w:rsid w:val="00727CDB"/>
    <w:rsid w:val="0073407F"/>
    <w:rsid w:val="00737FBC"/>
    <w:rsid w:val="00745CA5"/>
    <w:rsid w:val="00751133"/>
    <w:rsid w:val="00751BEF"/>
    <w:rsid w:val="00765A96"/>
    <w:rsid w:val="00771286"/>
    <w:rsid w:val="00773393"/>
    <w:rsid w:val="0077488F"/>
    <w:rsid w:val="00775A1B"/>
    <w:rsid w:val="00777ECF"/>
    <w:rsid w:val="007838DC"/>
    <w:rsid w:val="00790911"/>
    <w:rsid w:val="00794B62"/>
    <w:rsid w:val="007962CB"/>
    <w:rsid w:val="007A1A39"/>
    <w:rsid w:val="007B100C"/>
    <w:rsid w:val="007C7E72"/>
    <w:rsid w:val="007D0B3C"/>
    <w:rsid w:val="007D1D56"/>
    <w:rsid w:val="007D3298"/>
    <w:rsid w:val="007D39FD"/>
    <w:rsid w:val="007E0D4E"/>
    <w:rsid w:val="007E369D"/>
    <w:rsid w:val="007E3F69"/>
    <w:rsid w:val="007E6F02"/>
    <w:rsid w:val="007F3BFF"/>
    <w:rsid w:val="007F41E5"/>
    <w:rsid w:val="007F565C"/>
    <w:rsid w:val="007F6AC8"/>
    <w:rsid w:val="007F75CA"/>
    <w:rsid w:val="0080197E"/>
    <w:rsid w:val="00807953"/>
    <w:rsid w:val="00813FA4"/>
    <w:rsid w:val="00820C13"/>
    <w:rsid w:val="00820D11"/>
    <w:rsid w:val="0083264E"/>
    <w:rsid w:val="00833A11"/>
    <w:rsid w:val="00833E7C"/>
    <w:rsid w:val="00835A0E"/>
    <w:rsid w:val="00841713"/>
    <w:rsid w:val="00842A64"/>
    <w:rsid w:val="0084536F"/>
    <w:rsid w:val="0084557D"/>
    <w:rsid w:val="008474F2"/>
    <w:rsid w:val="00850086"/>
    <w:rsid w:val="008508AB"/>
    <w:rsid w:val="008545A7"/>
    <w:rsid w:val="00857F1B"/>
    <w:rsid w:val="00861E74"/>
    <w:rsid w:val="00865AF3"/>
    <w:rsid w:val="00870972"/>
    <w:rsid w:val="0087166E"/>
    <w:rsid w:val="00871781"/>
    <w:rsid w:val="00874058"/>
    <w:rsid w:val="00876A8C"/>
    <w:rsid w:val="00877E50"/>
    <w:rsid w:val="00883EB5"/>
    <w:rsid w:val="00885F7F"/>
    <w:rsid w:val="0089053C"/>
    <w:rsid w:val="00890925"/>
    <w:rsid w:val="00890984"/>
    <w:rsid w:val="008909A4"/>
    <w:rsid w:val="00890A56"/>
    <w:rsid w:val="00893268"/>
    <w:rsid w:val="00896913"/>
    <w:rsid w:val="00897F4A"/>
    <w:rsid w:val="008A0964"/>
    <w:rsid w:val="008A0EB2"/>
    <w:rsid w:val="008A12F9"/>
    <w:rsid w:val="008A16A2"/>
    <w:rsid w:val="008B067D"/>
    <w:rsid w:val="008B1035"/>
    <w:rsid w:val="008B52D4"/>
    <w:rsid w:val="008C33AB"/>
    <w:rsid w:val="008D204E"/>
    <w:rsid w:val="008E6C99"/>
    <w:rsid w:val="00903889"/>
    <w:rsid w:val="009040C4"/>
    <w:rsid w:val="00913888"/>
    <w:rsid w:val="009201F8"/>
    <w:rsid w:val="00921625"/>
    <w:rsid w:val="00922964"/>
    <w:rsid w:val="009230DA"/>
    <w:rsid w:val="0092321C"/>
    <w:rsid w:val="00931B29"/>
    <w:rsid w:val="00931FE2"/>
    <w:rsid w:val="00933A0A"/>
    <w:rsid w:val="00935D18"/>
    <w:rsid w:val="009428CD"/>
    <w:rsid w:val="009466C8"/>
    <w:rsid w:val="00946864"/>
    <w:rsid w:val="00951025"/>
    <w:rsid w:val="00952322"/>
    <w:rsid w:val="00956116"/>
    <w:rsid w:val="00960518"/>
    <w:rsid w:val="00972E2A"/>
    <w:rsid w:val="009768E6"/>
    <w:rsid w:val="009911FD"/>
    <w:rsid w:val="00992534"/>
    <w:rsid w:val="009948C4"/>
    <w:rsid w:val="009A2ABD"/>
    <w:rsid w:val="009B207E"/>
    <w:rsid w:val="009B32F8"/>
    <w:rsid w:val="009C175C"/>
    <w:rsid w:val="009C5E5F"/>
    <w:rsid w:val="009D0F6E"/>
    <w:rsid w:val="009D13C0"/>
    <w:rsid w:val="009D50D4"/>
    <w:rsid w:val="009D512F"/>
    <w:rsid w:val="009D71C8"/>
    <w:rsid w:val="009E1F05"/>
    <w:rsid w:val="009E44BB"/>
    <w:rsid w:val="009E6B3F"/>
    <w:rsid w:val="009E7531"/>
    <w:rsid w:val="009F0808"/>
    <w:rsid w:val="009F7E5F"/>
    <w:rsid w:val="00A02511"/>
    <w:rsid w:val="00A10895"/>
    <w:rsid w:val="00A1135F"/>
    <w:rsid w:val="00A13BC3"/>
    <w:rsid w:val="00A21A8C"/>
    <w:rsid w:val="00A22AF7"/>
    <w:rsid w:val="00A2634E"/>
    <w:rsid w:val="00A27354"/>
    <w:rsid w:val="00A349F1"/>
    <w:rsid w:val="00A40FE5"/>
    <w:rsid w:val="00A421A5"/>
    <w:rsid w:val="00A451F4"/>
    <w:rsid w:val="00A46530"/>
    <w:rsid w:val="00A46B01"/>
    <w:rsid w:val="00A51ECB"/>
    <w:rsid w:val="00A656AF"/>
    <w:rsid w:val="00A66DBD"/>
    <w:rsid w:val="00A75941"/>
    <w:rsid w:val="00A7677F"/>
    <w:rsid w:val="00A769EA"/>
    <w:rsid w:val="00A82DCD"/>
    <w:rsid w:val="00A84739"/>
    <w:rsid w:val="00A90A9F"/>
    <w:rsid w:val="00A92CB9"/>
    <w:rsid w:val="00AA0EE8"/>
    <w:rsid w:val="00AA1948"/>
    <w:rsid w:val="00AA5EB3"/>
    <w:rsid w:val="00AB0209"/>
    <w:rsid w:val="00AB0F53"/>
    <w:rsid w:val="00AB1C7A"/>
    <w:rsid w:val="00AB2F12"/>
    <w:rsid w:val="00AB3523"/>
    <w:rsid w:val="00AB3B39"/>
    <w:rsid w:val="00AB6E09"/>
    <w:rsid w:val="00AB7AA7"/>
    <w:rsid w:val="00AC0B0C"/>
    <w:rsid w:val="00AC23E2"/>
    <w:rsid w:val="00AC24F9"/>
    <w:rsid w:val="00AC6657"/>
    <w:rsid w:val="00AC712C"/>
    <w:rsid w:val="00AD6B47"/>
    <w:rsid w:val="00AE3478"/>
    <w:rsid w:val="00AF393C"/>
    <w:rsid w:val="00B00633"/>
    <w:rsid w:val="00B0194D"/>
    <w:rsid w:val="00B05892"/>
    <w:rsid w:val="00B05D7E"/>
    <w:rsid w:val="00B068AB"/>
    <w:rsid w:val="00B10E9F"/>
    <w:rsid w:val="00B15486"/>
    <w:rsid w:val="00B1686A"/>
    <w:rsid w:val="00B2620A"/>
    <w:rsid w:val="00B33AEE"/>
    <w:rsid w:val="00B3786A"/>
    <w:rsid w:val="00B429D6"/>
    <w:rsid w:val="00B4723C"/>
    <w:rsid w:val="00B47DF7"/>
    <w:rsid w:val="00B5246B"/>
    <w:rsid w:val="00B55E14"/>
    <w:rsid w:val="00B57E0F"/>
    <w:rsid w:val="00B65326"/>
    <w:rsid w:val="00B6728C"/>
    <w:rsid w:val="00B70DDF"/>
    <w:rsid w:val="00B746CF"/>
    <w:rsid w:val="00B751A5"/>
    <w:rsid w:val="00B75336"/>
    <w:rsid w:val="00B75CEF"/>
    <w:rsid w:val="00B77C2F"/>
    <w:rsid w:val="00B85EF6"/>
    <w:rsid w:val="00B8646C"/>
    <w:rsid w:val="00B87922"/>
    <w:rsid w:val="00B94ACE"/>
    <w:rsid w:val="00B95C4A"/>
    <w:rsid w:val="00B95D99"/>
    <w:rsid w:val="00B97721"/>
    <w:rsid w:val="00BA1565"/>
    <w:rsid w:val="00BA2AC7"/>
    <w:rsid w:val="00BA7986"/>
    <w:rsid w:val="00BB0CEC"/>
    <w:rsid w:val="00BB3F3E"/>
    <w:rsid w:val="00BB64AA"/>
    <w:rsid w:val="00BC1D7D"/>
    <w:rsid w:val="00BC44DF"/>
    <w:rsid w:val="00BC6D26"/>
    <w:rsid w:val="00BD19F9"/>
    <w:rsid w:val="00BD1F36"/>
    <w:rsid w:val="00BD2164"/>
    <w:rsid w:val="00BD3C47"/>
    <w:rsid w:val="00BD4115"/>
    <w:rsid w:val="00BE1B39"/>
    <w:rsid w:val="00BE5B31"/>
    <w:rsid w:val="00BE685D"/>
    <w:rsid w:val="00BF0B76"/>
    <w:rsid w:val="00BF184D"/>
    <w:rsid w:val="00BF26DE"/>
    <w:rsid w:val="00BF791A"/>
    <w:rsid w:val="00C02899"/>
    <w:rsid w:val="00C06926"/>
    <w:rsid w:val="00C06BEA"/>
    <w:rsid w:val="00C073E7"/>
    <w:rsid w:val="00C10470"/>
    <w:rsid w:val="00C12028"/>
    <w:rsid w:val="00C14BD0"/>
    <w:rsid w:val="00C172B1"/>
    <w:rsid w:val="00C20A06"/>
    <w:rsid w:val="00C245FA"/>
    <w:rsid w:val="00C24E92"/>
    <w:rsid w:val="00C25CFD"/>
    <w:rsid w:val="00C25D1F"/>
    <w:rsid w:val="00C30767"/>
    <w:rsid w:val="00C3325C"/>
    <w:rsid w:val="00C34D5E"/>
    <w:rsid w:val="00C364A5"/>
    <w:rsid w:val="00C36E68"/>
    <w:rsid w:val="00C40146"/>
    <w:rsid w:val="00C42806"/>
    <w:rsid w:val="00C42AFB"/>
    <w:rsid w:val="00C44D39"/>
    <w:rsid w:val="00C45509"/>
    <w:rsid w:val="00C52F9E"/>
    <w:rsid w:val="00C545BB"/>
    <w:rsid w:val="00C563A9"/>
    <w:rsid w:val="00C6685D"/>
    <w:rsid w:val="00C7053D"/>
    <w:rsid w:val="00C76263"/>
    <w:rsid w:val="00C77C9A"/>
    <w:rsid w:val="00C83397"/>
    <w:rsid w:val="00C85153"/>
    <w:rsid w:val="00C8752A"/>
    <w:rsid w:val="00C90441"/>
    <w:rsid w:val="00C96D0D"/>
    <w:rsid w:val="00CA1128"/>
    <w:rsid w:val="00CA3748"/>
    <w:rsid w:val="00CA47FE"/>
    <w:rsid w:val="00CA5DD1"/>
    <w:rsid w:val="00CA6358"/>
    <w:rsid w:val="00CA759E"/>
    <w:rsid w:val="00CA762C"/>
    <w:rsid w:val="00CA7A72"/>
    <w:rsid w:val="00CB1F55"/>
    <w:rsid w:val="00CB25AC"/>
    <w:rsid w:val="00CB2BAB"/>
    <w:rsid w:val="00CB2BE1"/>
    <w:rsid w:val="00CB328A"/>
    <w:rsid w:val="00CB5CF6"/>
    <w:rsid w:val="00CC0F1F"/>
    <w:rsid w:val="00CC2CB2"/>
    <w:rsid w:val="00CD6DFC"/>
    <w:rsid w:val="00CD79D6"/>
    <w:rsid w:val="00CE1B9C"/>
    <w:rsid w:val="00CE7DE0"/>
    <w:rsid w:val="00CF31DE"/>
    <w:rsid w:val="00D03D10"/>
    <w:rsid w:val="00D04A4E"/>
    <w:rsid w:val="00D1170E"/>
    <w:rsid w:val="00D14EB1"/>
    <w:rsid w:val="00D166E2"/>
    <w:rsid w:val="00D16CA1"/>
    <w:rsid w:val="00D16E2F"/>
    <w:rsid w:val="00D2072E"/>
    <w:rsid w:val="00D21F70"/>
    <w:rsid w:val="00D233C7"/>
    <w:rsid w:val="00D3429B"/>
    <w:rsid w:val="00D45E11"/>
    <w:rsid w:val="00D46F9A"/>
    <w:rsid w:val="00D507D5"/>
    <w:rsid w:val="00D51221"/>
    <w:rsid w:val="00D5430F"/>
    <w:rsid w:val="00D5513C"/>
    <w:rsid w:val="00D564F1"/>
    <w:rsid w:val="00D57C98"/>
    <w:rsid w:val="00D57F94"/>
    <w:rsid w:val="00D648A1"/>
    <w:rsid w:val="00D67D62"/>
    <w:rsid w:val="00D71513"/>
    <w:rsid w:val="00D742C9"/>
    <w:rsid w:val="00D81777"/>
    <w:rsid w:val="00D8258A"/>
    <w:rsid w:val="00D8365B"/>
    <w:rsid w:val="00D84E66"/>
    <w:rsid w:val="00D864F8"/>
    <w:rsid w:val="00DA097D"/>
    <w:rsid w:val="00DA0E3F"/>
    <w:rsid w:val="00DA0F53"/>
    <w:rsid w:val="00DA588F"/>
    <w:rsid w:val="00DB23E5"/>
    <w:rsid w:val="00DB48F6"/>
    <w:rsid w:val="00DC119D"/>
    <w:rsid w:val="00DE50DD"/>
    <w:rsid w:val="00DE6D69"/>
    <w:rsid w:val="00DF14EC"/>
    <w:rsid w:val="00E00590"/>
    <w:rsid w:val="00E0249F"/>
    <w:rsid w:val="00E03D2B"/>
    <w:rsid w:val="00E07978"/>
    <w:rsid w:val="00E11F92"/>
    <w:rsid w:val="00E148A3"/>
    <w:rsid w:val="00E14F37"/>
    <w:rsid w:val="00E164DD"/>
    <w:rsid w:val="00E16F40"/>
    <w:rsid w:val="00E25BFA"/>
    <w:rsid w:val="00E3022D"/>
    <w:rsid w:val="00E36F6F"/>
    <w:rsid w:val="00E4656E"/>
    <w:rsid w:val="00E504CB"/>
    <w:rsid w:val="00E51448"/>
    <w:rsid w:val="00E57A5E"/>
    <w:rsid w:val="00E57E24"/>
    <w:rsid w:val="00E66CFD"/>
    <w:rsid w:val="00E6736F"/>
    <w:rsid w:val="00E70011"/>
    <w:rsid w:val="00E721EC"/>
    <w:rsid w:val="00E8185D"/>
    <w:rsid w:val="00E86C30"/>
    <w:rsid w:val="00E90791"/>
    <w:rsid w:val="00E90C30"/>
    <w:rsid w:val="00E915C0"/>
    <w:rsid w:val="00E92976"/>
    <w:rsid w:val="00E93E87"/>
    <w:rsid w:val="00E952B3"/>
    <w:rsid w:val="00EB04D6"/>
    <w:rsid w:val="00EB11B5"/>
    <w:rsid w:val="00EB54A7"/>
    <w:rsid w:val="00ED2065"/>
    <w:rsid w:val="00ED3C1B"/>
    <w:rsid w:val="00ED6F49"/>
    <w:rsid w:val="00EE7483"/>
    <w:rsid w:val="00EF25D7"/>
    <w:rsid w:val="00EF34FE"/>
    <w:rsid w:val="00EF6A79"/>
    <w:rsid w:val="00F016E7"/>
    <w:rsid w:val="00F0524A"/>
    <w:rsid w:val="00F20E40"/>
    <w:rsid w:val="00F24F2D"/>
    <w:rsid w:val="00F26E4D"/>
    <w:rsid w:val="00F272DB"/>
    <w:rsid w:val="00F27895"/>
    <w:rsid w:val="00F420E5"/>
    <w:rsid w:val="00F5150F"/>
    <w:rsid w:val="00F52226"/>
    <w:rsid w:val="00F61F86"/>
    <w:rsid w:val="00F630CB"/>
    <w:rsid w:val="00F65C85"/>
    <w:rsid w:val="00F73DA3"/>
    <w:rsid w:val="00F758B4"/>
    <w:rsid w:val="00F82637"/>
    <w:rsid w:val="00F85418"/>
    <w:rsid w:val="00F854B3"/>
    <w:rsid w:val="00F911D8"/>
    <w:rsid w:val="00F91BFF"/>
    <w:rsid w:val="00F94D0A"/>
    <w:rsid w:val="00FA071F"/>
    <w:rsid w:val="00FA3CFC"/>
    <w:rsid w:val="00FB00FA"/>
    <w:rsid w:val="00FB1EB1"/>
    <w:rsid w:val="00FB54C2"/>
    <w:rsid w:val="00FC1C13"/>
    <w:rsid w:val="00FD179D"/>
    <w:rsid w:val="00FD1BAD"/>
    <w:rsid w:val="00FD214E"/>
    <w:rsid w:val="00FD4B4A"/>
    <w:rsid w:val="00FD57C5"/>
    <w:rsid w:val="00FE28F8"/>
    <w:rsid w:val="00FE3606"/>
    <w:rsid w:val="00FE3B6B"/>
    <w:rsid w:val="00FE3BFF"/>
    <w:rsid w:val="00FF4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2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7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9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3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5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F99514-6319-461A-B658-1420B27EEA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16</TotalTime>
  <Pages>2</Pages>
  <Words>172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1104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10</cp:revision>
  <cp:lastPrinted>2017-11-20T18:02:00Z</cp:lastPrinted>
  <dcterms:created xsi:type="dcterms:W3CDTF">2018-03-12T18:50:00Z</dcterms:created>
  <dcterms:modified xsi:type="dcterms:W3CDTF">2018-03-12T19:06:00Z</dcterms:modified>
</cp:coreProperties>
</file>