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E55E20">
        <w:rPr>
          <w:rFonts w:ascii="Arial" w:hAnsi="Arial" w:cs="Arial"/>
          <w:b/>
          <w:caps/>
          <w:sz w:val="28"/>
          <w:szCs w:val="28"/>
        </w:rPr>
        <w:t>9</w:t>
      </w:r>
      <w:r w:rsidR="00147CEB">
        <w:rPr>
          <w:rFonts w:ascii="Arial" w:hAnsi="Arial" w:cs="Arial"/>
          <w:b/>
          <w:caps/>
          <w:sz w:val="28"/>
          <w:szCs w:val="28"/>
        </w:rPr>
        <w:t>90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550933">
        <w:rPr>
          <w:rFonts w:ascii="Arial" w:hAnsi="Arial" w:cs="Arial"/>
          <w:b/>
          <w:caps/>
          <w:sz w:val="28"/>
          <w:szCs w:val="28"/>
        </w:rPr>
        <w:t>18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93AD0">
        <w:trPr>
          <w:jc w:val="center"/>
        </w:trPr>
        <w:tc>
          <w:tcPr>
            <w:tcW w:w="1063" w:type="dxa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75138E" w:rsidRDefault="00D94476" w:rsidP="00147CEB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Solicita </w:t>
            </w:r>
            <w:r w:rsidR="00112776">
              <w:rPr>
                <w:rFonts w:ascii="Arial" w:hAnsi="Arial" w:cs="Arial"/>
                <w:sz w:val="20"/>
                <w:szCs w:val="20"/>
              </w:rPr>
              <w:t>a</w:t>
            </w:r>
            <w:r w:rsidR="00583555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147CEB">
              <w:rPr>
                <w:rFonts w:ascii="Arial" w:hAnsi="Arial" w:cs="Arial"/>
                <w:sz w:val="20"/>
                <w:szCs w:val="20"/>
              </w:rPr>
              <w:t>substituição de placa denominativa ilegível na Avenida Diogo Fontes, no Bairro Cidade Nova Jacareí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  <w:r w:rsidR="00BF26DE"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343838" w:rsidRDefault="003A77BE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ao Excelentíssimo Senhor Prefeito Municipal de Jacareí, Izaías José de Santana, sejam tomadas as providências </w:t>
      </w:r>
      <w:r w:rsidR="001C12FF">
        <w:rPr>
          <w:rFonts w:ascii="Arial" w:hAnsi="Arial" w:cs="Arial"/>
        </w:rPr>
        <w:t xml:space="preserve">visando </w:t>
      </w:r>
      <w:r w:rsidR="00937960">
        <w:rPr>
          <w:rFonts w:ascii="Arial" w:hAnsi="Arial" w:cs="Arial"/>
        </w:rPr>
        <w:t>à</w:t>
      </w:r>
      <w:r w:rsidR="001C12FF">
        <w:rPr>
          <w:rFonts w:ascii="Arial" w:hAnsi="Arial" w:cs="Arial"/>
        </w:rPr>
        <w:t xml:space="preserve"> </w:t>
      </w:r>
      <w:r w:rsidR="008A5345" w:rsidRPr="008A5345">
        <w:rPr>
          <w:rFonts w:ascii="Arial" w:hAnsi="Arial" w:cs="Arial"/>
        </w:rPr>
        <w:t>substituição de placa denominativa ilegível na Avenida Diogo Fontes, no Bairro Cidade Nova Jacareí</w:t>
      </w:r>
      <w:r w:rsidR="00BF184D">
        <w:rPr>
          <w:rFonts w:ascii="Arial" w:hAnsi="Arial" w:cs="Arial"/>
        </w:rPr>
        <w:t>.</w:t>
      </w:r>
    </w:p>
    <w:p w:rsidR="008916D1" w:rsidRDefault="00BE6853" w:rsidP="009D506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  <w:bCs/>
        </w:rPr>
      </w:pPr>
      <w:r w:rsidRPr="00BE6853">
        <w:rPr>
          <w:rFonts w:ascii="Arial" w:hAnsi="Arial" w:cs="Arial"/>
          <w:bCs/>
        </w:rPr>
        <w:t xml:space="preserve">As letras </w:t>
      </w:r>
      <w:r w:rsidR="00233E68">
        <w:rPr>
          <w:rFonts w:ascii="Arial" w:hAnsi="Arial" w:cs="Arial"/>
          <w:bCs/>
        </w:rPr>
        <w:t xml:space="preserve">da referida placa denominativa </w:t>
      </w:r>
      <w:r w:rsidRPr="00BE6853">
        <w:rPr>
          <w:rFonts w:ascii="Arial" w:hAnsi="Arial" w:cs="Arial"/>
          <w:bCs/>
        </w:rPr>
        <w:t xml:space="preserve">estão </w:t>
      </w:r>
      <w:r w:rsidR="005F0611">
        <w:rPr>
          <w:rFonts w:ascii="Arial" w:hAnsi="Arial" w:cs="Arial"/>
          <w:bCs/>
        </w:rPr>
        <w:t xml:space="preserve">ilegíveis e </w:t>
      </w:r>
      <w:r w:rsidRPr="00BE6853">
        <w:rPr>
          <w:rFonts w:ascii="Arial" w:hAnsi="Arial" w:cs="Arial"/>
          <w:bCs/>
        </w:rPr>
        <w:t xml:space="preserve">sumindo devido ao desgaste </w:t>
      </w:r>
      <w:r w:rsidR="00E936B7">
        <w:rPr>
          <w:rFonts w:ascii="Arial" w:hAnsi="Arial" w:cs="Arial"/>
          <w:bCs/>
        </w:rPr>
        <w:t xml:space="preserve">do tempo, pois se trata </w:t>
      </w:r>
      <w:r w:rsidRPr="00BE6853">
        <w:rPr>
          <w:rFonts w:ascii="Arial" w:hAnsi="Arial" w:cs="Arial"/>
          <w:bCs/>
        </w:rPr>
        <w:t>d</w:t>
      </w:r>
      <w:r w:rsidR="00233E68">
        <w:rPr>
          <w:rFonts w:ascii="Arial" w:hAnsi="Arial" w:cs="Arial"/>
          <w:bCs/>
        </w:rPr>
        <w:t>e um</w:t>
      </w:r>
      <w:r w:rsidRPr="00BE6853">
        <w:rPr>
          <w:rFonts w:ascii="Arial" w:hAnsi="Arial" w:cs="Arial"/>
          <w:bCs/>
        </w:rPr>
        <w:t>a placa antiga. Foto em anexo</w:t>
      </w:r>
      <w:r w:rsidR="008916D1">
        <w:rPr>
          <w:rFonts w:ascii="Arial" w:hAnsi="Arial" w:cs="Arial"/>
          <w:bCs/>
        </w:rPr>
        <w:t>.</w:t>
      </w:r>
    </w:p>
    <w:p w:rsidR="001A6F82" w:rsidRDefault="001A18B9" w:rsidP="00B7377C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1A18B9">
        <w:rPr>
          <w:rFonts w:ascii="Arial" w:hAnsi="Arial" w:cs="Arial"/>
          <w:bCs/>
        </w:rPr>
        <w:t xml:space="preserve">Os moradores solicitam </w:t>
      </w:r>
      <w:r w:rsidR="00BE6853" w:rsidRPr="00BE6853">
        <w:rPr>
          <w:rFonts w:ascii="Arial" w:hAnsi="Arial" w:cs="Arial"/>
          <w:bCs/>
        </w:rPr>
        <w:t>a substituição da placa para que a identificação da via não seja prejudicada</w:t>
      </w:r>
      <w:r w:rsidR="001A6F82">
        <w:rPr>
          <w:rFonts w:ascii="Arial" w:hAnsi="Arial" w:cs="Arial"/>
        </w:rPr>
        <w:t>.</w:t>
      </w:r>
      <w:bookmarkStart w:id="0" w:name="_GoBack"/>
      <w:bookmarkEnd w:id="0"/>
    </w:p>
    <w:p w:rsidR="003A77BE" w:rsidRDefault="003E188F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</w:rPr>
        <w:fldChar w:fldCharType="begin"/>
      </w:r>
      <w:r>
        <w:rPr>
          <w:rFonts w:ascii="Arial" w:hAnsi="Arial" w:cs="Arial"/>
        </w:rPr>
        <w:instrText xml:space="preserve">  </w:instrText>
      </w:r>
      <w:r>
        <w:rPr>
          <w:rFonts w:ascii="Arial" w:hAnsi="Arial" w:cs="Arial"/>
        </w:rPr>
        <w:fldChar w:fldCharType="end"/>
      </w:r>
      <w:r>
        <w:rPr>
          <w:rFonts w:ascii="Arial" w:hAnsi="Arial" w:cs="Arial"/>
        </w:rPr>
        <w:t>Na certeza de recebermos especial atenção ao indicado, subscrevemos agradecidos.</w:t>
      </w:r>
    </w:p>
    <w:p w:rsidR="006F4E64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674EC6">
        <w:rPr>
          <w:rFonts w:ascii="Arial" w:hAnsi="Arial" w:cs="Arial"/>
        </w:rPr>
        <w:t>1</w:t>
      </w:r>
      <w:r w:rsidR="00D46E83">
        <w:rPr>
          <w:rFonts w:ascii="Arial" w:hAnsi="Arial" w:cs="Arial"/>
        </w:rPr>
        <w:t>8</w:t>
      </w:r>
      <w:r w:rsidR="00494C8D">
        <w:rPr>
          <w:rFonts w:ascii="Arial" w:hAnsi="Arial" w:cs="Arial"/>
        </w:rPr>
        <w:t xml:space="preserve"> de </w:t>
      </w:r>
      <w:r w:rsidR="004E5F16">
        <w:rPr>
          <w:rFonts w:ascii="Arial" w:hAnsi="Arial" w:cs="Arial"/>
        </w:rPr>
        <w:t>a</w:t>
      </w:r>
      <w:r w:rsidR="00674EC6">
        <w:rPr>
          <w:rFonts w:ascii="Arial" w:hAnsi="Arial" w:cs="Arial"/>
        </w:rPr>
        <w:t>b</w:t>
      </w:r>
      <w:r w:rsidR="004E5F16">
        <w:rPr>
          <w:rFonts w:ascii="Arial" w:hAnsi="Arial" w:cs="Arial"/>
        </w:rPr>
        <w:t>r</w:t>
      </w:r>
      <w:r w:rsidR="00674EC6">
        <w:rPr>
          <w:rFonts w:ascii="Arial" w:hAnsi="Arial" w:cs="Arial"/>
        </w:rPr>
        <w:t>il</w:t>
      </w:r>
      <w:r w:rsidR="00EF36D6">
        <w:rPr>
          <w:rFonts w:ascii="Arial" w:hAnsi="Arial" w:cs="Arial"/>
        </w:rPr>
        <w:t xml:space="preserve"> </w:t>
      </w:r>
      <w:r w:rsidR="00BA0766">
        <w:rPr>
          <w:rFonts w:ascii="Arial" w:hAnsi="Arial" w:cs="Arial"/>
        </w:rPr>
        <w:t>de 2018</w:t>
      </w:r>
      <w:r w:rsidR="00494C8D">
        <w:rPr>
          <w:rFonts w:ascii="Arial" w:hAnsi="Arial" w:cs="Arial"/>
        </w:rPr>
        <w:t>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494C8D" w:rsidRDefault="00494C8D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6D5C63" w:rsidRPr="00FD176E" w:rsidRDefault="00743918" w:rsidP="006D5C63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LUÍS FLA</w:t>
      </w:r>
      <w:r w:rsidR="00400B1C">
        <w:rPr>
          <w:rFonts w:ascii="Arial" w:hAnsi="Arial" w:cs="Arial"/>
          <w:b/>
        </w:rPr>
        <w:t>VIO (FLAVINHO)</w:t>
      </w:r>
    </w:p>
    <w:p w:rsidR="00B7377C" w:rsidRDefault="009466C8" w:rsidP="00602020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 xml:space="preserve">Vereador </w:t>
      </w:r>
      <w:r w:rsidR="00B110CA">
        <w:rPr>
          <w:rFonts w:ascii="Arial" w:hAnsi="Arial" w:cs="Arial"/>
        </w:rPr>
        <w:t>–</w:t>
      </w:r>
      <w:r>
        <w:rPr>
          <w:rFonts w:ascii="Arial" w:hAnsi="Arial" w:cs="Arial"/>
        </w:rPr>
        <w:t xml:space="preserve"> PT</w:t>
      </w:r>
    </w:p>
    <w:p w:rsidR="00BE6853" w:rsidRDefault="00BE6853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:rsidR="00BE6853" w:rsidRPr="00B41037" w:rsidRDefault="00BE6853" w:rsidP="00602020">
      <w:pPr>
        <w:jc w:val="center"/>
        <w:rPr>
          <w:rFonts w:ascii="Arial" w:hAnsi="Arial" w:cs="Arial"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1E589906" wp14:editId="5768B3AB">
            <wp:extent cx="5400675" cy="4048125"/>
            <wp:effectExtent l="0" t="0" r="9525" b="9525"/>
            <wp:docPr id="3" name="Imagem 3" descr="C:\Users\G02-3561\Downloads\20180410_160823 (1)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m 1" descr="C:\Users\G02-3561\Downloads\20180410_160823 (1).jpg"/>
                    <pic:cNvPicPr/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404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E6853" w:rsidRPr="00B41037" w:rsidSect="007D39FD">
      <w:headerReference w:type="default" r:id="rId10"/>
      <w:footerReference w:type="default" r:id="rId11"/>
      <w:headerReference w:type="first" r:id="rId12"/>
      <w:footerReference w:type="first" r:id="rId13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96AFC" w:rsidRDefault="00196AFC">
      <w:r>
        <w:separator/>
      </w:r>
    </w:p>
  </w:endnote>
  <w:endnote w:type="continuationSeparator" w:id="0">
    <w:p w:rsidR="00196AFC" w:rsidRDefault="00196AF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96AFC" w:rsidRDefault="00196AFC">
      <w:r>
        <w:separator/>
      </w:r>
    </w:p>
  </w:footnote>
  <w:footnote w:type="continuationSeparator" w:id="0">
    <w:p w:rsidR="00196AFC" w:rsidRDefault="00196AF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B7377C">
      <w:rPr>
        <w:rFonts w:ascii="Arial" w:hAnsi="Arial" w:cs="Arial"/>
        <w:b/>
        <w:sz w:val="20"/>
        <w:szCs w:val="20"/>
        <w:u w:val="single"/>
      </w:rPr>
      <w:t>9</w:t>
    </w:r>
    <w:r w:rsidR="00BE6853">
      <w:rPr>
        <w:rFonts w:ascii="Arial" w:hAnsi="Arial" w:cs="Arial"/>
        <w:b/>
        <w:sz w:val="20"/>
        <w:szCs w:val="20"/>
        <w:u w:val="single"/>
      </w:rPr>
      <w:t>90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>1</w:t>
    </w:r>
    <w:r w:rsidR="00155CDA">
      <w:rPr>
        <w:rFonts w:ascii="Arial" w:hAnsi="Arial" w:cs="Arial"/>
        <w:b/>
        <w:sz w:val="20"/>
        <w:szCs w:val="20"/>
        <w:u w:val="single"/>
      </w:rPr>
      <w:t>8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610493">
      <w:rPr>
        <w:rFonts w:ascii="Arial" w:hAnsi="Arial" w:cs="Arial"/>
        <w:b/>
        <w:sz w:val="20"/>
        <w:szCs w:val="20"/>
        <w:u w:val="single"/>
      </w:rPr>
      <w:t>-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610493">
      <w:rPr>
        <w:rFonts w:ascii="Arial" w:hAnsi="Arial" w:cs="Arial"/>
        <w:b/>
        <w:sz w:val="20"/>
        <w:szCs w:val="20"/>
        <w:u w:val="single"/>
      </w:rPr>
      <w:t xml:space="preserve">Vereador Luís Flávio (Flavinho) -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E936B7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E936B7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6D56C61D" wp14:editId="34FB4431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E915C0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56C61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E915C0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36736" behindDoc="0" locked="0" layoutInCell="0" allowOverlap="1" wp14:anchorId="2673D6CE" wp14:editId="45046FDB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673D6CE" id="Text Box 1" o:spid="_x0000_s1028" type="#_x0000_t202" style="position:absolute;left:0;text-align:left;margin-left:80.8pt;margin-top:50.2pt;width:394pt;height:43.9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98176" behindDoc="0" locked="0" layoutInCell="0" allowOverlap="1" wp14:anchorId="5644084A" wp14:editId="0AFECFA9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6C713286" wp14:editId="4DAC3E5B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4C7F0B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FSL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C713286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4C7F0B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FSL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63E116AD" wp14:editId="4D2FE116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3E116AD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40DAD498" wp14:editId="261AAFA0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17DC"/>
    <w:rsid w:val="00012789"/>
    <w:rsid w:val="000156C5"/>
    <w:rsid w:val="00022068"/>
    <w:rsid w:val="0002275F"/>
    <w:rsid w:val="00022C63"/>
    <w:rsid w:val="00023659"/>
    <w:rsid w:val="000249C8"/>
    <w:rsid w:val="00024FD3"/>
    <w:rsid w:val="0002757B"/>
    <w:rsid w:val="00034A23"/>
    <w:rsid w:val="00034D29"/>
    <w:rsid w:val="000353CC"/>
    <w:rsid w:val="0004359D"/>
    <w:rsid w:val="0004790F"/>
    <w:rsid w:val="00055CBC"/>
    <w:rsid w:val="00056288"/>
    <w:rsid w:val="00056A78"/>
    <w:rsid w:val="00071BE9"/>
    <w:rsid w:val="00073170"/>
    <w:rsid w:val="00075973"/>
    <w:rsid w:val="00075CB3"/>
    <w:rsid w:val="0007603E"/>
    <w:rsid w:val="0008077D"/>
    <w:rsid w:val="0009437C"/>
    <w:rsid w:val="00094490"/>
    <w:rsid w:val="000958D5"/>
    <w:rsid w:val="000971FD"/>
    <w:rsid w:val="00097CAE"/>
    <w:rsid w:val="000A12DD"/>
    <w:rsid w:val="000A6C04"/>
    <w:rsid w:val="000B3527"/>
    <w:rsid w:val="000B5695"/>
    <w:rsid w:val="000C614A"/>
    <w:rsid w:val="000D3215"/>
    <w:rsid w:val="000D3999"/>
    <w:rsid w:val="000D4C20"/>
    <w:rsid w:val="000E0750"/>
    <w:rsid w:val="000E6661"/>
    <w:rsid w:val="000F03FF"/>
    <w:rsid w:val="000F266B"/>
    <w:rsid w:val="000F2AF7"/>
    <w:rsid w:val="000F2D37"/>
    <w:rsid w:val="000F30B8"/>
    <w:rsid w:val="000F6251"/>
    <w:rsid w:val="000F7E5F"/>
    <w:rsid w:val="001003B1"/>
    <w:rsid w:val="001048F9"/>
    <w:rsid w:val="00105181"/>
    <w:rsid w:val="00107F4F"/>
    <w:rsid w:val="001126F0"/>
    <w:rsid w:val="00112776"/>
    <w:rsid w:val="00117261"/>
    <w:rsid w:val="00123920"/>
    <w:rsid w:val="00136F04"/>
    <w:rsid w:val="0014133C"/>
    <w:rsid w:val="00141994"/>
    <w:rsid w:val="0014591F"/>
    <w:rsid w:val="00147CEB"/>
    <w:rsid w:val="00150EE2"/>
    <w:rsid w:val="00155CDA"/>
    <w:rsid w:val="00156F14"/>
    <w:rsid w:val="00161940"/>
    <w:rsid w:val="001624D9"/>
    <w:rsid w:val="00162ABC"/>
    <w:rsid w:val="001662E8"/>
    <w:rsid w:val="00170353"/>
    <w:rsid w:val="0017093D"/>
    <w:rsid w:val="00172E81"/>
    <w:rsid w:val="00173603"/>
    <w:rsid w:val="00175414"/>
    <w:rsid w:val="00175DAE"/>
    <w:rsid w:val="00181CD2"/>
    <w:rsid w:val="001836AD"/>
    <w:rsid w:val="0018630E"/>
    <w:rsid w:val="0018754C"/>
    <w:rsid w:val="00192BE3"/>
    <w:rsid w:val="00193714"/>
    <w:rsid w:val="00193AD0"/>
    <w:rsid w:val="00196AFC"/>
    <w:rsid w:val="00196CBD"/>
    <w:rsid w:val="001A09F2"/>
    <w:rsid w:val="001A18B9"/>
    <w:rsid w:val="001A6F82"/>
    <w:rsid w:val="001B0773"/>
    <w:rsid w:val="001B4DC2"/>
    <w:rsid w:val="001C12FF"/>
    <w:rsid w:val="001C1BDB"/>
    <w:rsid w:val="001D237A"/>
    <w:rsid w:val="001E1214"/>
    <w:rsid w:val="001E2E0F"/>
    <w:rsid w:val="001E5BFD"/>
    <w:rsid w:val="001E786A"/>
    <w:rsid w:val="001F13C3"/>
    <w:rsid w:val="001F4FF1"/>
    <w:rsid w:val="0020388C"/>
    <w:rsid w:val="00204ED7"/>
    <w:rsid w:val="00211AD8"/>
    <w:rsid w:val="002169AE"/>
    <w:rsid w:val="002171A6"/>
    <w:rsid w:val="00222F1F"/>
    <w:rsid w:val="00230859"/>
    <w:rsid w:val="002325AF"/>
    <w:rsid w:val="002334AC"/>
    <w:rsid w:val="002339E4"/>
    <w:rsid w:val="00233E68"/>
    <w:rsid w:val="00246C12"/>
    <w:rsid w:val="00253C82"/>
    <w:rsid w:val="00253CD5"/>
    <w:rsid w:val="00254635"/>
    <w:rsid w:val="00256155"/>
    <w:rsid w:val="00262EBF"/>
    <w:rsid w:val="0027262D"/>
    <w:rsid w:val="00272C29"/>
    <w:rsid w:val="00274AC8"/>
    <w:rsid w:val="00274C08"/>
    <w:rsid w:val="0027798E"/>
    <w:rsid w:val="00280519"/>
    <w:rsid w:val="00280ED7"/>
    <w:rsid w:val="002855E5"/>
    <w:rsid w:val="0028653B"/>
    <w:rsid w:val="0028779F"/>
    <w:rsid w:val="00291029"/>
    <w:rsid w:val="002A65E7"/>
    <w:rsid w:val="002A7434"/>
    <w:rsid w:val="002B066E"/>
    <w:rsid w:val="002B6241"/>
    <w:rsid w:val="002B6FC1"/>
    <w:rsid w:val="002C221E"/>
    <w:rsid w:val="002C34E8"/>
    <w:rsid w:val="002C4B2B"/>
    <w:rsid w:val="002C5C70"/>
    <w:rsid w:val="002C5D2B"/>
    <w:rsid w:val="002C7F5C"/>
    <w:rsid w:val="002D2299"/>
    <w:rsid w:val="002D3D9E"/>
    <w:rsid w:val="002E1CDF"/>
    <w:rsid w:val="002E2065"/>
    <w:rsid w:val="002E3B36"/>
    <w:rsid w:val="002E3CB0"/>
    <w:rsid w:val="002F02DB"/>
    <w:rsid w:val="002F6F34"/>
    <w:rsid w:val="0030168E"/>
    <w:rsid w:val="00305A13"/>
    <w:rsid w:val="00311F37"/>
    <w:rsid w:val="0031563D"/>
    <w:rsid w:val="00317C1A"/>
    <w:rsid w:val="00322BB4"/>
    <w:rsid w:val="00323F0F"/>
    <w:rsid w:val="003334A8"/>
    <w:rsid w:val="00335057"/>
    <w:rsid w:val="00343838"/>
    <w:rsid w:val="0034556B"/>
    <w:rsid w:val="003471EF"/>
    <w:rsid w:val="00347D5E"/>
    <w:rsid w:val="00352F4D"/>
    <w:rsid w:val="003622DE"/>
    <w:rsid w:val="00364828"/>
    <w:rsid w:val="00370E64"/>
    <w:rsid w:val="0037151C"/>
    <w:rsid w:val="00373D78"/>
    <w:rsid w:val="00381797"/>
    <w:rsid w:val="003848C4"/>
    <w:rsid w:val="00384F29"/>
    <w:rsid w:val="00393B17"/>
    <w:rsid w:val="00397FF3"/>
    <w:rsid w:val="003A5767"/>
    <w:rsid w:val="003A77BE"/>
    <w:rsid w:val="003B0230"/>
    <w:rsid w:val="003B3C7B"/>
    <w:rsid w:val="003B4A1E"/>
    <w:rsid w:val="003C5D72"/>
    <w:rsid w:val="003D67B9"/>
    <w:rsid w:val="003D71DB"/>
    <w:rsid w:val="003D74A0"/>
    <w:rsid w:val="003D7732"/>
    <w:rsid w:val="003E17BC"/>
    <w:rsid w:val="003E188F"/>
    <w:rsid w:val="003F0CAD"/>
    <w:rsid w:val="003F546A"/>
    <w:rsid w:val="003F62C2"/>
    <w:rsid w:val="003F65AE"/>
    <w:rsid w:val="003F7082"/>
    <w:rsid w:val="00400B1C"/>
    <w:rsid w:val="0040296C"/>
    <w:rsid w:val="004041FD"/>
    <w:rsid w:val="0041004D"/>
    <w:rsid w:val="00412795"/>
    <w:rsid w:val="004128E5"/>
    <w:rsid w:val="004148CB"/>
    <w:rsid w:val="004157BB"/>
    <w:rsid w:val="00420430"/>
    <w:rsid w:val="004206B6"/>
    <w:rsid w:val="00421CFF"/>
    <w:rsid w:val="0042545A"/>
    <w:rsid w:val="00431EED"/>
    <w:rsid w:val="004424D4"/>
    <w:rsid w:val="0044328C"/>
    <w:rsid w:val="00444BCF"/>
    <w:rsid w:val="00483569"/>
    <w:rsid w:val="0048662A"/>
    <w:rsid w:val="00487D64"/>
    <w:rsid w:val="00493115"/>
    <w:rsid w:val="00494C8D"/>
    <w:rsid w:val="004A53EF"/>
    <w:rsid w:val="004C2C30"/>
    <w:rsid w:val="004C53E9"/>
    <w:rsid w:val="004C6C78"/>
    <w:rsid w:val="004C7F0B"/>
    <w:rsid w:val="004D22C3"/>
    <w:rsid w:val="004D2C04"/>
    <w:rsid w:val="004D7321"/>
    <w:rsid w:val="004E06ED"/>
    <w:rsid w:val="004E46DA"/>
    <w:rsid w:val="004E5F16"/>
    <w:rsid w:val="004F270D"/>
    <w:rsid w:val="004F38CF"/>
    <w:rsid w:val="004F39E9"/>
    <w:rsid w:val="004F465F"/>
    <w:rsid w:val="004F690D"/>
    <w:rsid w:val="004F6A11"/>
    <w:rsid w:val="005019C2"/>
    <w:rsid w:val="00505357"/>
    <w:rsid w:val="00505FD8"/>
    <w:rsid w:val="00514CA7"/>
    <w:rsid w:val="0051673E"/>
    <w:rsid w:val="00520141"/>
    <w:rsid w:val="00523974"/>
    <w:rsid w:val="00524669"/>
    <w:rsid w:val="005272AC"/>
    <w:rsid w:val="00533862"/>
    <w:rsid w:val="00540284"/>
    <w:rsid w:val="00545271"/>
    <w:rsid w:val="005503F0"/>
    <w:rsid w:val="00550933"/>
    <w:rsid w:val="0055376C"/>
    <w:rsid w:val="00554B79"/>
    <w:rsid w:val="005601C7"/>
    <w:rsid w:val="00561CB3"/>
    <w:rsid w:val="00564368"/>
    <w:rsid w:val="00571017"/>
    <w:rsid w:val="00574A51"/>
    <w:rsid w:val="00574DAF"/>
    <w:rsid w:val="00577F4C"/>
    <w:rsid w:val="0058109A"/>
    <w:rsid w:val="00582E70"/>
    <w:rsid w:val="00583555"/>
    <w:rsid w:val="005839AB"/>
    <w:rsid w:val="005868AE"/>
    <w:rsid w:val="005963B8"/>
    <w:rsid w:val="005A01D0"/>
    <w:rsid w:val="005A03FA"/>
    <w:rsid w:val="005A49A9"/>
    <w:rsid w:val="005A545C"/>
    <w:rsid w:val="005A75B3"/>
    <w:rsid w:val="005A7D58"/>
    <w:rsid w:val="005B3D21"/>
    <w:rsid w:val="005B3FD8"/>
    <w:rsid w:val="005C1BFD"/>
    <w:rsid w:val="005C231E"/>
    <w:rsid w:val="005C3938"/>
    <w:rsid w:val="005C7BA5"/>
    <w:rsid w:val="005D702D"/>
    <w:rsid w:val="005D75D7"/>
    <w:rsid w:val="005E138D"/>
    <w:rsid w:val="005F0611"/>
    <w:rsid w:val="005F09E5"/>
    <w:rsid w:val="005F2EBF"/>
    <w:rsid w:val="005F62AF"/>
    <w:rsid w:val="0060021E"/>
    <w:rsid w:val="006014C7"/>
    <w:rsid w:val="00602020"/>
    <w:rsid w:val="00602564"/>
    <w:rsid w:val="0060386D"/>
    <w:rsid w:val="006048DE"/>
    <w:rsid w:val="0060763A"/>
    <w:rsid w:val="00610493"/>
    <w:rsid w:val="00612E0D"/>
    <w:rsid w:val="0061337B"/>
    <w:rsid w:val="00624472"/>
    <w:rsid w:val="00626719"/>
    <w:rsid w:val="00636535"/>
    <w:rsid w:val="006426AE"/>
    <w:rsid w:val="00646FA9"/>
    <w:rsid w:val="00653EA6"/>
    <w:rsid w:val="00667D5A"/>
    <w:rsid w:val="00671B7F"/>
    <w:rsid w:val="00674EC6"/>
    <w:rsid w:val="00674F7D"/>
    <w:rsid w:val="00675506"/>
    <w:rsid w:val="006758B7"/>
    <w:rsid w:val="00681021"/>
    <w:rsid w:val="00682E6E"/>
    <w:rsid w:val="00685A13"/>
    <w:rsid w:val="00690954"/>
    <w:rsid w:val="006913AC"/>
    <w:rsid w:val="00691CF5"/>
    <w:rsid w:val="0069312F"/>
    <w:rsid w:val="006945A5"/>
    <w:rsid w:val="0069578B"/>
    <w:rsid w:val="006957F5"/>
    <w:rsid w:val="00696629"/>
    <w:rsid w:val="006A1810"/>
    <w:rsid w:val="006A2E93"/>
    <w:rsid w:val="006A370D"/>
    <w:rsid w:val="006B0B8E"/>
    <w:rsid w:val="006B0F16"/>
    <w:rsid w:val="006B3657"/>
    <w:rsid w:val="006B5A65"/>
    <w:rsid w:val="006B6937"/>
    <w:rsid w:val="006C59BC"/>
    <w:rsid w:val="006C7164"/>
    <w:rsid w:val="006C775B"/>
    <w:rsid w:val="006D334E"/>
    <w:rsid w:val="006D3B68"/>
    <w:rsid w:val="006D5C63"/>
    <w:rsid w:val="006D6F7D"/>
    <w:rsid w:val="006E7E66"/>
    <w:rsid w:val="006F057C"/>
    <w:rsid w:val="006F3CCA"/>
    <w:rsid w:val="006F4E64"/>
    <w:rsid w:val="006F7B0A"/>
    <w:rsid w:val="00715F74"/>
    <w:rsid w:val="00716800"/>
    <w:rsid w:val="00722641"/>
    <w:rsid w:val="007258F8"/>
    <w:rsid w:val="00725E66"/>
    <w:rsid w:val="00727A02"/>
    <w:rsid w:val="00727CDB"/>
    <w:rsid w:val="0073407F"/>
    <w:rsid w:val="00742E17"/>
    <w:rsid w:val="00743918"/>
    <w:rsid w:val="0075138E"/>
    <w:rsid w:val="0075193C"/>
    <w:rsid w:val="00752453"/>
    <w:rsid w:val="007549D1"/>
    <w:rsid w:val="00756927"/>
    <w:rsid w:val="00763465"/>
    <w:rsid w:val="00771286"/>
    <w:rsid w:val="00771E05"/>
    <w:rsid w:val="00773393"/>
    <w:rsid w:val="007742C5"/>
    <w:rsid w:val="00775A1B"/>
    <w:rsid w:val="0078364D"/>
    <w:rsid w:val="007838DC"/>
    <w:rsid w:val="00787629"/>
    <w:rsid w:val="00790911"/>
    <w:rsid w:val="007A0059"/>
    <w:rsid w:val="007A1B01"/>
    <w:rsid w:val="007A3EBB"/>
    <w:rsid w:val="007A714C"/>
    <w:rsid w:val="007C04C5"/>
    <w:rsid w:val="007C7B09"/>
    <w:rsid w:val="007D1938"/>
    <w:rsid w:val="007D3298"/>
    <w:rsid w:val="007D39FD"/>
    <w:rsid w:val="007D3A3A"/>
    <w:rsid w:val="007E0D4E"/>
    <w:rsid w:val="007E359D"/>
    <w:rsid w:val="007E369D"/>
    <w:rsid w:val="007E3B35"/>
    <w:rsid w:val="007E3F69"/>
    <w:rsid w:val="007E6F02"/>
    <w:rsid w:val="007F44E9"/>
    <w:rsid w:val="007F75CA"/>
    <w:rsid w:val="0080197E"/>
    <w:rsid w:val="008033C8"/>
    <w:rsid w:val="00813FA4"/>
    <w:rsid w:val="00820C13"/>
    <w:rsid w:val="00825494"/>
    <w:rsid w:val="00833E7C"/>
    <w:rsid w:val="008474F2"/>
    <w:rsid w:val="00850086"/>
    <w:rsid w:val="008508AB"/>
    <w:rsid w:val="00853511"/>
    <w:rsid w:val="00856F0D"/>
    <w:rsid w:val="00857F79"/>
    <w:rsid w:val="00862363"/>
    <w:rsid w:val="00870972"/>
    <w:rsid w:val="0087166E"/>
    <w:rsid w:val="00871764"/>
    <w:rsid w:val="00876A8C"/>
    <w:rsid w:val="0087706A"/>
    <w:rsid w:val="00877E50"/>
    <w:rsid w:val="0088042D"/>
    <w:rsid w:val="00887C3F"/>
    <w:rsid w:val="0089053C"/>
    <w:rsid w:val="008909A4"/>
    <w:rsid w:val="008916D1"/>
    <w:rsid w:val="00896913"/>
    <w:rsid w:val="008A0EB2"/>
    <w:rsid w:val="008A16A2"/>
    <w:rsid w:val="008A5345"/>
    <w:rsid w:val="008B7116"/>
    <w:rsid w:val="008B76FA"/>
    <w:rsid w:val="008C33AB"/>
    <w:rsid w:val="008C5BA6"/>
    <w:rsid w:val="008C647A"/>
    <w:rsid w:val="008D063D"/>
    <w:rsid w:val="008D204E"/>
    <w:rsid w:val="008D433D"/>
    <w:rsid w:val="008E44B5"/>
    <w:rsid w:val="008E6C99"/>
    <w:rsid w:val="008F28A0"/>
    <w:rsid w:val="008F3257"/>
    <w:rsid w:val="00903889"/>
    <w:rsid w:val="00921BDF"/>
    <w:rsid w:val="00922964"/>
    <w:rsid w:val="0093103D"/>
    <w:rsid w:val="00933A0A"/>
    <w:rsid w:val="00933F11"/>
    <w:rsid w:val="00935D18"/>
    <w:rsid w:val="009364EC"/>
    <w:rsid w:val="00937960"/>
    <w:rsid w:val="00941B5B"/>
    <w:rsid w:val="009428CD"/>
    <w:rsid w:val="009466C8"/>
    <w:rsid w:val="00946C17"/>
    <w:rsid w:val="00951025"/>
    <w:rsid w:val="009547FB"/>
    <w:rsid w:val="009562FE"/>
    <w:rsid w:val="00957506"/>
    <w:rsid w:val="00960518"/>
    <w:rsid w:val="00960FDD"/>
    <w:rsid w:val="009703DF"/>
    <w:rsid w:val="00972E2A"/>
    <w:rsid w:val="00973D62"/>
    <w:rsid w:val="00973EF2"/>
    <w:rsid w:val="009768E6"/>
    <w:rsid w:val="0098183B"/>
    <w:rsid w:val="00983183"/>
    <w:rsid w:val="009847D6"/>
    <w:rsid w:val="00992CD9"/>
    <w:rsid w:val="00994399"/>
    <w:rsid w:val="009948C4"/>
    <w:rsid w:val="00996AAE"/>
    <w:rsid w:val="009A23D9"/>
    <w:rsid w:val="009A2ABD"/>
    <w:rsid w:val="009B007B"/>
    <w:rsid w:val="009B207E"/>
    <w:rsid w:val="009B32F8"/>
    <w:rsid w:val="009B52A0"/>
    <w:rsid w:val="009C7580"/>
    <w:rsid w:val="009D0F6E"/>
    <w:rsid w:val="009D13C0"/>
    <w:rsid w:val="009D5062"/>
    <w:rsid w:val="009D50D4"/>
    <w:rsid w:val="009D512F"/>
    <w:rsid w:val="009D71C8"/>
    <w:rsid w:val="009E1F05"/>
    <w:rsid w:val="009E3025"/>
    <w:rsid w:val="009E6AB3"/>
    <w:rsid w:val="009E6B3F"/>
    <w:rsid w:val="009F2F97"/>
    <w:rsid w:val="009F7709"/>
    <w:rsid w:val="009F7E5F"/>
    <w:rsid w:val="00A0000D"/>
    <w:rsid w:val="00A018D0"/>
    <w:rsid w:val="00A07F1B"/>
    <w:rsid w:val="00A108C9"/>
    <w:rsid w:val="00A21A8C"/>
    <w:rsid w:val="00A27B64"/>
    <w:rsid w:val="00A349F1"/>
    <w:rsid w:val="00A46B01"/>
    <w:rsid w:val="00A47BDA"/>
    <w:rsid w:val="00A53A05"/>
    <w:rsid w:val="00A54766"/>
    <w:rsid w:val="00A60094"/>
    <w:rsid w:val="00A637AB"/>
    <w:rsid w:val="00A75941"/>
    <w:rsid w:val="00A7752F"/>
    <w:rsid w:val="00A90B91"/>
    <w:rsid w:val="00A92CB9"/>
    <w:rsid w:val="00AA0EE8"/>
    <w:rsid w:val="00AA1A54"/>
    <w:rsid w:val="00AA3160"/>
    <w:rsid w:val="00AA5EB3"/>
    <w:rsid w:val="00AA7A61"/>
    <w:rsid w:val="00AB0251"/>
    <w:rsid w:val="00AB2F12"/>
    <w:rsid w:val="00AB3455"/>
    <w:rsid w:val="00AB46EE"/>
    <w:rsid w:val="00AC24F9"/>
    <w:rsid w:val="00AC712C"/>
    <w:rsid w:val="00AD2FEA"/>
    <w:rsid w:val="00AD483E"/>
    <w:rsid w:val="00AD6B47"/>
    <w:rsid w:val="00AE0269"/>
    <w:rsid w:val="00AE258C"/>
    <w:rsid w:val="00AE3EBB"/>
    <w:rsid w:val="00AF4370"/>
    <w:rsid w:val="00AF6CA1"/>
    <w:rsid w:val="00B03E42"/>
    <w:rsid w:val="00B10E9F"/>
    <w:rsid w:val="00B110CA"/>
    <w:rsid w:val="00B12059"/>
    <w:rsid w:val="00B12B3B"/>
    <w:rsid w:val="00B14545"/>
    <w:rsid w:val="00B36D12"/>
    <w:rsid w:val="00B36D76"/>
    <w:rsid w:val="00B41037"/>
    <w:rsid w:val="00B43A99"/>
    <w:rsid w:val="00B4723C"/>
    <w:rsid w:val="00B50826"/>
    <w:rsid w:val="00B551E7"/>
    <w:rsid w:val="00B57E0F"/>
    <w:rsid w:val="00B63A26"/>
    <w:rsid w:val="00B65326"/>
    <w:rsid w:val="00B70DDF"/>
    <w:rsid w:val="00B7377C"/>
    <w:rsid w:val="00B75336"/>
    <w:rsid w:val="00B75CEF"/>
    <w:rsid w:val="00B94081"/>
    <w:rsid w:val="00B94ACE"/>
    <w:rsid w:val="00B961AA"/>
    <w:rsid w:val="00B97721"/>
    <w:rsid w:val="00BA0766"/>
    <w:rsid w:val="00BA1565"/>
    <w:rsid w:val="00BA2780"/>
    <w:rsid w:val="00BA2AC7"/>
    <w:rsid w:val="00BB0CEC"/>
    <w:rsid w:val="00BB0EC7"/>
    <w:rsid w:val="00BB3F3E"/>
    <w:rsid w:val="00BC1D7D"/>
    <w:rsid w:val="00BC2A57"/>
    <w:rsid w:val="00BC44DF"/>
    <w:rsid w:val="00BC6D26"/>
    <w:rsid w:val="00BD1CF8"/>
    <w:rsid w:val="00BD1F36"/>
    <w:rsid w:val="00BD3C47"/>
    <w:rsid w:val="00BD4115"/>
    <w:rsid w:val="00BE1B39"/>
    <w:rsid w:val="00BE2640"/>
    <w:rsid w:val="00BE2C8D"/>
    <w:rsid w:val="00BE2E5E"/>
    <w:rsid w:val="00BE6853"/>
    <w:rsid w:val="00BE685D"/>
    <w:rsid w:val="00BF184D"/>
    <w:rsid w:val="00BF26DE"/>
    <w:rsid w:val="00BF6226"/>
    <w:rsid w:val="00BF791A"/>
    <w:rsid w:val="00C06926"/>
    <w:rsid w:val="00C06BEA"/>
    <w:rsid w:val="00C073E7"/>
    <w:rsid w:val="00C16CE0"/>
    <w:rsid w:val="00C208FB"/>
    <w:rsid w:val="00C22487"/>
    <w:rsid w:val="00C25D1F"/>
    <w:rsid w:val="00C30767"/>
    <w:rsid w:val="00C36E68"/>
    <w:rsid w:val="00C40146"/>
    <w:rsid w:val="00C4056C"/>
    <w:rsid w:val="00C42806"/>
    <w:rsid w:val="00C42F66"/>
    <w:rsid w:val="00C43C9A"/>
    <w:rsid w:val="00C44D39"/>
    <w:rsid w:val="00C45509"/>
    <w:rsid w:val="00C52CD3"/>
    <w:rsid w:val="00C61E4F"/>
    <w:rsid w:val="00C66E09"/>
    <w:rsid w:val="00C7053D"/>
    <w:rsid w:val="00C76263"/>
    <w:rsid w:val="00C77FE8"/>
    <w:rsid w:val="00C85055"/>
    <w:rsid w:val="00CA3748"/>
    <w:rsid w:val="00CA6358"/>
    <w:rsid w:val="00CA759E"/>
    <w:rsid w:val="00CA762C"/>
    <w:rsid w:val="00CB2BAB"/>
    <w:rsid w:val="00CB2BE1"/>
    <w:rsid w:val="00CB5E8C"/>
    <w:rsid w:val="00CC0F1F"/>
    <w:rsid w:val="00CC3018"/>
    <w:rsid w:val="00CD1649"/>
    <w:rsid w:val="00CE1306"/>
    <w:rsid w:val="00CE52C6"/>
    <w:rsid w:val="00CF31DE"/>
    <w:rsid w:val="00CF5F51"/>
    <w:rsid w:val="00D01D72"/>
    <w:rsid w:val="00D02893"/>
    <w:rsid w:val="00D0426E"/>
    <w:rsid w:val="00D0733A"/>
    <w:rsid w:val="00D07B69"/>
    <w:rsid w:val="00D14AD9"/>
    <w:rsid w:val="00D14EB1"/>
    <w:rsid w:val="00D16CA1"/>
    <w:rsid w:val="00D2072E"/>
    <w:rsid w:val="00D233C7"/>
    <w:rsid w:val="00D26006"/>
    <w:rsid w:val="00D3484F"/>
    <w:rsid w:val="00D41495"/>
    <w:rsid w:val="00D450DE"/>
    <w:rsid w:val="00D45829"/>
    <w:rsid w:val="00D45C81"/>
    <w:rsid w:val="00D46E83"/>
    <w:rsid w:val="00D507D5"/>
    <w:rsid w:val="00D5430F"/>
    <w:rsid w:val="00D564F1"/>
    <w:rsid w:val="00D665FD"/>
    <w:rsid w:val="00D67D62"/>
    <w:rsid w:val="00D71C5F"/>
    <w:rsid w:val="00D8072A"/>
    <w:rsid w:val="00D8155C"/>
    <w:rsid w:val="00D822F8"/>
    <w:rsid w:val="00D82BCF"/>
    <w:rsid w:val="00D8365B"/>
    <w:rsid w:val="00D84881"/>
    <w:rsid w:val="00D84E66"/>
    <w:rsid w:val="00D864F8"/>
    <w:rsid w:val="00D94476"/>
    <w:rsid w:val="00DA2A09"/>
    <w:rsid w:val="00DA60D7"/>
    <w:rsid w:val="00DA7B98"/>
    <w:rsid w:val="00DB23E5"/>
    <w:rsid w:val="00DB421D"/>
    <w:rsid w:val="00DB48F6"/>
    <w:rsid w:val="00DB4D94"/>
    <w:rsid w:val="00DB74F4"/>
    <w:rsid w:val="00DB77A6"/>
    <w:rsid w:val="00DC1021"/>
    <w:rsid w:val="00DC4402"/>
    <w:rsid w:val="00DD2317"/>
    <w:rsid w:val="00DD414D"/>
    <w:rsid w:val="00DD68C0"/>
    <w:rsid w:val="00DD6A1F"/>
    <w:rsid w:val="00DE50DD"/>
    <w:rsid w:val="00DE6D69"/>
    <w:rsid w:val="00DF14EC"/>
    <w:rsid w:val="00DF167F"/>
    <w:rsid w:val="00E01D8B"/>
    <w:rsid w:val="00E0249F"/>
    <w:rsid w:val="00E024A8"/>
    <w:rsid w:val="00E07978"/>
    <w:rsid w:val="00E11F92"/>
    <w:rsid w:val="00E14F37"/>
    <w:rsid w:val="00E16611"/>
    <w:rsid w:val="00E1707B"/>
    <w:rsid w:val="00E17AD0"/>
    <w:rsid w:val="00E219C1"/>
    <w:rsid w:val="00E25BFA"/>
    <w:rsid w:val="00E3022D"/>
    <w:rsid w:val="00E31289"/>
    <w:rsid w:val="00E34D26"/>
    <w:rsid w:val="00E36D87"/>
    <w:rsid w:val="00E36F6F"/>
    <w:rsid w:val="00E4656E"/>
    <w:rsid w:val="00E51448"/>
    <w:rsid w:val="00E55E20"/>
    <w:rsid w:val="00E57A5E"/>
    <w:rsid w:val="00E66CFD"/>
    <w:rsid w:val="00E721EC"/>
    <w:rsid w:val="00E86928"/>
    <w:rsid w:val="00E86C30"/>
    <w:rsid w:val="00E90791"/>
    <w:rsid w:val="00E90C30"/>
    <w:rsid w:val="00E915C0"/>
    <w:rsid w:val="00E92976"/>
    <w:rsid w:val="00E936B7"/>
    <w:rsid w:val="00EB04D6"/>
    <w:rsid w:val="00EB11B5"/>
    <w:rsid w:val="00EB54A7"/>
    <w:rsid w:val="00EC14EE"/>
    <w:rsid w:val="00EC3D07"/>
    <w:rsid w:val="00EC66C9"/>
    <w:rsid w:val="00ED1534"/>
    <w:rsid w:val="00ED2065"/>
    <w:rsid w:val="00EF25D7"/>
    <w:rsid w:val="00EF28D9"/>
    <w:rsid w:val="00EF36D6"/>
    <w:rsid w:val="00EF3DED"/>
    <w:rsid w:val="00EF58D0"/>
    <w:rsid w:val="00F10923"/>
    <w:rsid w:val="00F131BF"/>
    <w:rsid w:val="00F15ACC"/>
    <w:rsid w:val="00F22C0E"/>
    <w:rsid w:val="00F272DB"/>
    <w:rsid w:val="00F27823"/>
    <w:rsid w:val="00F27895"/>
    <w:rsid w:val="00F34C03"/>
    <w:rsid w:val="00F3557C"/>
    <w:rsid w:val="00F36657"/>
    <w:rsid w:val="00F411A3"/>
    <w:rsid w:val="00F41D58"/>
    <w:rsid w:val="00F420E5"/>
    <w:rsid w:val="00F5150F"/>
    <w:rsid w:val="00F52226"/>
    <w:rsid w:val="00F57D8B"/>
    <w:rsid w:val="00F65C85"/>
    <w:rsid w:val="00F65E7F"/>
    <w:rsid w:val="00F67817"/>
    <w:rsid w:val="00F73A30"/>
    <w:rsid w:val="00F73DA3"/>
    <w:rsid w:val="00F91BFF"/>
    <w:rsid w:val="00F92A6B"/>
    <w:rsid w:val="00F93D57"/>
    <w:rsid w:val="00FA071F"/>
    <w:rsid w:val="00FA1BA1"/>
    <w:rsid w:val="00FA366E"/>
    <w:rsid w:val="00FA3CFC"/>
    <w:rsid w:val="00FA7A0B"/>
    <w:rsid w:val="00FB00FA"/>
    <w:rsid w:val="00FC1C13"/>
    <w:rsid w:val="00FC37AF"/>
    <w:rsid w:val="00FE1609"/>
    <w:rsid w:val="00FE28F8"/>
    <w:rsid w:val="00FE3B6B"/>
    <w:rsid w:val="00FE58F3"/>
    <w:rsid w:val="00FE6FDD"/>
    <w:rsid w:val="00FF08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B189F291-EC2E-4A8B-8A07-8AA318F0FE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612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06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33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897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308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124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554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824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830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248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326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99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576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404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30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485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838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967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915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977CE4F-8FC7-4944-B10B-57C74D0B202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25</TotalTime>
  <Pages>2</Pages>
  <Words>125</Words>
  <Characters>676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800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Usuário</cp:lastModifiedBy>
  <cp:revision>16</cp:revision>
  <cp:lastPrinted>2017-11-21T12:44:00Z</cp:lastPrinted>
  <dcterms:created xsi:type="dcterms:W3CDTF">2018-04-16T12:42:00Z</dcterms:created>
  <dcterms:modified xsi:type="dcterms:W3CDTF">2018-04-16T13:07:00Z</dcterms:modified>
</cp:coreProperties>
</file>