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3806DC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824491">
        <w:rPr>
          <w:rFonts w:ascii="Arial" w:hAnsi="Arial" w:cs="Arial"/>
          <w:b/>
          <w:caps/>
          <w:sz w:val="28"/>
          <w:szCs w:val="28"/>
        </w:rPr>
        <w:t>1</w:t>
      </w:r>
      <w:r w:rsidR="00B052AB">
        <w:rPr>
          <w:rFonts w:ascii="Arial" w:hAnsi="Arial" w:cs="Arial"/>
          <w:b/>
          <w:caps/>
          <w:sz w:val="28"/>
          <w:szCs w:val="28"/>
        </w:rPr>
        <w:t>129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2D02A3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C05C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0097B" w:rsidP="00B052AB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824491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B052AB">
              <w:rPr>
                <w:rFonts w:ascii="Arial" w:hAnsi="Arial" w:cs="Arial"/>
                <w:sz w:val="20"/>
                <w:szCs w:val="20"/>
              </w:rPr>
              <w:t>remoção de árvore que apresenta raiz podre localizada na Rua Danúbio, esquina com a Rua Miami, no Jardim Beira Rio</w:t>
            </w:r>
            <w:r w:rsidR="00C96DE0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61BF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FF026C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</w:t>
      </w:r>
      <w:r w:rsidRPr="00856D75">
        <w:rPr>
          <w:rFonts w:ascii="Arial" w:hAnsi="Arial" w:cs="Arial"/>
        </w:rPr>
        <w:t xml:space="preserve"> </w:t>
      </w:r>
      <w:r w:rsidR="001C61BF">
        <w:rPr>
          <w:rFonts w:ascii="Arial" w:hAnsi="Arial" w:cs="Arial"/>
        </w:rPr>
        <w:t xml:space="preserve">sejam tomadas as providências cabíveis visando à </w:t>
      </w:r>
      <w:r w:rsidR="005F7874" w:rsidRPr="005F7874">
        <w:rPr>
          <w:rFonts w:ascii="Arial" w:hAnsi="Arial" w:cs="Arial"/>
        </w:rPr>
        <w:t>remoção de árvore que apresenta raiz podre localizada na Rua Danúbio, esquina com a Rua Miami, no Jardim Beira Rio</w:t>
      </w:r>
      <w:r w:rsidR="001C61BF">
        <w:rPr>
          <w:rFonts w:ascii="Arial" w:hAnsi="Arial" w:cs="Arial"/>
        </w:rPr>
        <w:t>.</w:t>
      </w:r>
    </w:p>
    <w:p w:rsidR="00D808B5" w:rsidRPr="00D808B5" w:rsidRDefault="00D808B5" w:rsidP="0047488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D808B5">
        <w:rPr>
          <w:rFonts w:ascii="Arial" w:hAnsi="Arial" w:cs="Arial"/>
        </w:rPr>
        <w:t>A referida árvore pode cair e causar danos físicos, materiais e estruturais aos munícipes da região</w:t>
      </w:r>
      <w:r>
        <w:rPr>
          <w:rFonts w:ascii="Arial" w:hAnsi="Arial" w:cs="Arial"/>
        </w:rPr>
        <w:t>.</w:t>
      </w:r>
    </w:p>
    <w:p w:rsidR="00E23481" w:rsidRDefault="00473830" w:rsidP="0047488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Foto</w:t>
      </w:r>
      <w:r w:rsidR="009D60B4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anexa</w:t>
      </w:r>
      <w:r w:rsidR="009D60B4">
        <w:rPr>
          <w:rFonts w:ascii="Arial" w:hAnsi="Arial" w:cs="Arial"/>
        </w:rPr>
        <w:t>s</w:t>
      </w:r>
      <w:r>
        <w:rPr>
          <w:rFonts w:ascii="Arial" w:hAnsi="Arial" w:cs="Arial"/>
        </w:rPr>
        <w:t>.</w:t>
      </w:r>
      <w:bookmarkStart w:id="0" w:name="_GoBack"/>
      <w:bookmarkEnd w:id="0"/>
    </w:p>
    <w:p w:rsidR="003A77BE" w:rsidRDefault="00B47479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47479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D60B4">
        <w:rPr>
          <w:rFonts w:ascii="Arial" w:hAnsi="Arial" w:cs="Arial"/>
        </w:rPr>
        <w:t>25</w:t>
      </w:r>
      <w:r w:rsidR="00494C8D">
        <w:rPr>
          <w:rFonts w:ascii="Arial" w:hAnsi="Arial" w:cs="Arial"/>
        </w:rPr>
        <w:t xml:space="preserve"> de </w:t>
      </w:r>
      <w:r w:rsidR="00C2215A">
        <w:rPr>
          <w:rFonts w:ascii="Arial" w:hAnsi="Arial" w:cs="Arial"/>
        </w:rPr>
        <w:t>a</w:t>
      </w:r>
      <w:r w:rsidR="00473830">
        <w:rPr>
          <w:rFonts w:ascii="Arial" w:hAnsi="Arial" w:cs="Arial"/>
        </w:rPr>
        <w:t>b</w:t>
      </w:r>
      <w:r w:rsidR="00C2215A">
        <w:rPr>
          <w:rFonts w:ascii="Arial" w:hAnsi="Arial" w:cs="Arial"/>
        </w:rPr>
        <w:t>r</w:t>
      </w:r>
      <w:r w:rsidR="00473830">
        <w:rPr>
          <w:rFonts w:ascii="Arial" w:hAnsi="Arial" w:cs="Arial"/>
        </w:rPr>
        <w:t>il</w:t>
      </w:r>
      <w:r w:rsidR="00AF10B2">
        <w:rPr>
          <w:rFonts w:ascii="Arial" w:hAnsi="Arial" w:cs="Arial"/>
        </w:rPr>
        <w:t xml:space="preserve"> </w:t>
      </w:r>
      <w:r w:rsidR="00474882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SÔNIA REGINA GONÇALVES</w:t>
      </w: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(Sônia Patas da Amizade)</w:t>
      </w:r>
    </w:p>
    <w:p w:rsidR="002512AA" w:rsidRDefault="00891242" w:rsidP="00891242">
      <w:pPr>
        <w:jc w:val="center"/>
        <w:rPr>
          <w:rFonts w:ascii="Arial" w:hAnsi="Arial" w:cs="Arial"/>
        </w:rPr>
      </w:pPr>
      <w:r w:rsidRPr="00891242">
        <w:rPr>
          <w:rFonts w:ascii="Arial" w:hAnsi="Arial" w:cs="Arial"/>
        </w:rPr>
        <w:t>Vereadora – Líder do PSB</w:t>
      </w:r>
    </w:p>
    <w:p w:rsidR="009964A0" w:rsidRDefault="009964A0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024A7" w:rsidRPr="008C2BFB" w:rsidRDefault="008C2BFB" w:rsidP="00891242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Calibri" w:hAnsi="Calibri"/>
          <w:noProof/>
          <w:sz w:val="28"/>
          <w:szCs w:val="28"/>
        </w:rPr>
        <w:lastRenderedPageBreak/>
        <w:drawing>
          <wp:inline distT="0" distB="0" distL="0" distR="0">
            <wp:extent cx="2307600" cy="2628000"/>
            <wp:effectExtent l="0" t="0" r="0" b="1270"/>
            <wp:docPr id="3" name="Imagem 3" descr="raiz podr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iz podre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76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4A0" w:rsidRPr="008C2BFB" w:rsidRDefault="009964A0" w:rsidP="00891242">
      <w:pPr>
        <w:jc w:val="center"/>
        <w:rPr>
          <w:rFonts w:ascii="Arial" w:hAnsi="Arial" w:cs="Arial"/>
          <w:sz w:val="22"/>
          <w:szCs w:val="22"/>
        </w:rPr>
      </w:pPr>
    </w:p>
    <w:p w:rsidR="009964A0" w:rsidRPr="008C2BFB" w:rsidRDefault="008C2BFB" w:rsidP="00891242">
      <w:pPr>
        <w:jc w:val="center"/>
        <w:rPr>
          <w:rFonts w:ascii="Arial" w:hAnsi="Arial" w:cs="Arial"/>
          <w:sz w:val="22"/>
          <w:szCs w:val="22"/>
        </w:rPr>
      </w:pPr>
      <w:r w:rsidRPr="008C2BFB"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2271600" cy="2628000"/>
            <wp:effectExtent l="0" t="0" r="0" b="1270"/>
            <wp:docPr id="5" name="Imagem 5" descr="raiz podr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aiz podre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6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4A0" w:rsidRPr="008C2BFB" w:rsidRDefault="009964A0" w:rsidP="00891242">
      <w:pPr>
        <w:jc w:val="center"/>
        <w:rPr>
          <w:rFonts w:ascii="Arial" w:hAnsi="Arial" w:cs="Arial"/>
          <w:sz w:val="22"/>
          <w:szCs w:val="22"/>
        </w:rPr>
      </w:pPr>
    </w:p>
    <w:p w:rsidR="009964A0" w:rsidRPr="008C2BFB" w:rsidRDefault="008C2BFB" w:rsidP="00891242">
      <w:pPr>
        <w:jc w:val="center"/>
        <w:rPr>
          <w:rFonts w:ascii="Arial" w:hAnsi="Arial" w:cs="Arial"/>
          <w:sz w:val="22"/>
          <w:szCs w:val="22"/>
        </w:rPr>
      </w:pPr>
      <w:r w:rsidRPr="008C2BFB"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2260800" cy="2628000"/>
            <wp:effectExtent l="0" t="0" r="6350" b="1270"/>
            <wp:docPr id="8" name="Imagem 8" descr="raiz pod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aiz podr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8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64A0" w:rsidRPr="008C2BFB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0825" w:rsidRDefault="00220825">
      <w:r>
        <w:separator/>
      </w:r>
    </w:p>
  </w:endnote>
  <w:endnote w:type="continuationSeparator" w:id="0">
    <w:p w:rsidR="00220825" w:rsidRDefault="002208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0825" w:rsidRDefault="00220825">
      <w:r>
        <w:separator/>
      </w:r>
    </w:p>
  </w:footnote>
  <w:footnote w:type="continuationSeparator" w:id="0">
    <w:p w:rsidR="00220825" w:rsidRDefault="0022082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C2BFB">
      <w:rPr>
        <w:rFonts w:ascii="Arial" w:hAnsi="Arial" w:cs="Arial"/>
        <w:b/>
        <w:sz w:val="20"/>
        <w:szCs w:val="20"/>
        <w:u w:val="single"/>
      </w:rPr>
      <w:t>1129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F4F3B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17098">
      <w:rPr>
        <w:rFonts w:ascii="Arial" w:hAnsi="Arial" w:cs="Arial"/>
        <w:b/>
        <w:sz w:val="20"/>
        <w:szCs w:val="20"/>
        <w:u w:val="single"/>
      </w:rPr>
      <w:t xml:space="preserve">- Vereadora Sônia Patas da Amizade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64B5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64B5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B6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B6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140E"/>
    <w:rsid w:val="000044FA"/>
    <w:rsid w:val="00004F3D"/>
    <w:rsid w:val="00007DD3"/>
    <w:rsid w:val="00012789"/>
    <w:rsid w:val="0001530F"/>
    <w:rsid w:val="0002291F"/>
    <w:rsid w:val="00024FD3"/>
    <w:rsid w:val="00025BC0"/>
    <w:rsid w:val="00034A23"/>
    <w:rsid w:val="0003766B"/>
    <w:rsid w:val="00052192"/>
    <w:rsid w:val="0005526D"/>
    <w:rsid w:val="00056288"/>
    <w:rsid w:val="00057B8E"/>
    <w:rsid w:val="00061EA7"/>
    <w:rsid w:val="00064B53"/>
    <w:rsid w:val="00071176"/>
    <w:rsid w:val="000737B6"/>
    <w:rsid w:val="0007473C"/>
    <w:rsid w:val="00074C8F"/>
    <w:rsid w:val="000854EA"/>
    <w:rsid w:val="00090212"/>
    <w:rsid w:val="000922AE"/>
    <w:rsid w:val="00094490"/>
    <w:rsid w:val="000958D5"/>
    <w:rsid w:val="00097CAE"/>
    <w:rsid w:val="000A08B7"/>
    <w:rsid w:val="000A139B"/>
    <w:rsid w:val="000B0AC0"/>
    <w:rsid w:val="000B5695"/>
    <w:rsid w:val="000B6D70"/>
    <w:rsid w:val="000C2FFB"/>
    <w:rsid w:val="000C364A"/>
    <w:rsid w:val="000C5AFA"/>
    <w:rsid w:val="000D12DD"/>
    <w:rsid w:val="000E3681"/>
    <w:rsid w:val="000F1D4E"/>
    <w:rsid w:val="000F6251"/>
    <w:rsid w:val="000F7B13"/>
    <w:rsid w:val="0010531A"/>
    <w:rsid w:val="001070B9"/>
    <w:rsid w:val="001127AB"/>
    <w:rsid w:val="00123530"/>
    <w:rsid w:val="00124717"/>
    <w:rsid w:val="00126AAD"/>
    <w:rsid w:val="001358C1"/>
    <w:rsid w:val="00136FBF"/>
    <w:rsid w:val="0013704D"/>
    <w:rsid w:val="00141CFB"/>
    <w:rsid w:val="0014591F"/>
    <w:rsid w:val="00146E36"/>
    <w:rsid w:val="00147CEC"/>
    <w:rsid w:val="00150EE2"/>
    <w:rsid w:val="0015435D"/>
    <w:rsid w:val="00171215"/>
    <w:rsid w:val="00172E81"/>
    <w:rsid w:val="00174AB3"/>
    <w:rsid w:val="00181CD2"/>
    <w:rsid w:val="00181FCC"/>
    <w:rsid w:val="0018392A"/>
    <w:rsid w:val="001843FD"/>
    <w:rsid w:val="00184FE6"/>
    <w:rsid w:val="0018537D"/>
    <w:rsid w:val="00185B9D"/>
    <w:rsid w:val="00190511"/>
    <w:rsid w:val="001918D5"/>
    <w:rsid w:val="001A09F2"/>
    <w:rsid w:val="001A310A"/>
    <w:rsid w:val="001B0773"/>
    <w:rsid w:val="001C3583"/>
    <w:rsid w:val="001C3A17"/>
    <w:rsid w:val="001C54DA"/>
    <w:rsid w:val="001C61BF"/>
    <w:rsid w:val="001C681B"/>
    <w:rsid w:val="001D6B6A"/>
    <w:rsid w:val="001E1FBA"/>
    <w:rsid w:val="001E2B2C"/>
    <w:rsid w:val="001E30F4"/>
    <w:rsid w:val="001F13C3"/>
    <w:rsid w:val="002012E9"/>
    <w:rsid w:val="002032E9"/>
    <w:rsid w:val="00204ED7"/>
    <w:rsid w:val="00206721"/>
    <w:rsid w:val="00216FF0"/>
    <w:rsid w:val="00217098"/>
    <w:rsid w:val="00220825"/>
    <w:rsid w:val="00230859"/>
    <w:rsid w:val="00231FB9"/>
    <w:rsid w:val="00232EA4"/>
    <w:rsid w:val="002378EB"/>
    <w:rsid w:val="002418D5"/>
    <w:rsid w:val="00241D01"/>
    <w:rsid w:val="00247519"/>
    <w:rsid w:val="002476ED"/>
    <w:rsid w:val="00247C91"/>
    <w:rsid w:val="0025026E"/>
    <w:rsid w:val="002512AA"/>
    <w:rsid w:val="00253C82"/>
    <w:rsid w:val="00256155"/>
    <w:rsid w:val="00257A10"/>
    <w:rsid w:val="002618FB"/>
    <w:rsid w:val="0027086E"/>
    <w:rsid w:val="0027715A"/>
    <w:rsid w:val="00277D80"/>
    <w:rsid w:val="0028298D"/>
    <w:rsid w:val="002867E6"/>
    <w:rsid w:val="002912AD"/>
    <w:rsid w:val="00295507"/>
    <w:rsid w:val="00296AC0"/>
    <w:rsid w:val="00296CEA"/>
    <w:rsid w:val="002A02BD"/>
    <w:rsid w:val="002A7434"/>
    <w:rsid w:val="002A77E2"/>
    <w:rsid w:val="002B1DAF"/>
    <w:rsid w:val="002C01A6"/>
    <w:rsid w:val="002C1180"/>
    <w:rsid w:val="002C1A5D"/>
    <w:rsid w:val="002C4B2B"/>
    <w:rsid w:val="002C5C70"/>
    <w:rsid w:val="002D02A3"/>
    <w:rsid w:val="002D171F"/>
    <w:rsid w:val="002D3D9E"/>
    <w:rsid w:val="002D7F20"/>
    <w:rsid w:val="002E2C2B"/>
    <w:rsid w:val="002F02DB"/>
    <w:rsid w:val="002F11E0"/>
    <w:rsid w:val="002F24A3"/>
    <w:rsid w:val="002F27AB"/>
    <w:rsid w:val="002F32DC"/>
    <w:rsid w:val="002F4F3B"/>
    <w:rsid w:val="002F507D"/>
    <w:rsid w:val="0030057A"/>
    <w:rsid w:val="0030168E"/>
    <w:rsid w:val="003072D6"/>
    <w:rsid w:val="00317C1A"/>
    <w:rsid w:val="00323F0F"/>
    <w:rsid w:val="00324535"/>
    <w:rsid w:val="00324B31"/>
    <w:rsid w:val="00324DA6"/>
    <w:rsid w:val="00330BB8"/>
    <w:rsid w:val="00341380"/>
    <w:rsid w:val="00341C96"/>
    <w:rsid w:val="00347D5E"/>
    <w:rsid w:val="00347E1F"/>
    <w:rsid w:val="003555C3"/>
    <w:rsid w:val="003613E4"/>
    <w:rsid w:val="00363CFD"/>
    <w:rsid w:val="0036484D"/>
    <w:rsid w:val="00375793"/>
    <w:rsid w:val="003806DC"/>
    <w:rsid w:val="0038165B"/>
    <w:rsid w:val="00381797"/>
    <w:rsid w:val="003848C4"/>
    <w:rsid w:val="00386EFA"/>
    <w:rsid w:val="0039037C"/>
    <w:rsid w:val="00390D18"/>
    <w:rsid w:val="00393C15"/>
    <w:rsid w:val="00396F63"/>
    <w:rsid w:val="00397FF3"/>
    <w:rsid w:val="003A77BE"/>
    <w:rsid w:val="003E188F"/>
    <w:rsid w:val="003E7F0B"/>
    <w:rsid w:val="003F00BB"/>
    <w:rsid w:val="003F0AD5"/>
    <w:rsid w:val="004050D5"/>
    <w:rsid w:val="00411FE3"/>
    <w:rsid w:val="00412795"/>
    <w:rsid w:val="00424F7D"/>
    <w:rsid w:val="00434565"/>
    <w:rsid w:val="00436335"/>
    <w:rsid w:val="00445340"/>
    <w:rsid w:val="004468D1"/>
    <w:rsid w:val="00456A2A"/>
    <w:rsid w:val="00470A38"/>
    <w:rsid w:val="00473830"/>
    <w:rsid w:val="00474882"/>
    <w:rsid w:val="0047498E"/>
    <w:rsid w:val="00475A79"/>
    <w:rsid w:val="0048140B"/>
    <w:rsid w:val="00487D64"/>
    <w:rsid w:val="004902B6"/>
    <w:rsid w:val="00492841"/>
    <w:rsid w:val="00493115"/>
    <w:rsid w:val="00494C8D"/>
    <w:rsid w:val="004A3262"/>
    <w:rsid w:val="004A37F0"/>
    <w:rsid w:val="004A5B7E"/>
    <w:rsid w:val="004C07DB"/>
    <w:rsid w:val="004C2C30"/>
    <w:rsid w:val="004C2C38"/>
    <w:rsid w:val="004C6C78"/>
    <w:rsid w:val="004C71F0"/>
    <w:rsid w:val="004C7F0B"/>
    <w:rsid w:val="004D13B9"/>
    <w:rsid w:val="004D6A86"/>
    <w:rsid w:val="004D7D0E"/>
    <w:rsid w:val="004E06ED"/>
    <w:rsid w:val="004E1BAF"/>
    <w:rsid w:val="004E46DA"/>
    <w:rsid w:val="004E5815"/>
    <w:rsid w:val="004F39E9"/>
    <w:rsid w:val="004F690D"/>
    <w:rsid w:val="004F6A11"/>
    <w:rsid w:val="0050479E"/>
    <w:rsid w:val="00505357"/>
    <w:rsid w:val="00505FD8"/>
    <w:rsid w:val="00507068"/>
    <w:rsid w:val="005125BA"/>
    <w:rsid w:val="005168B6"/>
    <w:rsid w:val="00517C09"/>
    <w:rsid w:val="00520DAC"/>
    <w:rsid w:val="0052418A"/>
    <w:rsid w:val="00524669"/>
    <w:rsid w:val="005256D4"/>
    <w:rsid w:val="005318C2"/>
    <w:rsid w:val="00533862"/>
    <w:rsid w:val="00534070"/>
    <w:rsid w:val="00536612"/>
    <w:rsid w:val="00542443"/>
    <w:rsid w:val="00543298"/>
    <w:rsid w:val="0055433C"/>
    <w:rsid w:val="00554D9C"/>
    <w:rsid w:val="00555BCE"/>
    <w:rsid w:val="00564368"/>
    <w:rsid w:val="0058109A"/>
    <w:rsid w:val="00581798"/>
    <w:rsid w:val="00582532"/>
    <w:rsid w:val="005868AE"/>
    <w:rsid w:val="0059120F"/>
    <w:rsid w:val="00593A1A"/>
    <w:rsid w:val="00595E27"/>
    <w:rsid w:val="005A01D0"/>
    <w:rsid w:val="005A03FA"/>
    <w:rsid w:val="005A19FA"/>
    <w:rsid w:val="005A20BA"/>
    <w:rsid w:val="005B2935"/>
    <w:rsid w:val="005B3D21"/>
    <w:rsid w:val="005B6137"/>
    <w:rsid w:val="005C1402"/>
    <w:rsid w:val="005C2E06"/>
    <w:rsid w:val="005C3938"/>
    <w:rsid w:val="005D218A"/>
    <w:rsid w:val="005D534B"/>
    <w:rsid w:val="005D702D"/>
    <w:rsid w:val="005D7CEC"/>
    <w:rsid w:val="005E138D"/>
    <w:rsid w:val="005E55C4"/>
    <w:rsid w:val="005E67EA"/>
    <w:rsid w:val="005F09E5"/>
    <w:rsid w:val="005F7874"/>
    <w:rsid w:val="00610034"/>
    <w:rsid w:val="00615C50"/>
    <w:rsid w:val="00624472"/>
    <w:rsid w:val="00634846"/>
    <w:rsid w:val="006426AE"/>
    <w:rsid w:val="00643403"/>
    <w:rsid w:val="00644A09"/>
    <w:rsid w:val="00650876"/>
    <w:rsid w:val="006600A6"/>
    <w:rsid w:val="00660505"/>
    <w:rsid w:val="00672228"/>
    <w:rsid w:val="0067222B"/>
    <w:rsid w:val="00672EDA"/>
    <w:rsid w:val="00674F7D"/>
    <w:rsid w:val="00681021"/>
    <w:rsid w:val="00682E6E"/>
    <w:rsid w:val="00690741"/>
    <w:rsid w:val="0069079A"/>
    <w:rsid w:val="00690860"/>
    <w:rsid w:val="00690D96"/>
    <w:rsid w:val="00691CF5"/>
    <w:rsid w:val="0069312F"/>
    <w:rsid w:val="006A0DDE"/>
    <w:rsid w:val="006A1204"/>
    <w:rsid w:val="006A129B"/>
    <w:rsid w:val="006A370D"/>
    <w:rsid w:val="006A47CD"/>
    <w:rsid w:val="006A7F75"/>
    <w:rsid w:val="006B0B8E"/>
    <w:rsid w:val="006C4F51"/>
    <w:rsid w:val="006C59BC"/>
    <w:rsid w:val="006C5AE2"/>
    <w:rsid w:val="006C6026"/>
    <w:rsid w:val="006D6AE3"/>
    <w:rsid w:val="006D6F7D"/>
    <w:rsid w:val="006E0ADA"/>
    <w:rsid w:val="006E7E66"/>
    <w:rsid w:val="006F3340"/>
    <w:rsid w:val="006F4E64"/>
    <w:rsid w:val="006F7B0A"/>
    <w:rsid w:val="00700604"/>
    <w:rsid w:val="00700CB0"/>
    <w:rsid w:val="00711BBF"/>
    <w:rsid w:val="00713463"/>
    <w:rsid w:val="00715F74"/>
    <w:rsid w:val="00725E66"/>
    <w:rsid w:val="00727CDB"/>
    <w:rsid w:val="00730016"/>
    <w:rsid w:val="00733A43"/>
    <w:rsid w:val="0073407F"/>
    <w:rsid w:val="0074600F"/>
    <w:rsid w:val="00746F58"/>
    <w:rsid w:val="00750C89"/>
    <w:rsid w:val="0075634A"/>
    <w:rsid w:val="007571D3"/>
    <w:rsid w:val="00770468"/>
    <w:rsid w:val="00770A08"/>
    <w:rsid w:val="00773570"/>
    <w:rsid w:val="00775A1B"/>
    <w:rsid w:val="0077697C"/>
    <w:rsid w:val="0077708E"/>
    <w:rsid w:val="007838DC"/>
    <w:rsid w:val="0079035D"/>
    <w:rsid w:val="00790911"/>
    <w:rsid w:val="00792D17"/>
    <w:rsid w:val="0079444F"/>
    <w:rsid w:val="00797E8F"/>
    <w:rsid w:val="007A557C"/>
    <w:rsid w:val="007B0AD0"/>
    <w:rsid w:val="007B3E44"/>
    <w:rsid w:val="007B6CC8"/>
    <w:rsid w:val="007B763A"/>
    <w:rsid w:val="007C4606"/>
    <w:rsid w:val="007D1FA6"/>
    <w:rsid w:val="007D39FD"/>
    <w:rsid w:val="007E3F69"/>
    <w:rsid w:val="007E6F8E"/>
    <w:rsid w:val="007F75CA"/>
    <w:rsid w:val="00800AC0"/>
    <w:rsid w:val="0080197E"/>
    <w:rsid w:val="00812542"/>
    <w:rsid w:val="00815D32"/>
    <w:rsid w:val="00815DC3"/>
    <w:rsid w:val="00820C13"/>
    <w:rsid w:val="00824491"/>
    <w:rsid w:val="008315AB"/>
    <w:rsid w:val="00833E7C"/>
    <w:rsid w:val="00842E67"/>
    <w:rsid w:val="008431D7"/>
    <w:rsid w:val="00846841"/>
    <w:rsid w:val="008474F2"/>
    <w:rsid w:val="00850ACE"/>
    <w:rsid w:val="00856D75"/>
    <w:rsid w:val="00870972"/>
    <w:rsid w:val="00871A84"/>
    <w:rsid w:val="008773B7"/>
    <w:rsid w:val="00877E50"/>
    <w:rsid w:val="00877FD3"/>
    <w:rsid w:val="008847A6"/>
    <w:rsid w:val="008909A4"/>
    <w:rsid w:val="00891242"/>
    <w:rsid w:val="00891D91"/>
    <w:rsid w:val="0089352D"/>
    <w:rsid w:val="00897589"/>
    <w:rsid w:val="008A0EB2"/>
    <w:rsid w:val="008A1AAF"/>
    <w:rsid w:val="008A6F7E"/>
    <w:rsid w:val="008B15A5"/>
    <w:rsid w:val="008B2B77"/>
    <w:rsid w:val="008B331F"/>
    <w:rsid w:val="008B7521"/>
    <w:rsid w:val="008C2BFB"/>
    <w:rsid w:val="008C33AB"/>
    <w:rsid w:val="008D2365"/>
    <w:rsid w:val="008D7FA1"/>
    <w:rsid w:val="008E1326"/>
    <w:rsid w:val="008E2CF8"/>
    <w:rsid w:val="008E383D"/>
    <w:rsid w:val="008E3863"/>
    <w:rsid w:val="008F10F6"/>
    <w:rsid w:val="008F1B63"/>
    <w:rsid w:val="008F34BD"/>
    <w:rsid w:val="008F5846"/>
    <w:rsid w:val="008F590D"/>
    <w:rsid w:val="009010DE"/>
    <w:rsid w:val="00902033"/>
    <w:rsid w:val="00902C03"/>
    <w:rsid w:val="00903AB9"/>
    <w:rsid w:val="009125DB"/>
    <w:rsid w:val="009175F8"/>
    <w:rsid w:val="00921AD5"/>
    <w:rsid w:val="00922964"/>
    <w:rsid w:val="00923AC7"/>
    <w:rsid w:val="009255A2"/>
    <w:rsid w:val="009330F0"/>
    <w:rsid w:val="00952B6E"/>
    <w:rsid w:val="00972526"/>
    <w:rsid w:val="009768E6"/>
    <w:rsid w:val="009830C8"/>
    <w:rsid w:val="0099144B"/>
    <w:rsid w:val="009964A0"/>
    <w:rsid w:val="009A2ABD"/>
    <w:rsid w:val="009A2D27"/>
    <w:rsid w:val="009B207E"/>
    <w:rsid w:val="009B32F8"/>
    <w:rsid w:val="009B33D1"/>
    <w:rsid w:val="009B4CD7"/>
    <w:rsid w:val="009C03A6"/>
    <w:rsid w:val="009D0F6E"/>
    <w:rsid w:val="009D165D"/>
    <w:rsid w:val="009D24AE"/>
    <w:rsid w:val="009D50D4"/>
    <w:rsid w:val="009D512F"/>
    <w:rsid w:val="009D60B4"/>
    <w:rsid w:val="009E1F05"/>
    <w:rsid w:val="009E6B3F"/>
    <w:rsid w:val="009F7E5A"/>
    <w:rsid w:val="009F7E8B"/>
    <w:rsid w:val="00A12427"/>
    <w:rsid w:val="00A20503"/>
    <w:rsid w:val="00A21A8C"/>
    <w:rsid w:val="00A22E4D"/>
    <w:rsid w:val="00A24AE1"/>
    <w:rsid w:val="00A27AF7"/>
    <w:rsid w:val="00A349F1"/>
    <w:rsid w:val="00A35018"/>
    <w:rsid w:val="00A46B01"/>
    <w:rsid w:val="00A6728A"/>
    <w:rsid w:val="00A73BB2"/>
    <w:rsid w:val="00A802A5"/>
    <w:rsid w:val="00A923D3"/>
    <w:rsid w:val="00A92CB9"/>
    <w:rsid w:val="00A9304E"/>
    <w:rsid w:val="00A97967"/>
    <w:rsid w:val="00AA1194"/>
    <w:rsid w:val="00AA5CAD"/>
    <w:rsid w:val="00AB3D6E"/>
    <w:rsid w:val="00AC15D1"/>
    <w:rsid w:val="00AC24F9"/>
    <w:rsid w:val="00AC5A6F"/>
    <w:rsid w:val="00AC712C"/>
    <w:rsid w:val="00AD6B47"/>
    <w:rsid w:val="00AE2645"/>
    <w:rsid w:val="00AE46D4"/>
    <w:rsid w:val="00AE6106"/>
    <w:rsid w:val="00AF10B2"/>
    <w:rsid w:val="00AF73C5"/>
    <w:rsid w:val="00AF7906"/>
    <w:rsid w:val="00AF7BDA"/>
    <w:rsid w:val="00B024A7"/>
    <w:rsid w:val="00B03CF6"/>
    <w:rsid w:val="00B052AB"/>
    <w:rsid w:val="00B07D4E"/>
    <w:rsid w:val="00B10E9F"/>
    <w:rsid w:val="00B11F7E"/>
    <w:rsid w:val="00B16A0D"/>
    <w:rsid w:val="00B20B3B"/>
    <w:rsid w:val="00B22416"/>
    <w:rsid w:val="00B268F0"/>
    <w:rsid w:val="00B30F74"/>
    <w:rsid w:val="00B425E5"/>
    <w:rsid w:val="00B43AA8"/>
    <w:rsid w:val="00B4549B"/>
    <w:rsid w:val="00B47479"/>
    <w:rsid w:val="00B52926"/>
    <w:rsid w:val="00B57812"/>
    <w:rsid w:val="00B57E0F"/>
    <w:rsid w:val="00B60894"/>
    <w:rsid w:val="00B73E35"/>
    <w:rsid w:val="00B75CEF"/>
    <w:rsid w:val="00B8411B"/>
    <w:rsid w:val="00B9298E"/>
    <w:rsid w:val="00B93641"/>
    <w:rsid w:val="00B937CC"/>
    <w:rsid w:val="00BA1565"/>
    <w:rsid w:val="00BA7247"/>
    <w:rsid w:val="00BB3F3E"/>
    <w:rsid w:val="00BC0170"/>
    <w:rsid w:val="00BC05C2"/>
    <w:rsid w:val="00BC44DF"/>
    <w:rsid w:val="00BC5820"/>
    <w:rsid w:val="00BD1F36"/>
    <w:rsid w:val="00BD3C47"/>
    <w:rsid w:val="00BD5376"/>
    <w:rsid w:val="00BE0BC3"/>
    <w:rsid w:val="00BE1565"/>
    <w:rsid w:val="00BE1B39"/>
    <w:rsid w:val="00BF184D"/>
    <w:rsid w:val="00BF26DE"/>
    <w:rsid w:val="00BF791A"/>
    <w:rsid w:val="00C06926"/>
    <w:rsid w:val="00C06BEA"/>
    <w:rsid w:val="00C165B4"/>
    <w:rsid w:val="00C2215A"/>
    <w:rsid w:val="00C2425A"/>
    <w:rsid w:val="00C36317"/>
    <w:rsid w:val="00C36E68"/>
    <w:rsid w:val="00C42806"/>
    <w:rsid w:val="00C44D39"/>
    <w:rsid w:val="00C45509"/>
    <w:rsid w:val="00C523EB"/>
    <w:rsid w:val="00C56776"/>
    <w:rsid w:val="00C72408"/>
    <w:rsid w:val="00C76263"/>
    <w:rsid w:val="00C81299"/>
    <w:rsid w:val="00C83262"/>
    <w:rsid w:val="00C95449"/>
    <w:rsid w:val="00C96DE0"/>
    <w:rsid w:val="00C97933"/>
    <w:rsid w:val="00CA4817"/>
    <w:rsid w:val="00CA759E"/>
    <w:rsid w:val="00CB2BAB"/>
    <w:rsid w:val="00CB7DB8"/>
    <w:rsid w:val="00CC5AEB"/>
    <w:rsid w:val="00CD032F"/>
    <w:rsid w:val="00CD469B"/>
    <w:rsid w:val="00CD4AE0"/>
    <w:rsid w:val="00CD6D31"/>
    <w:rsid w:val="00CD7346"/>
    <w:rsid w:val="00CF0CFF"/>
    <w:rsid w:val="00CF30E9"/>
    <w:rsid w:val="00CF31DE"/>
    <w:rsid w:val="00CF3420"/>
    <w:rsid w:val="00CF54D7"/>
    <w:rsid w:val="00D01A8F"/>
    <w:rsid w:val="00D05AA2"/>
    <w:rsid w:val="00D1365B"/>
    <w:rsid w:val="00D14EB1"/>
    <w:rsid w:val="00D16135"/>
    <w:rsid w:val="00D1620C"/>
    <w:rsid w:val="00D16CA1"/>
    <w:rsid w:val="00D2072E"/>
    <w:rsid w:val="00D233C7"/>
    <w:rsid w:val="00D32359"/>
    <w:rsid w:val="00D462D3"/>
    <w:rsid w:val="00D507D5"/>
    <w:rsid w:val="00D53137"/>
    <w:rsid w:val="00D5430F"/>
    <w:rsid w:val="00D564F1"/>
    <w:rsid w:val="00D71538"/>
    <w:rsid w:val="00D770FE"/>
    <w:rsid w:val="00D808B5"/>
    <w:rsid w:val="00D8229C"/>
    <w:rsid w:val="00D827D5"/>
    <w:rsid w:val="00D8365B"/>
    <w:rsid w:val="00D84E66"/>
    <w:rsid w:val="00D864F8"/>
    <w:rsid w:val="00D8696E"/>
    <w:rsid w:val="00D871D9"/>
    <w:rsid w:val="00D94312"/>
    <w:rsid w:val="00D94320"/>
    <w:rsid w:val="00D96D60"/>
    <w:rsid w:val="00DB23E5"/>
    <w:rsid w:val="00DB37B1"/>
    <w:rsid w:val="00DB3B12"/>
    <w:rsid w:val="00DB4089"/>
    <w:rsid w:val="00DB48F6"/>
    <w:rsid w:val="00DC0557"/>
    <w:rsid w:val="00DC1246"/>
    <w:rsid w:val="00DC23CD"/>
    <w:rsid w:val="00DC2543"/>
    <w:rsid w:val="00DC2663"/>
    <w:rsid w:val="00DC5329"/>
    <w:rsid w:val="00DD1CF3"/>
    <w:rsid w:val="00DD551D"/>
    <w:rsid w:val="00DE0653"/>
    <w:rsid w:val="00DE201D"/>
    <w:rsid w:val="00DE50DD"/>
    <w:rsid w:val="00DF3060"/>
    <w:rsid w:val="00DF3213"/>
    <w:rsid w:val="00DF5EC9"/>
    <w:rsid w:val="00E0249F"/>
    <w:rsid w:val="00E024EB"/>
    <w:rsid w:val="00E07978"/>
    <w:rsid w:val="00E10361"/>
    <w:rsid w:val="00E11F92"/>
    <w:rsid w:val="00E14724"/>
    <w:rsid w:val="00E14F37"/>
    <w:rsid w:val="00E17C92"/>
    <w:rsid w:val="00E23481"/>
    <w:rsid w:val="00E23B48"/>
    <w:rsid w:val="00E26A7C"/>
    <w:rsid w:val="00E3022D"/>
    <w:rsid w:val="00E35923"/>
    <w:rsid w:val="00E40EF3"/>
    <w:rsid w:val="00E51448"/>
    <w:rsid w:val="00E51F82"/>
    <w:rsid w:val="00E655A2"/>
    <w:rsid w:val="00E66CFD"/>
    <w:rsid w:val="00E721EC"/>
    <w:rsid w:val="00E84B16"/>
    <w:rsid w:val="00E8504C"/>
    <w:rsid w:val="00E86C30"/>
    <w:rsid w:val="00E90535"/>
    <w:rsid w:val="00E90791"/>
    <w:rsid w:val="00E90C30"/>
    <w:rsid w:val="00E9157D"/>
    <w:rsid w:val="00E96C50"/>
    <w:rsid w:val="00EA09BA"/>
    <w:rsid w:val="00EA2725"/>
    <w:rsid w:val="00EA33BC"/>
    <w:rsid w:val="00EB03C8"/>
    <w:rsid w:val="00EB04D6"/>
    <w:rsid w:val="00EC4902"/>
    <w:rsid w:val="00ED2065"/>
    <w:rsid w:val="00ED3E9D"/>
    <w:rsid w:val="00EE0AAA"/>
    <w:rsid w:val="00EE6F36"/>
    <w:rsid w:val="00EF028E"/>
    <w:rsid w:val="00F0097B"/>
    <w:rsid w:val="00F126AE"/>
    <w:rsid w:val="00F27895"/>
    <w:rsid w:val="00F342EA"/>
    <w:rsid w:val="00F420E5"/>
    <w:rsid w:val="00F44096"/>
    <w:rsid w:val="00F5150F"/>
    <w:rsid w:val="00F55258"/>
    <w:rsid w:val="00F56A16"/>
    <w:rsid w:val="00F56B4E"/>
    <w:rsid w:val="00F57F93"/>
    <w:rsid w:val="00F6000C"/>
    <w:rsid w:val="00F64798"/>
    <w:rsid w:val="00F65C85"/>
    <w:rsid w:val="00F669A2"/>
    <w:rsid w:val="00F66FA8"/>
    <w:rsid w:val="00F73DA3"/>
    <w:rsid w:val="00F84976"/>
    <w:rsid w:val="00F925B3"/>
    <w:rsid w:val="00FA3CFC"/>
    <w:rsid w:val="00FA7834"/>
    <w:rsid w:val="00FB00FA"/>
    <w:rsid w:val="00FB0285"/>
    <w:rsid w:val="00FC0639"/>
    <w:rsid w:val="00FC1C13"/>
    <w:rsid w:val="00FC1C2E"/>
    <w:rsid w:val="00FC1D07"/>
    <w:rsid w:val="00FC4AB4"/>
    <w:rsid w:val="00FD1762"/>
    <w:rsid w:val="00FE28F8"/>
    <w:rsid w:val="00FE3B6B"/>
    <w:rsid w:val="00FF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89124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character" w:customStyle="1" w:styleId="Ttulo5Char">
    <w:name w:val="Título 5 Char"/>
    <w:basedOn w:val="Fontepargpadro"/>
    <w:link w:val="Ttulo5"/>
    <w:uiPriority w:val="9"/>
    <w:semiHidden/>
    <w:rsid w:val="00891242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833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5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82FE52-3562-423E-AF78-4C93A49FE7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131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10</cp:revision>
  <cp:lastPrinted>2017-09-26T14:30:00Z</cp:lastPrinted>
  <dcterms:created xsi:type="dcterms:W3CDTF">2018-04-24T14:37:00Z</dcterms:created>
  <dcterms:modified xsi:type="dcterms:W3CDTF">2018-04-24T14:42:00Z</dcterms:modified>
</cp:coreProperties>
</file>