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CF61F1">
        <w:rPr>
          <w:rFonts w:ascii="Arial" w:hAnsi="Arial" w:cs="Arial"/>
          <w:b/>
          <w:caps/>
          <w:sz w:val="28"/>
          <w:szCs w:val="28"/>
        </w:rPr>
        <w:t>4</w:t>
      </w:r>
      <w:r w:rsidR="00D67DC0">
        <w:rPr>
          <w:rFonts w:ascii="Arial" w:hAnsi="Arial" w:cs="Arial"/>
          <w:b/>
          <w:caps/>
          <w:sz w:val="28"/>
          <w:szCs w:val="28"/>
        </w:rPr>
        <w:t>4</w:t>
      </w:r>
      <w:r w:rsidR="00FC6C81">
        <w:rPr>
          <w:rFonts w:ascii="Arial" w:hAnsi="Arial" w:cs="Arial"/>
          <w:b/>
          <w:caps/>
          <w:sz w:val="28"/>
          <w:szCs w:val="28"/>
        </w:rPr>
        <w:t>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870EFA">
        <w:rPr>
          <w:rFonts w:ascii="Arial" w:hAnsi="Arial" w:cs="Arial"/>
          <w:b/>
          <w:caps/>
          <w:sz w:val="28"/>
          <w:szCs w:val="28"/>
        </w:rPr>
        <w:t>1</w:t>
      </w:r>
      <w:r w:rsidR="005C6797">
        <w:rPr>
          <w:rFonts w:ascii="Arial" w:hAnsi="Arial" w:cs="Arial"/>
          <w:b/>
          <w:caps/>
          <w:sz w:val="28"/>
          <w:szCs w:val="28"/>
        </w:rPr>
        <w:t>9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700086">
        <w:trPr>
          <w:jc w:val="center"/>
        </w:trPr>
        <w:tc>
          <w:tcPr>
            <w:tcW w:w="1063" w:type="dxa"/>
          </w:tcPr>
          <w:p w:rsidR="00150EE2" w:rsidRPr="005A03FA" w:rsidRDefault="00150EE2" w:rsidP="00700086">
            <w:pPr>
              <w:tabs>
                <w:tab w:val="left" w:pos="2835"/>
              </w:tabs>
              <w:spacing w:line="276" w:lineRule="auto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FE0FF6" w:rsidP="00D83976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À </w:t>
            </w:r>
            <w:r w:rsidR="00FC6C81">
              <w:rPr>
                <w:rFonts w:ascii="Arial" w:hAnsi="Arial" w:cs="Arial"/>
                <w:sz w:val="20"/>
                <w:szCs w:val="20"/>
              </w:rPr>
              <w:t>CCR NovaDutra</w:t>
            </w:r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6B0ACF">
              <w:rPr>
                <w:rFonts w:ascii="Arial" w:hAnsi="Arial" w:cs="Arial"/>
                <w:sz w:val="20"/>
                <w:szCs w:val="20"/>
              </w:rPr>
              <w:t xml:space="preserve">solicitando </w:t>
            </w:r>
            <w:r w:rsidR="002E2C44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D83976">
              <w:rPr>
                <w:rFonts w:ascii="Arial" w:hAnsi="Arial" w:cs="Arial"/>
                <w:sz w:val="20"/>
                <w:szCs w:val="20"/>
              </w:rPr>
              <w:t>efetiva iluminação da área sob o viaduto existente no km 162 da Rodovia Presidente Dutra, no Bairro Rio Abaixo</w:t>
            </w:r>
            <w:r w:rsidR="006B0ACF">
              <w:rPr>
                <w:rFonts w:ascii="Arial" w:hAnsi="Arial" w:cs="Arial"/>
                <w:sz w:val="20"/>
                <w:szCs w:val="20"/>
              </w:rPr>
              <w:t>, neste Município</w:t>
            </w:r>
            <w:r w:rsidR="00593770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700086" w:rsidRDefault="00700086" w:rsidP="007000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REQUEREMOS</w:t>
      </w:r>
      <w:r w:rsidRPr="00691CF5">
        <w:rPr>
          <w:rFonts w:ascii="Arial" w:hAnsi="Arial" w:cs="Arial"/>
        </w:rPr>
        <w:t xml:space="preserve"> </w:t>
      </w:r>
      <w:r w:rsidR="005C6797">
        <w:rPr>
          <w:rFonts w:ascii="Arial" w:hAnsi="Arial" w:cs="Arial"/>
        </w:rPr>
        <w:t>ao</w:t>
      </w:r>
      <w:r w:rsidRPr="00691CF5">
        <w:rPr>
          <w:rFonts w:ascii="Arial" w:hAnsi="Arial" w:cs="Arial"/>
        </w:rPr>
        <w:t xml:space="preserve"> Excelentíssim</w:t>
      </w:r>
      <w:r w:rsidR="005C6797">
        <w:rPr>
          <w:rFonts w:ascii="Arial" w:hAnsi="Arial" w:cs="Arial"/>
        </w:rPr>
        <w:t>o</w:t>
      </w:r>
      <w:r w:rsidRPr="00691CF5">
        <w:rPr>
          <w:rFonts w:ascii="Arial" w:hAnsi="Arial" w:cs="Arial"/>
        </w:rPr>
        <w:t xml:space="preserve"> Senhor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691CF5">
          <w:rPr>
            <w:rFonts w:ascii="Arial" w:hAnsi="Arial" w:cs="Arial"/>
          </w:rPr>
          <w:t>aprovado</w:t>
        </w:r>
      </w:smartTag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pelo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Egrégio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Plenário</w:t>
        </w:r>
      </w:smartTag>
      <w:r w:rsidRPr="00691CF5">
        <w:rPr>
          <w:rFonts w:ascii="Arial" w:hAnsi="Arial" w:cs="Arial"/>
        </w:rPr>
        <w:t xml:space="preserve">, cumpridas as </w:t>
      </w:r>
      <w:smartTag w:uri="schemas-houaiss/mini" w:element="verbetes">
        <w:r w:rsidRPr="00691CF5">
          <w:rPr>
            <w:rFonts w:ascii="Arial" w:hAnsi="Arial" w:cs="Arial"/>
          </w:rPr>
          <w:t>formalidades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regimentais</w:t>
        </w:r>
      </w:smartTag>
      <w:r>
        <w:rPr>
          <w:rFonts w:ascii="Arial" w:hAnsi="Arial" w:cs="Arial"/>
        </w:rPr>
        <w:t>, seja oficiado</w:t>
      </w:r>
      <w:r w:rsidR="005B39E7">
        <w:rPr>
          <w:rFonts w:ascii="Arial" w:hAnsi="Arial" w:cs="Arial"/>
        </w:rPr>
        <w:t xml:space="preserve"> </w:t>
      </w:r>
      <w:r w:rsidR="00430C8D">
        <w:rPr>
          <w:rFonts w:ascii="Arial" w:hAnsi="Arial" w:cs="Arial"/>
        </w:rPr>
        <w:t xml:space="preserve">à </w:t>
      </w:r>
      <w:r w:rsidR="00431C90" w:rsidRPr="00431C90">
        <w:rPr>
          <w:rFonts w:ascii="Arial" w:hAnsi="Arial" w:cs="Arial"/>
        </w:rPr>
        <w:t>CCR NovaDutra</w:t>
      </w:r>
      <w:r w:rsidR="00430C8D">
        <w:rPr>
          <w:rFonts w:ascii="Arial" w:hAnsi="Arial" w:cs="Arial"/>
        </w:rPr>
        <w:t xml:space="preserve"> </w:t>
      </w:r>
      <w:r w:rsidR="00431C90" w:rsidRPr="00431C90">
        <w:rPr>
          <w:rFonts w:ascii="Arial" w:hAnsi="Arial" w:cs="Arial"/>
        </w:rPr>
        <w:t>solicitando a efetiva iluminação da área sob o viaduto existente no km 162 da Rodovia Presidente Dutra, no Bairro Rio Abaixo</w:t>
      </w:r>
      <w:r w:rsidR="00D967C2" w:rsidRPr="00D967C2">
        <w:rPr>
          <w:rFonts w:ascii="Arial" w:hAnsi="Arial" w:cs="Arial"/>
        </w:rPr>
        <w:t>, neste Município</w:t>
      </w:r>
      <w:r w:rsidR="001631BA">
        <w:rPr>
          <w:rFonts w:ascii="Arial" w:hAnsi="Arial" w:cs="Arial"/>
        </w:rPr>
        <w:t>.</w:t>
      </w:r>
    </w:p>
    <w:p w:rsidR="00431C90" w:rsidRDefault="003806FA" w:rsidP="007000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 atendimento deste pedido se faz necessário diante do que têm vivenciado </w:t>
      </w:r>
      <w:r w:rsidR="006A33AD">
        <w:rPr>
          <w:rFonts w:ascii="Arial" w:hAnsi="Arial" w:cs="Arial"/>
        </w:rPr>
        <w:t xml:space="preserve">os </w:t>
      </w:r>
      <w:bookmarkStart w:id="0" w:name="_GoBack"/>
      <w:bookmarkEnd w:id="0"/>
      <w:r>
        <w:rPr>
          <w:rFonts w:ascii="Arial" w:hAnsi="Arial" w:cs="Arial"/>
        </w:rPr>
        <w:t>moradores e trabalhadores que transitam pelo local. Esses cidadãos apresentam reivindicações quanto à insegurança que enfrentam no trecho citado, a qual é decorrente da falta de iluminação.</w:t>
      </w:r>
    </w:p>
    <w:p w:rsidR="003806FA" w:rsidRDefault="0054113E" w:rsidP="007000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Cumpre-nos salientar que o local já conta com refletores e poste, sendo necessário somente a ligação da energia elétrica (fotos anexas).</w:t>
      </w:r>
    </w:p>
    <w:p w:rsidR="003806FA" w:rsidRDefault="003806FA" w:rsidP="007000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Assim, certos de que essa preocupante situação exige pronta intervenção por parte da concessionária, solicitamos que sejam adotadas as medidas cabíveis em caráter de urgência.</w:t>
      </w:r>
    </w:p>
    <w:p w:rsidR="00700086" w:rsidRDefault="00700086" w:rsidP="007000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</w:rPr>
        <w:t>A</w:t>
      </w:r>
      <w:r w:rsidR="003806FA">
        <w:rPr>
          <w:rFonts w:ascii="Arial" w:hAnsi="Arial" w:cs="Arial"/>
        </w:rPr>
        <w:t>o fim</w:t>
      </w:r>
      <w:r w:rsidRPr="00691CF5">
        <w:rPr>
          <w:rFonts w:ascii="Arial" w:hAnsi="Arial" w:cs="Arial"/>
        </w:rPr>
        <w:t xml:space="preserve">, mui respeitosamente recorremos à compreensão e aos préstimos </w:t>
      </w:r>
      <w:r>
        <w:rPr>
          <w:rFonts w:ascii="Arial" w:hAnsi="Arial" w:cs="Arial"/>
        </w:rPr>
        <w:t>d</w:t>
      </w:r>
      <w:r w:rsidR="00D23747">
        <w:rPr>
          <w:rFonts w:ascii="Arial" w:hAnsi="Arial" w:cs="Arial"/>
        </w:rPr>
        <w:t xml:space="preserve">a </w:t>
      </w:r>
      <w:r w:rsidR="00431C90" w:rsidRPr="00431C90">
        <w:rPr>
          <w:rFonts w:ascii="Arial" w:hAnsi="Arial" w:cs="Arial"/>
        </w:rPr>
        <w:t>CCR NovaDutra</w:t>
      </w:r>
      <w:r w:rsidR="00D23747">
        <w:rPr>
          <w:rFonts w:ascii="Arial" w:hAnsi="Arial" w:cs="Arial"/>
        </w:rPr>
        <w:t xml:space="preserve"> </w:t>
      </w:r>
      <w:r w:rsidRPr="00691CF5">
        <w:rPr>
          <w:rFonts w:ascii="Arial" w:hAnsi="Arial" w:cs="Arial"/>
        </w:rPr>
        <w:t>e, antecipando agradecimento pela atenção dispensada, subscrevemos.</w:t>
      </w:r>
    </w:p>
    <w:p w:rsidR="00C50B1C" w:rsidRDefault="00C50B1C" w:rsidP="00B72E3A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A5778" w:rsidRDefault="00700086" w:rsidP="00B72E3A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7195E">
        <w:rPr>
          <w:rFonts w:ascii="Arial" w:hAnsi="Arial" w:cs="Arial"/>
        </w:rPr>
        <w:t>20</w:t>
      </w:r>
      <w:r w:rsidR="0086455D">
        <w:rPr>
          <w:rFonts w:ascii="Arial" w:hAnsi="Arial" w:cs="Arial"/>
        </w:rPr>
        <w:t xml:space="preserve"> de </w:t>
      </w:r>
      <w:r w:rsidR="00406055">
        <w:rPr>
          <w:rFonts w:ascii="Arial" w:hAnsi="Arial" w:cs="Arial"/>
        </w:rPr>
        <w:t>novembro</w:t>
      </w:r>
      <w:r w:rsidR="00B457F3">
        <w:rPr>
          <w:rFonts w:ascii="Arial" w:hAnsi="Arial" w:cs="Arial"/>
        </w:rPr>
        <w:t xml:space="preserve"> </w:t>
      </w:r>
      <w:r w:rsidR="0086455D">
        <w:rPr>
          <w:rFonts w:ascii="Arial" w:hAnsi="Arial" w:cs="Arial"/>
        </w:rPr>
        <w:t>de 2019.</w:t>
      </w:r>
    </w:p>
    <w:p w:rsidR="0025191D" w:rsidRDefault="0025191D" w:rsidP="00B72E3A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C2AF7" w:rsidRDefault="003C2AF7" w:rsidP="00B72E3A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2B70D2" w:rsidRPr="001039B2" w:rsidRDefault="002B70D2" w:rsidP="002B70D2">
      <w:pPr>
        <w:jc w:val="center"/>
        <w:rPr>
          <w:rFonts w:ascii="Arial" w:eastAsia="Calibri" w:hAnsi="Arial" w:cs="Arial"/>
          <w:b/>
          <w:smallCaps/>
          <w:lang w:eastAsia="en-US"/>
        </w:rPr>
      </w:pPr>
      <w:r w:rsidRPr="001039B2">
        <w:rPr>
          <w:rFonts w:ascii="Arial" w:eastAsia="Calibri" w:hAnsi="Arial" w:cs="Arial"/>
          <w:b/>
          <w:smallCaps/>
          <w:lang w:eastAsia="en-US"/>
        </w:rPr>
        <w:t>VALMIR DO PARQUE MEIA LUA</w:t>
      </w:r>
    </w:p>
    <w:p w:rsidR="004A0A6D" w:rsidRDefault="002B70D2" w:rsidP="00493FED">
      <w:pPr>
        <w:jc w:val="center"/>
        <w:rPr>
          <w:rFonts w:ascii="Arial" w:eastAsia="Calibri" w:hAnsi="Arial" w:cs="Arial"/>
          <w:lang w:eastAsia="en-US"/>
        </w:rPr>
      </w:pPr>
      <w:r w:rsidRPr="001039B2">
        <w:rPr>
          <w:rFonts w:ascii="Arial" w:eastAsia="Calibri" w:hAnsi="Arial" w:cs="Arial"/>
          <w:lang w:eastAsia="en-US"/>
        </w:rPr>
        <w:t>Vereador - Líder do DC</w:t>
      </w:r>
    </w:p>
    <w:p w:rsidR="004A0A6D" w:rsidRDefault="004A0A6D">
      <w:pPr>
        <w:rPr>
          <w:rFonts w:ascii="Arial" w:eastAsia="Calibri" w:hAnsi="Arial" w:cs="Arial"/>
          <w:lang w:eastAsia="en-US"/>
        </w:rPr>
      </w:pPr>
      <w:r>
        <w:rPr>
          <w:rFonts w:ascii="Arial" w:eastAsia="Calibri" w:hAnsi="Arial" w:cs="Arial"/>
          <w:lang w:eastAsia="en-US"/>
        </w:rPr>
        <w:br w:type="page"/>
      </w:r>
    </w:p>
    <w:p w:rsidR="000C06A2" w:rsidRPr="004A0A6D" w:rsidRDefault="004A0A6D" w:rsidP="00493FED">
      <w:pPr>
        <w:jc w:val="center"/>
        <w:rPr>
          <w:rFonts w:ascii="Arial" w:eastAsia="Calibri" w:hAnsi="Arial" w:cs="Arial"/>
          <w:sz w:val="8"/>
          <w:szCs w:val="8"/>
          <w:lang w:eastAsia="en-US"/>
        </w:rPr>
      </w:pPr>
      <w:r>
        <w:rPr>
          <w:noProof/>
        </w:rPr>
        <w:lastRenderedPageBreak/>
        <w:drawing>
          <wp:inline distT="0" distB="0" distL="0" distR="0" wp14:anchorId="3E9F0AD3" wp14:editId="766F0D3A">
            <wp:extent cx="3564000" cy="1839600"/>
            <wp:effectExtent l="0" t="0" r="0" b="8255"/>
            <wp:docPr id="3" name="Imagem 3" descr="C:\Users\Secretaria-CMS-1379\AppData\Local\Microsoft\Windows\Temporary Internet Files\Content.Word\DateCamera1121161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retaria-CMS-1379\AppData\Local\Microsoft\Windows\Temporary Internet Files\Content.Word\DateCamera11211615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40" b="3411"/>
                    <a:stretch/>
                  </pic:blipFill>
                  <pic:spPr bwMode="auto">
                    <a:xfrm>
                      <a:off x="0" y="0"/>
                      <a:ext cx="3564000" cy="183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0A6D" w:rsidRPr="004A0A6D" w:rsidRDefault="004A0A6D" w:rsidP="00493FED">
      <w:pPr>
        <w:jc w:val="center"/>
        <w:rPr>
          <w:rFonts w:ascii="Arial" w:eastAsia="Calibri" w:hAnsi="Arial" w:cs="Arial"/>
          <w:sz w:val="8"/>
          <w:szCs w:val="8"/>
          <w:lang w:eastAsia="en-US"/>
        </w:rPr>
      </w:pPr>
    </w:p>
    <w:p w:rsidR="004A0A6D" w:rsidRPr="004A0A6D" w:rsidRDefault="004A0A6D" w:rsidP="00493FED">
      <w:pPr>
        <w:jc w:val="center"/>
        <w:rPr>
          <w:rFonts w:ascii="Arial" w:eastAsia="Calibri" w:hAnsi="Arial" w:cs="Arial"/>
          <w:sz w:val="8"/>
          <w:szCs w:val="8"/>
          <w:lang w:eastAsia="en-US"/>
        </w:rPr>
      </w:pPr>
      <w:r w:rsidRPr="004A0A6D">
        <w:rPr>
          <w:noProof/>
          <w:sz w:val="8"/>
          <w:szCs w:val="8"/>
        </w:rPr>
        <w:drawing>
          <wp:inline distT="0" distB="0" distL="0" distR="0" wp14:anchorId="29C9EF43" wp14:editId="42EC9B9B">
            <wp:extent cx="3564000" cy="2052000"/>
            <wp:effectExtent l="0" t="0" r="0" b="5715"/>
            <wp:docPr id="4" name="Imagem 4" descr="C:\Users\Secretaria-CMS-1379\AppData\Local\Microsoft\Windows\Temporary Internet Files\Content.Word\DateCamera1121161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cretaria-CMS-1379\AppData\Local\Microsoft\Windows\Temporary Internet Files\Content.Word\DateCamera11211614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009" b="3254"/>
                    <a:stretch/>
                  </pic:blipFill>
                  <pic:spPr bwMode="auto">
                    <a:xfrm>
                      <a:off x="0" y="0"/>
                      <a:ext cx="3564000" cy="20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0A6D" w:rsidRPr="004A0A6D" w:rsidRDefault="004A0A6D" w:rsidP="00493FED">
      <w:pPr>
        <w:jc w:val="center"/>
        <w:rPr>
          <w:rFonts w:ascii="Arial" w:eastAsia="Calibri" w:hAnsi="Arial" w:cs="Arial"/>
          <w:sz w:val="8"/>
          <w:szCs w:val="8"/>
          <w:lang w:eastAsia="en-US"/>
        </w:rPr>
      </w:pPr>
    </w:p>
    <w:p w:rsidR="004A0A6D" w:rsidRPr="004A0A6D" w:rsidRDefault="004A0A6D" w:rsidP="00493FED">
      <w:pPr>
        <w:jc w:val="center"/>
        <w:rPr>
          <w:rFonts w:ascii="Arial" w:eastAsia="Calibri" w:hAnsi="Arial" w:cs="Arial"/>
          <w:sz w:val="8"/>
          <w:szCs w:val="8"/>
          <w:lang w:eastAsia="en-US"/>
        </w:rPr>
      </w:pPr>
      <w:r w:rsidRPr="004A0A6D">
        <w:rPr>
          <w:noProof/>
          <w:sz w:val="8"/>
          <w:szCs w:val="8"/>
        </w:rPr>
        <w:drawing>
          <wp:inline distT="0" distB="0" distL="0" distR="0" wp14:anchorId="60A03C5E" wp14:editId="7E38C307">
            <wp:extent cx="3564000" cy="1785600"/>
            <wp:effectExtent l="0" t="0" r="0" b="5715"/>
            <wp:docPr id="5" name="Imagem 5" descr="C:\Users\Secretaria-CMS-1379\AppData\Local\Microsoft\Windows\Temporary Internet Files\Content.Word\DateCamera1121161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cretaria-CMS-1379\AppData\Local\Microsoft\Windows\Temporary Internet Files\Content.Word\DateCamera11211615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328" b="2921"/>
                    <a:stretch/>
                  </pic:blipFill>
                  <pic:spPr bwMode="auto">
                    <a:xfrm>
                      <a:off x="0" y="0"/>
                      <a:ext cx="3564000" cy="178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0A6D" w:rsidRPr="004A0A6D" w:rsidRDefault="004A0A6D" w:rsidP="00493FED">
      <w:pPr>
        <w:jc w:val="center"/>
        <w:rPr>
          <w:rFonts w:ascii="Arial" w:eastAsia="Calibri" w:hAnsi="Arial" w:cs="Arial"/>
          <w:sz w:val="8"/>
          <w:szCs w:val="8"/>
          <w:lang w:eastAsia="en-US"/>
        </w:rPr>
      </w:pPr>
    </w:p>
    <w:p w:rsidR="004A0A6D" w:rsidRPr="004A0A6D" w:rsidRDefault="004A0A6D" w:rsidP="00493FED">
      <w:pPr>
        <w:jc w:val="center"/>
        <w:rPr>
          <w:rFonts w:ascii="Arial" w:eastAsia="Calibri" w:hAnsi="Arial" w:cs="Arial"/>
          <w:sz w:val="8"/>
          <w:szCs w:val="8"/>
          <w:lang w:eastAsia="en-US"/>
        </w:rPr>
      </w:pPr>
      <w:r w:rsidRPr="004A0A6D">
        <w:rPr>
          <w:noProof/>
          <w:sz w:val="8"/>
          <w:szCs w:val="8"/>
        </w:rPr>
        <w:drawing>
          <wp:inline distT="0" distB="0" distL="0" distR="0" wp14:anchorId="49DC2B02" wp14:editId="1E6AB768">
            <wp:extent cx="3528000" cy="2347200"/>
            <wp:effectExtent l="0" t="0" r="0" b="0"/>
            <wp:docPr id="8" name="Imagem 8" descr="C:\Users\Secretaria-CMS-1379\AppData\Local\Microsoft\Windows\Temporary Internet Files\Content.Word\DateCamera1121161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ecretaria-CMS-1379\AppData\Local\Microsoft\Windows\Temporary Internet Files\Content.Word\DateCamera11211613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97" b="3463"/>
                    <a:stretch/>
                  </pic:blipFill>
                  <pic:spPr bwMode="auto">
                    <a:xfrm>
                      <a:off x="0" y="0"/>
                      <a:ext cx="3528000" cy="234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A0A6D" w:rsidRPr="004A0A6D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1361" w:rsidRDefault="005D1361">
      <w:r>
        <w:separator/>
      </w:r>
    </w:p>
  </w:endnote>
  <w:endnote w:type="continuationSeparator" w:id="0">
    <w:p w:rsidR="005D1361" w:rsidRDefault="005D13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EF5F71" w:rsidRDefault="00EF5F71" w:rsidP="00EF5F7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1361" w:rsidRDefault="005D1361">
      <w:r>
        <w:separator/>
      </w:r>
    </w:p>
  </w:footnote>
  <w:footnote w:type="continuationSeparator" w:id="0">
    <w:p w:rsidR="005D1361" w:rsidRDefault="005D13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FC" w:rsidRDefault="008365FC" w:rsidP="007E3F69">
    <w:pPr>
      <w:tabs>
        <w:tab w:val="left" w:pos="2835"/>
      </w:tabs>
      <w:jc w:val="right"/>
      <w:rPr>
        <w:rFonts w:ascii="Arial" w:hAnsi="Arial" w:cs="Arial"/>
        <w:b/>
        <w:sz w:val="20"/>
        <w:szCs w:val="20"/>
        <w:u w:val="single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4A0A6D">
      <w:rPr>
        <w:rFonts w:ascii="Arial" w:hAnsi="Arial" w:cs="Arial"/>
        <w:b/>
        <w:sz w:val="20"/>
        <w:szCs w:val="20"/>
        <w:u w:val="single"/>
      </w:rPr>
      <w:t>447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5C6797">
      <w:rPr>
        <w:rFonts w:ascii="Arial" w:hAnsi="Arial" w:cs="Arial"/>
        <w:b/>
        <w:sz w:val="20"/>
        <w:szCs w:val="20"/>
        <w:u w:val="single"/>
      </w:rPr>
      <w:t>9</w:t>
    </w:r>
    <w:r w:rsidR="007D3E4C">
      <w:rPr>
        <w:rFonts w:ascii="Arial" w:hAnsi="Arial" w:cs="Arial"/>
        <w:b/>
        <w:sz w:val="20"/>
        <w:szCs w:val="20"/>
        <w:u w:val="single"/>
      </w:rPr>
      <w:t xml:space="preserve"> - Vereador Valmir do Parque Meia Lua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A0A6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A0A6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58F9BDE1" wp14:editId="7FF64690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3B27A5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8F9BDE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3B27A5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5FDFCBF" wp14:editId="1BD5FD96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FDFCBF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7B6E20EE" wp14:editId="4AF24891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06650360" wp14:editId="6C3F385D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3B27A5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650360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3B27A5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5062345B" wp14:editId="627F688A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62345B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CDA5C09" wp14:editId="7009A04E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732"/>
    <w:rsid w:val="00012789"/>
    <w:rsid w:val="000159EC"/>
    <w:rsid w:val="00022A48"/>
    <w:rsid w:val="00024FD3"/>
    <w:rsid w:val="00030F1E"/>
    <w:rsid w:val="00045282"/>
    <w:rsid w:val="0005120D"/>
    <w:rsid w:val="00056288"/>
    <w:rsid w:val="00060924"/>
    <w:rsid w:val="000749CE"/>
    <w:rsid w:val="00075BCE"/>
    <w:rsid w:val="00093037"/>
    <w:rsid w:val="00094490"/>
    <w:rsid w:val="000958D5"/>
    <w:rsid w:val="00097CAE"/>
    <w:rsid w:val="000C06A2"/>
    <w:rsid w:val="000C3620"/>
    <w:rsid w:val="000F6251"/>
    <w:rsid w:val="00103AC0"/>
    <w:rsid w:val="00106F15"/>
    <w:rsid w:val="0011172F"/>
    <w:rsid w:val="00121618"/>
    <w:rsid w:val="00123F8D"/>
    <w:rsid w:val="00125450"/>
    <w:rsid w:val="00141989"/>
    <w:rsid w:val="0014591F"/>
    <w:rsid w:val="00145E9B"/>
    <w:rsid w:val="00150EE2"/>
    <w:rsid w:val="001631BA"/>
    <w:rsid w:val="00172E81"/>
    <w:rsid w:val="00181CD2"/>
    <w:rsid w:val="001874FE"/>
    <w:rsid w:val="001910BE"/>
    <w:rsid w:val="00193505"/>
    <w:rsid w:val="00194CE7"/>
    <w:rsid w:val="001A09F2"/>
    <w:rsid w:val="001A5778"/>
    <w:rsid w:val="001B0773"/>
    <w:rsid w:val="001E447D"/>
    <w:rsid w:val="001F13C3"/>
    <w:rsid w:val="00204ED7"/>
    <w:rsid w:val="00210CD5"/>
    <w:rsid w:val="002129F3"/>
    <w:rsid w:val="00212F1D"/>
    <w:rsid w:val="00230859"/>
    <w:rsid w:val="00236CE1"/>
    <w:rsid w:val="002377BC"/>
    <w:rsid w:val="00237EBE"/>
    <w:rsid w:val="002456D6"/>
    <w:rsid w:val="0025191D"/>
    <w:rsid w:val="00253C82"/>
    <w:rsid w:val="00253D64"/>
    <w:rsid w:val="00263504"/>
    <w:rsid w:val="002729AC"/>
    <w:rsid w:val="00274C00"/>
    <w:rsid w:val="002A4690"/>
    <w:rsid w:val="002A7434"/>
    <w:rsid w:val="002B70D2"/>
    <w:rsid w:val="002C09C4"/>
    <w:rsid w:val="002C3F7D"/>
    <w:rsid w:val="002C4B2B"/>
    <w:rsid w:val="002C5C70"/>
    <w:rsid w:val="002D053B"/>
    <w:rsid w:val="002D3D9E"/>
    <w:rsid w:val="002E2C44"/>
    <w:rsid w:val="002F02DB"/>
    <w:rsid w:val="0030168E"/>
    <w:rsid w:val="00317C1A"/>
    <w:rsid w:val="00317E23"/>
    <w:rsid w:val="00323F0F"/>
    <w:rsid w:val="00336AA3"/>
    <w:rsid w:val="003453DA"/>
    <w:rsid w:val="00345B41"/>
    <w:rsid w:val="00347D5E"/>
    <w:rsid w:val="00350690"/>
    <w:rsid w:val="0035085C"/>
    <w:rsid w:val="00356BD2"/>
    <w:rsid w:val="003806FA"/>
    <w:rsid w:val="00381797"/>
    <w:rsid w:val="003824EF"/>
    <w:rsid w:val="003848C4"/>
    <w:rsid w:val="00390BB4"/>
    <w:rsid w:val="00395248"/>
    <w:rsid w:val="00397FF3"/>
    <w:rsid w:val="003A28A9"/>
    <w:rsid w:val="003A77BE"/>
    <w:rsid w:val="003B27A5"/>
    <w:rsid w:val="003B4133"/>
    <w:rsid w:val="003C0F98"/>
    <w:rsid w:val="003C2AF7"/>
    <w:rsid w:val="003C3AC8"/>
    <w:rsid w:val="003D2838"/>
    <w:rsid w:val="003E188F"/>
    <w:rsid w:val="003F7497"/>
    <w:rsid w:val="00406055"/>
    <w:rsid w:val="00406AB8"/>
    <w:rsid w:val="00412795"/>
    <w:rsid w:val="004131CC"/>
    <w:rsid w:val="00414984"/>
    <w:rsid w:val="00421C7D"/>
    <w:rsid w:val="00430C8D"/>
    <w:rsid w:val="00431C90"/>
    <w:rsid w:val="00445771"/>
    <w:rsid w:val="004463A6"/>
    <w:rsid w:val="00452B47"/>
    <w:rsid w:val="00462383"/>
    <w:rsid w:val="00464D58"/>
    <w:rsid w:val="00474DBA"/>
    <w:rsid w:val="00480DFB"/>
    <w:rsid w:val="00487D64"/>
    <w:rsid w:val="00493115"/>
    <w:rsid w:val="00493FED"/>
    <w:rsid w:val="004A0A6D"/>
    <w:rsid w:val="004C2C30"/>
    <w:rsid w:val="004C504B"/>
    <w:rsid w:val="004C6C78"/>
    <w:rsid w:val="004E06ED"/>
    <w:rsid w:val="004E46DA"/>
    <w:rsid w:val="004F39E9"/>
    <w:rsid w:val="004F690D"/>
    <w:rsid w:val="004F6A11"/>
    <w:rsid w:val="00505357"/>
    <w:rsid w:val="005056C8"/>
    <w:rsid w:val="00505FD8"/>
    <w:rsid w:val="00511588"/>
    <w:rsid w:val="00517216"/>
    <w:rsid w:val="00524669"/>
    <w:rsid w:val="00525D9A"/>
    <w:rsid w:val="00527BF7"/>
    <w:rsid w:val="005320EB"/>
    <w:rsid w:val="00533862"/>
    <w:rsid w:val="0054113E"/>
    <w:rsid w:val="00555DC3"/>
    <w:rsid w:val="00564368"/>
    <w:rsid w:val="00564CBF"/>
    <w:rsid w:val="00571166"/>
    <w:rsid w:val="0057368A"/>
    <w:rsid w:val="0058109A"/>
    <w:rsid w:val="005868AE"/>
    <w:rsid w:val="00591C00"/>
    <w:rsid w:val="00593770"/>
    <w:rsid w:val="00595BCB"/>
    <w:rsid w:val="005979F0"/>
    <w:rsid w:val="005A01D0"/>
    <w:rsid w:val="005A03FA"/>
    <w:rsid w:val="005A1CFF"/>
    <w:rsid w:val="005B39E7"/>
    <w:rsid w:val="005B3D21"/>
    <w:rsid w:val="005C3938"/>
    <w:rsid w:val="005C6797"/>
    <w:rsid w:val="005D0D23"/>
    <w:rsid w:val="005D1361"/>
    <w:rsid w:val="005D2623"/>
    <w:rsid w:val="005D702D"/>
    <w:rsid w:val="005E138D"/>
    <w:rsid w:val="005E6567"/>
    <w:rsid w:val="0061674C"/>
    <w:rsid w:val="00624472"/>
    <w:rsid w:val="006274C6"/>
    <w:rsid w:val="006426AE"/>
    <w:rsid w:val="00654C8D"/>
    <w:rsid w:val="00674F7D"/>
    <w:rsid w:val="00681021"/>
    <w:rsid w:val="00682E6E"/>
    <w:rsid w:val="00691CF5"/>
    <w:rsid w:val="0069312F"/>
    <w:rsid w:val="00693A92"/>
    <w:rsid w:val="006A33AD"/>
    <w:rsid w:val="006A370D"/>
    <w:rsid w:val="006B0ACF"/>
    <w:rsid w:val="006B0B8E"/>
    <w:rsid w:val="006C17AC"/>
    <w:rsid w:val="006C59BC"/>
    <w:rsid w:val="006D6F7D"/>
    <w:rsid w:val="006E7E66"/>
    <w:rsid w:val="006F4E64"/>
    <w:rsid w:val="006F7B0A"/>
    <w:rsid w:val="00700086"/>
    <w:rsid w:val="00706082"/>
    <w:rsid w:val="00712DCB"/>
    <w:rsid w:val="0071365A"/>
    <w:rsid w:val="00715F74"/>
    <w:rsid w:val="007209E6"/>
    <w:rsid w:val="00721C3A"/>
    <w:rsid w:val="00723A67"/>
    <w:rsid w:val="00725E66"/>
    <w:rsid w:val="00727CDB"/>
    <w:rsid w:val="0073407F"/>
    <w:rsid w:val="00741C15"/>
    <w:rsid w:val="00742246"/>
    <w:rsid w:val="00744A70"/>
    <w:rsid w:val="0076270C"/>
    <w:rsid w:val="00772A3B"/>
    <w:rsid w:val="007749BD"/>
    <w:rsid w:val="00775A1B"/>
    <w:rsid w:val="007762F9"/>
    <w:rsid w:val="00782C19"/>
    <w:rsid w:val="007838DC"/>
    <w:rsid w:val="00785331"/>
    <w:rsid w:val="00790911"/>
    <w:rsid w:val="00794949"/>
    <w:rsid w:val="007B47E0"/>
    <w:rsid w:val="007B5398"/>
    <w:rsid w:val="007D39FD"/>
    <w:rsid w:val="007D3E4C"/>
    <w:rsid w:val="007E3F69"/>
    <w:rsid w:val="007F52D9"/>
    <w:rsid w:val="007F75CA"/>
    <w:rsid w:val="0080197E"/>
    <w:rsid w:val="00803E92"/>
    <w:rsid w:val="00805540"/>
    <w:rsid w:val="008113DC"/>
    <w:rsid w:val="008116F3"/>
    <w:rsid w:val="00815784"/>
    <w:rsid w:val="00817C91"/>
    <w:rsid w:val="00820C13"/>
    <w:rsid w:val="00833E7C"/>
    <w:rsid w:val="008365FC"/>
    <w:rsid w:val="008410E7"/>
    <w:rsid w:val="00843CFA"/>
    <w:rsid w:val="00844848"/>
    <w:rsid w:val="008474F2"/>
    <w:rsid w:val="00847658"/>
    <w:rsid w:val="0086455D"/>
    <w:rsid w:val="00870972"/>
    <w:rsid w:val="00870EFA"/>
    <w:rsid w:val="008749CF"/>
    <w:rsid w:val="00877E50"/>
    <w:rsid w:val="00880745"/>
    <w:rsid w:val="008909A4"/>
    <w:rsid w:val="008A0EB2"/>
    <w:rsid w:val="008A47AD"/>
    <w:rsid w:val="008C1FB9"/>
    <w:rsid w:val="008C33AB"/>
    <w:rsid w:val="008C3C71"/>
    <w:rsid w:val="008D08A1"/>
    <w:rsid w:val="008D5256"/>
    <w:rsid w:val="008D58AF"/>
    <w:rsid w:val="008E01DD"/>
    <w:rsid w:val="008F2223"/>
    <w:rsid w:val="00902FCA"/>
    <w:rsid w:val="00906487"/>
    <w:rsid w:val="00915BA7"/>
    <w:rsid w:val="00922964"/>
    <w:rsid w:val="0092342F"/>
    <w:rsid w:val="009334D5"/>
    <w:rsid w:val="00943CE9"/>
    <w:rsid w:val="0097195E"/>
    <w:rsid w:val="00971A41"/>
    <w:rsid w:val="00974C3E"/>
    <w:rsid w:val="009768E6"/>
    <w:rsid w:val="00981262"/>
    <w:rsid w:val="00993A93"/>
    <w:rsid w:val="009A2ABD"/>
    <w:rsid w:val="009A71FE"/>
    <w:rsid w:val="009B207E"/>
    <w:rsid w:val="009B32F8"/>
    <w:rsid w:val="009B3A6B"/>
    <w:rsid w:val="009B4929"/>
    <w:rsid w:val="009C05AE"/>
    <w:rsid w:val="009C495E"/>
    <w:rsid w:val="009D0F22"/>
    <w:rsid w:val="009D0F6E"/>
    <w:rsid w:val="009D50D4"/>
    <w:rsid w:val="009D512F"/>
    <w:rsid w:val="009D768B"/>
    <w:rsid w:val="009E1F05"/>
    <w:rsid w:val="009E6B3F"/>
    <w:rsid w:val="009E78BC"/>
    <w:rsid w:val="009F1A35"/>
    <w:rsid w:val="009F2E1C"/>
    <w:rsid w:val="00A03ABD"/>
    <w:rsid w:val="00A043EC"/>
    <w:rsid w:val="00A061D9"/>
    <w:rsid w:val="00A21A8C"/>
    <w:rsid w:val="00A26865"/>
    <w:rsid w:val="00A27D0E"/>
    <w:rsid w:val="00A349F1"/>
    <w:rsid w:val="00A43770"/>
    <w:rsid w:val="00A46B01"/>
    <w:rsid w:val="00A54EC9"/>
    <w:rsid w:val="00A5588A"/>
    <w:rsid w:val="00A70F35"/>
    <w:rsid w:val="00A734FF"/>
    <w:rsid w:val="00A867C4"/>
    <w:rsid w:val="00A92CB9"/>
    <w:rsid w:val="00A97550"/>
    <w:rsid w:val="00AB3DD5"/>
    <w:rsid w:val="00AB5F9A"/>
    <w:rsid w:val="00AC24F9"/>
    <w:rsid w:val="00AC4AF9"/>
    <w:rsid w:val="00AC712C"/>
    <w:rsid w:val="00AD3AD4"/>
    <w:rsid w:val="00AD6B47"/>
    <w:rsid w:val="00AE232A"/>
    <w:rsid w:val="00AE7475"/>
    <w:rsid w:val="00AE7C6E"/>
    <w:rsid w:val="00AF6B6C"/>
    <w:rsid w:val="00B0406D"/>
    <w:rsid w:val="00B060CD"/>
    <w:rsid w:val="00B10E9F"/>
    <w:rsid w:val="00B13076"/>
    <w:rsid w:val="00B457F3"/>
    <w:rsid w:val="00B57E0F"/>
    <w:rsid w:val="00B62437"/>
    <w:rsid w:val="00B72E3A"/>
    <w:rsid w:val="00B75CEF"/>
    <w:rsid w:val="00BA1565"/>
    <w:rsid w:val="00BA2F70"/>
    <w:rsid w:val="00BB3F3E"/>
    <w:rsid w:val="00BC44DF"/>
    <w:rsid w:val="00BC4934"/>
    <w:rsid w:val="00BD1F36"/>
    <w:rsid w:val="00BD3C47"/>
    <w:rsid w:val="00BE1B39"/>
    <w:rsid w:val="00BE3731"/>
    <w:rsid w:val="00BF791A"/>
    <w:rsid w:val="00C06926"/>
    <w:rsid w:val="00C06BEA"/>
    <w:rsid w:val="00C13D3A"/>
    <w:rsid w:val="00C16C6F"/>
    <w:rsid w:val="00C26C9E"/>
    <w:rsid w:val="00C36E68"/>
    <w:rsid w:val="00C42806"/>
    <w:rsid w:val="00C44D39"/>
    <w:rsid w:val="00C45473"/>
    <w:rsid w:val="00C45509"/>
    <w:rsid w:val="00C50B1C"/>
    <w:rsid w:val="00C605FF"/>
    <w:rsid w:val="00C70ACD"/>
    <w:rsid w:val="00C7369A"/>
    <w:rsid w:val="00C76263"/>
    <w:rsid w:val="00C9588C"/>
    <w:rsid w:val="00C97F81"/>
    <w:rsid w:val="00CA314A"/>
    <w:rsid w:val="00CA759E"/>
    <w:rsid w:val="00CB2BAB"/>
    <w:rsid w:val="00CC3A90"/>
    <w:rsid w:val="00CF31DE"/>
    <w:rsid w:val="00CF61F1"/>
    <w:rsid w:val="00D048DB"/>
    <w:rsid w:val="00D11D60"/>
    <w:rsid w:val="00D14EB1"/>
    <w:rsid w:val="00D16CA1"/>
    <w:rsid w:val="00D2072E"/>
    <w:rsid w:val="00D222E5"/>
    <w:rsid w:val="00D233C7"/>
    <w:rsid w:val="00D23747"/>
    <w:rsid w:val="00D2463B"/>
    <w:rsid w:val="00D26C62"/>
    <w:rsid w:val="00D312F1"/>
    <w:rsid w:val="00D507D5"/>
    <w:rsid w:val="00D5430F"/>
    <w:rsid w:val="00D564F1"/>
    <w:rsid w:val="00D67DC0"/>
    <w:rsid w:val="00D8365B"/>
    <w:rsid w:val="00D83976"/>
    <w:rsid w:val="00D967C2"/>
    <w:rsid w:val="00DA092B"/>
    <w:rsid w:val="00DB23E5"/>
    <w:rsid w:val="00DB376F"/>
    <w:rsid w:val="00DB48F6"/>
    <w:rsid w:val="00DC0AA6"/>
    <w:rsid w:val="00DD4868"/>
    <w:rsid w:val="00DE50DD"/>
    <w:rsid w:val="00DE5C3F"/>
    <w:rsid w:val="00DF1FDF"/>
    <w:rsid w:val="00E0249F"/>
    <w:rsid w:val="00E06557"/>
    <w:rsid w:val="00E07978"/>
    <w:rsid w:val="00E11F92"/>
    <w:rsid w:val="00E14F37"/>
    <w:rsid w:val="00E3022D"/>
    <w:rsid w:val="00E4421F"/>
    <w:rsid w:val="00E53B95"/>
    <w:rsid w:val="00E66CFD"/>
    <w:rsid w:val="00E721EC"/>
    <w:rsid w:val="00E810B0"/>
    <w:rsid w:val="00E86C30"/>
    <w:rsid w:val="00E90791"/>
    <w:rsid w:val="00E90C30"/>
    <w:rsid w:val="00E91ADD"/>
    <w:rsid w:val="00E945D4"/>
    <w:rsid w:val="00EA4FB1"/>
    <w:rsid w:val="00EB04D6"/>
    <w:rsid w:val="00EC7D2E"/>
    <w:rsid w:val="00ED2065"/>
    <w:rsid w:val="00EF5F71"/>
    <w:rsid w:val="00F23F70"/>
    <w:rsid w:val="00F27895"/>
    <w:rsid w:val="00F420E5"/>
    <w:rsid w:val="00F5150F"/>
    <w:rsid w:val="00F54932"/>
    <w:rsid w:val="00F65C85"/>
    <w:rsid w:val="00F65E3D"/>
    <w:rsid w:val="00F67016"/>
    <w:rsid w:val="00F72004"/>
    <w:rsid w:val="00F73DA3"/>
    <w:rsid w:val="00F81421"/>
    <w:rsid w:val="00F91438"/>
    <w:rsid w:val="00FA3CFC"/>
    <w:rsid w:val="00FB00FA"/>
    <w:rsid w:val="00FB1847"/>
    <w:rsid w:val="00FB398A"/>
    <w:rsid w:val="00FB67F8"/>
    <w:rsid w:val="00FC1C13"/>
    <w:rsid w:val="00FC6C81"/>
    <w:rsid w:val="00FC75CD"/>
    <w:rsid w:val="00FD03E0"/>
    <w:rsid w:val="00FD546B"/>
    <w:rsid w:val="00FE0FF6"/>
    <w:rsid w:val="00FE28F8"/>
    <w:rsid w:val="00FE2DF6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7777AB52-3941-4B99-A1AF-9E3474419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customStyle="1" w:styleId="Pr-Fotos">
    <w:name w:val="Pré-Fotos"/>
    <w:basedOn w:val="Normal"/>
    <w:link w:val="Pr-FotosChar"/>
    <w:qFormat/>
    <w:rsid w:val="00847658"/>
    <w:pPr>
      <w:tabs>
        <w:tab w:val="left" w:pos="6480"/>
      </w:tabs>
      <w:spacing w:after="120" w:line="276" w:lineRule="auto"/>
      <w:jc w:val="center"/>
    </w:pPr>
    <w:rPr>
      <w:rFonts w:ascii="Arial" w:eastAsiaTheme="minorHAnsi" w:hAnsi="Arial" w:cs="Arial"/>
      <w:sz w:val="18"/>
      <w:szCs w:val="18"/>
      <w:lang w:eastAsia="en-US"/>
    </w:rPr>
  </w:style>
  <w:style w:type="character" w:customStyle="1" w:styleId="Pr-FotosChar">
    <w:name w:val="Pré-Fotos Char"/>
    <w:basedOn w:val="Fontepargpadro"/>
    <w:link w:val="Pr-Fotos"/>
    <w:rsid w:val="00847658"/>
    <w:rPr>
      <w:rFonts w:ascii="Arial" w:eastAsiaTheme="minorHAnsi" w:hAnsi="Arial" w:cs="Arial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774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5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0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0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5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1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A13278-6627-4C17-A1D9-DD4C366D04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11</TotalTime>
  <Pages>2</Pages>
  <Words>211</Words>
  <Characters>1143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1352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10</cp:revision>
  <cp:lastPrinted>2019-07-31T19:24:00Z</cp:lastPrinted>
  <dcterms:created xsi:type="dcterms:W3CDTF">2019-11-19T11:43:00Z</dcterms:created>
  <dcterms:modified xsi:type="dcterms:W3CDTF">2019-11-19T11:54:00Z</dcterms:modified>
</cp:coreProperties>
</file>