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87BD1">
        <w:rPr>
          <w:rFonts w:cs="Arial"/>
          <w:b/>
          <w:caps/>
          <w:sz w:val="28"/>
          <w:szCs w:val="28"/>
        </w:rPr>
        <w:t>1496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87BD1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287BD1">
              <w:rPr>
                <w:rFonts w:cs="Arial"/>
                <w:sz w:val="20"/>
                <w:szCs w:val="20"/>
              </w:rPr>
              <w:t xml:space="preserve">Moção Congratulatória à Equipe Master de Natação </w:t>
            </w:r>
            <w:r w:rsidR="00597C8C">
              <w:rPr>
                <w:rFonts w:cs="Arial"/>
                <w:sz w:val="20"/>
                <w:szCs w:val="20"/>
              </w:rPr>
              <w:t xml:space="preserve">de Jacareí </w:t>
            </w:r>
            <w:r w:rsidRPr="00287BD1">
              <w:rPr>
                <w:rFonts w:cs="Arial"/>
                <w:sz w:val="20"/>
                <w:szCs w:val="20"/>
              </w:rPr>
              <w:t>pela conquista da 7ª Etapa do Circuito Paulista de Maratonas Aquáticas.</w:t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r w:rsidR="00287BD1" w:rsidRPr="00287BD1">
        <w:rPr>
          <w:rFonts w:cs="Arial"/>
        </w:rPr>
        <w:t xml:space="preserve">à Equipe Master de Natação </w:t>
      </w:r>
      <w:r w:rsidR="00597C8C">
        <w:rPr>
          <w:rFonts w:cs="Arial"/>
        </w:rPr>
        <w:t xml:space="preserve">de Jacareí </w:t>
      </w:r>
      <w:bookmarkStart w:id="0" w:name="_GoBack"/>
      <w:bookmarkEnd w:id="0"/>
      <w:r w:rsidR="00287BD1" w:rsidRPr="00287BD1">
        <w:rPr>
          <w:rFonts w:cs="Arial"/>
        </w:rPr>
        <w:t>pela conquista da 7ª Etapa do Circuito Paulista de Maratonas Aquáticas.</w:t>
      </w:r>
    </w:p>
    <w:p w:rsidR="00287BD1" w:rsidRDefault="00287BD1" w:rsidP="00287BD1">
      <w:pPr>
        <w:tabs>
          <w:tab w:val="left" w:pos="-600"/>
        </w:tabs>
        <w:ind w:firstLine="1701"/>
      </w:pPr>
      <w:r>
        <w:rPr>
          <w:rFonts w:cs="Arial"/>
        </w:rPr>
        <w:t>Com imenso orgulho, fazemos consignar que a</w:t>
      </w:r>
      <w:r>
        <w:t xml:space="preserve"> equipe jacareiense conquistou, em mais essa etapa do Circuito Paulista de Maratonas Aquáticas, 19 pódios e somou 149 pontos na classificação geral, o que é um feito que merece nossos sinceros elogios.</w:t>
      </w:r>
    </w:p>
    <w:p w:rsidR="00287BD1" w:rsidRPr="009A031F" w:rsidRDefault="00287BD1" w:rsidP="00287BD1">
      <w:pPr>
        <w:tabs>
          <w:tab w:val="left" w:pos="-600"/>
        </w:tabs>
        <w:ind w:firstLine="1701"/>
        <w:rPr>
          <w:rFonts w:cs="Arial"/>
        </w:rPr>
      </w:pPr>
      <w:r>
        <w:t>Assim, cumprimentamos os integrantes da Equipe Master de Natação por seu excelente desempenho.</w:t>
      </w:r>
    </w:p>
    <w:p w:rsidR="008B6411" w:rsidRDefault="00287BD1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E, por derradeiro, </w:t>
      </w:r>
      <w:smartTag w:uri="schemas-houaiss/mini" w:element="verbetes">
        <w:r w:rsidR="008B6411">
          <w:rPr>
            <w:rFonts w:cs="Arial"/>
          </w:rPr>
          <w:t>respeitosamente</w:t>
        </w:r>
      </w:smartTag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 w:rsidR="008B6411"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Pr="00E11F92" w:rsidRDefault="00287BD1" w:rsidP="00287BD1">
      <w:pPr>
        <w:tabs>
          <w:tab w:val="left" w:pos="2835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ROSE GASPAR</w:t>
      </w:r>
    </w:p>
    <w:p w:rsidR="00287BD1" w:rsidRPr="00E11F92" w:rsidRDefault="00287BD1" w:rsidP="00287BD1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Vereadora - PT</w:t>
      </w:r>
    </w:p>
    <w:p w:rsidR="00287BD1" w:rsidRDefault="00287BD1" w:rsidP="00287BD1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 xml:space="preserve">1ª </w:t>
      </w:r>
      <w:smartTag w:uri="schemas-houaiss/mini" w:element="verbetes">
        <w:r w:rsidRPr="00E11F92">
          <w:rPr>
            <w:rFonts w:cs="Arial"/>
          </w:rPr>
          <w:t>Secretária</w:t>
        </w:r>
      </w:smartTag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FAB" w:rsidRDefault="009C6FAB">
      <w:r>
        <w:separator/>
      </w:r>
    </w:p>
  </w:endnote>
  <w:endnote w:type="continuationSeparator" w:id="0">
    <w:p w:rsidR="009C6FAB" w:rsidRDefault="009C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FAB" w:rsidRDefault="009C6FAB">
      <w:r>
        <w:separator/>
      </w:r>
    </w:p>
  </w:footnote>
  <w:footnote w:type="continuationSeparator" w:id="0">
    <w:p w:rsidR="009C6FAB" w:rsidRDefault="009C6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97C8C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A031F"/>
    <w:rsid w:val="009C6FAB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6829"/>
    <w:rsid w:val="00E44372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8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1032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2</cp:revision>
  <cp:lastPrinted>2013-04-18T11:50:00Z</cp:lastPrinted>
  <dcterms:created xsi:type="dcterms:W3CDTF">2014-09-16T13:48:00Z</dcterms:created>
  <dcterms:modified xsi:type="dcterms:W3CDTF">2014-09-16T21:09:00Z</dcterms:modified>
</cp:coreProperties>
</file>