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BE43F9">
      <w:pPr>
        <w:spacing w:before="108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5514E">
        <w:rPr>
          <w:rFonts w:cs="Arial"/>
          <w:b/>
          <w:caps/>
          <w:sz w:val="28"/>
          <w:szCs w:val="28"/>
        </w:rPr>
        <w:t>150</w:t>
      </w:r>
      <w:r w:rsidR="00BE43F9">
        <w:rPr>
          <w:rFonts w:cs="Arial"/>
          <w:b/>
          <w:caps/>
          <w:sz w:val="28"/>
          <w:szCs w:val="28"/>
        </w:rPr>
        <w:t>6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BE43F9" w:rsidP="006C6872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BE43F9">
              <w:rPr>
                <w:rFonts w:cs="Arial"/>
                <w:sz w:val="20"/>
                <w:szCs w:val="20"/>
              </w:rPr>
              <w:t xml:space="preserve">Moção Congratulatória à Sra. JACIARA OLIVEIRA COSTA, Presidente da Associação dos Moradores da Comunidade Mississipi, pelo empenho em promover o Fórum de Debate “Questão Habitacional dos Moradores da Comunidade Mississipi, Jardim Flórida”, realizado no dia 11 de setembro de 2014, na Câmara Municipal de Jacareí, com a participação </w:t>
            </w:r>
            <w:r w:rsidR="006C6872">
              <w:rPr>
                <w:rFonts w:cs="Arial"/>
                <w:sz w:val="20"/>
                <w:szCs w:val="20"/>
              </w:rPr>
              <w:t xml:space="preserve">de </w:t>
            </w:r>
            <w:r w:rsidRPr="00BE43F9">
              <w:rPr>
                <w:rFonts w:cs="Arial"/>
                <w:sz w:val="20"/>
                <w:szCs w:val="20"/>
              </w:rPr>
              <w:t>várias autoridades.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BE43F9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BE43F9">
        <w:rPr>
          <w:rFonts w:cs="Arial"/>
        </w:rPr>
        <w:t>seja</w:t>
      </w:r>
      <w:r w:rsidR="00894DEA" w:rsidRPr="0087424A">
        <w:rPr>
          <w:rFonts w:cs="Arial"/>
        </w:rPr>
        <w:t xml:space="preserve">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r w:rsidR="00BE43F9" w:rsidRPr="00BE43F9">
        <w:rPr>
          <w:rFonts w:cs="Arial"/>
        </w:rPr>
        <w:t>à Sra. JACI</w:t>
      </w:r>
      <w:r w:rsidR="00BE43F9">
        <w:rPr>
          <w:rFonts w:cs="Arial"/>
        </w:rPr>
        <w:t xml:space="preserve">ARA OLIVEIRA COSTA, Presidente </w:t>
      </w:r>
      <w:r w:rsidR="00BE43F9" w:rsidRPr="00BE43F9">
        <w:rPr>
          <w:rFonts w:cs="Arial"/>
        </w:rPr>
        <w:t xml:space="preserve">da Associação dos Moradores da Comunidade Mississipi, pelo empenho em promover o Fórum de Debate “Questão Habitacional dos Moradores da Comunidade Mississipi, Jardim Flórida”, realizado no dia 11 de setembro de 2014, na Câmara Municipal de Jacareí, com a participação </w:t>
      </w:r>
      <w:r w:rsidR="006C6872">
        <w:rPr>
          <w:rFonts w:cs="Arial"/>
        </w:rPr>
        <w:t xml:space="preserve">de </w:t>
      </w:r>
      <w:r w:rsidR="00BE43F9" w:rsidRPr="00BE43F9">
        <w:rPr>
          <w:rFonts w:cs="Arial"/>
        </w:rPr>
        <w:t>várias autoridades.</w:t>
      </w:r>
    </w:p>
    <w:p w:rsidR="00BE43F9" w:rsidRDefault="00BE43F9" w:rsidP="00BE43F9">
      <w:pPr>
        <w:tabs>
          <w:tab w:val="left" w:pos="-600"/>
        </w:tabs>
        <w:ind w:firstLine="1701"/>
        <w:rPr>
          <w:rFonts w:cs="Arial"/>
        </w:rPr>
      </w:pPr>
      <w:r>
        <w:t>Salientamos que proveitoso encontro contou com a participação de autoridades do Ministério Público, da Defensoria Pública e de outros representantes do Poder Público, que, em conjunto com a Associação dos Moradores da Comunidade Mississipi, discutiram aspectos da Ação Civil nº 0006265-64.2013.8.26.0292 (desocupação da área), abordando ainda questões relativa</w:t>
      </w:r>
      <w:r w:rsidR="006C6872">
        <w:t>s</w:t>
      </w:r>
      <w:bookmarkStart w:id="0" w:name="_GoBack"/>
      <w:bookmarkEnd w:id="0"/>
      <w:r>
        <w:t xml:space="preserve"> a melhorias das moradias e o Plano Municipal de Habitação, inclusive tendo sido tratado também de outras áreas de ocupação social.</w:t>
      </w:r>
    </w:p>
    <w:p w:rsidR="00287BD1" w:rsidRPr="009A031F" w:rsidRDefault="00287BD1" w:rsidP="00287BD1">
      <w:pPr>
        <w:tabs>
          <w:tab w:val="left" w:pos="-600"/>
        </w:tabs>
        <w:ind w:firstLine="1701"/>
        <w:rPr>
          <w:rFonts w:cs="Arial"/>
        </w:rPr>
      </w:pPr>
      <w:r>
        <w:t xml:space="preserve">Assim, cumprimentamos </w:t>
      </w:r>
      <w:r w:rsidR="009826F7">
        <w:t xml:space="preserve">a Sra. </w:t>
      </w:r>
      <w:r w:rsidR="00BE43F9">
        <w:t>Jacira</w:t>
      </w:r>
      <w:r w:rsidR="009826F7">
        <w:t xml:space="preserve"> por sua atuação na referida oportunidade</w:t>
      </w:r>
      <w:r>
        <w:t>.</w:t>
      </w:r>
    </w:p>
    <w:p w:rsidR="008B6411" w:rsidRDefault="00287BD1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E, por derradeiro, </w:t>
      </w:r>
      <w:smartTag w:uri="schemas-houaiss/mini" w:element="verbetes">
        <w:r w:rsidR="008B6411">
          <w:rPr>
            <w:rFonts w:cs="Arial"/>
          </w:rPr>
          <w:t>respeitosamente</w:t>
        </w:r>
      </w:smartTag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 w:rsidR="008B6411">
        <w:rPr>
          <w:rFonts w:cs="Arial"/>
        </w:rPr>
        <w:t>.</w:t>
      </w: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BE43F9" w:rsidRDefault="00BE43F9" w:rsidP="00DB3BB8">
      <w:pPr>
        <w:spacing w:after="120"/>
        <w:jc w:val="center"/>
        <w:rPr>
          <w:rFonts w:cs="Arial"/>
        </w:rPr>
      </w:pPr>
    </w:p>
    <w:p w:rsidR="00BE43F9" w:rsidRPr="00E11F92" w:rsidRDefault="00BE43F9" w:rsidP="00BE43F9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Edgard Sasaki</w:t>
      </w:r>
    </w:p>
    <w:p w:rsidR="00287BD1" w:rsidRDefault="00BE43F9" w:rsidP="00BE43F9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Vereador - DEM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13" w:rsidRDefault="008D7F13">
      <w:r>
        <w:separator/>
      </w:r>
    </w:p>
  </w:endnote>
  <w:endnote w:type="continuationSeparator" w:id="0">
    <w:p w:rsidR="008D7F13" w:rsidRDefault="008D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13" w:rsidRDefault="008D7F13">
      <w:r>
        <w:separator/>
      </w:r>
    </w:p>
  </w:footnote>
  <w:footnote w:type="continuationSeparator" w:id="0">
    <w:p w:rsidR="008D7F13" w:rsidRDefault="008D7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7530A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C6872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8D7F13"/>
    <w:rsid w:val="0090563C"/>
    <w:rsid w:val="00913647"/>
    <w:rsid w:val="00923504"/>
    <w:rsid w:val="00951D3F"/>
    <w:rsid w:val="009826F7"/>
    <w:rsid w:val="009A031F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BE43F9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06CC"/>
    <w:rsid w:val="00DA267B"/>
    <w:rsid w:val="00DB3BB8"/>
    <w:rsid w:val="00E0747A"/>
    <w:rsid w:val="00E120EC"/>
    <w:rsid w:val="00E26829"/>
    <w:rsid w:val="00E44372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10</TotalTime>
  <Pages>1</Pages>
  <Words>265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1695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3</cp:revision>
  <cp:lastPrinted>2013-04-18T11:50:00Z</cp:lastPrinted>
  <dcterms:created xsi:type="dcterms:W3CDTF">2014-09-16T14:20:00Z</dcterms:created>
  <dcterms:modified xsi:type="dcterms:W3CDTF">2014-09-16T21:13:00Z</dcterms:modified>
</cp:coreProperties>
</file>